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9"/>
        <w:tblOverlap w:val="never"/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0"/>
        <w:gridCol w:w="360"/>
        <w:gridCol w:w="490"/>
        <w:gridCol w:w="4910"/>
        <w:gridCol w:w="2700"/>
        <w:gridCol w:w="2340"/>
        <w:gridCol w:w="1901"/>
        <w:gridCol w:w="2193"/>
      </w:tblGrid>
      <w:tr w:rsidR="00155A98">
        <w:trPr>
          <w:trHeight w:val="284"/>
        </w:trPr>
        <w:tc>
          <w:tcPr>
            <w:tcW w:w="15324" w:type="dxa"/>
            <w:gridSpan w:val="8"/>
            <w:vAlign w:val="center"/>
          </w:tcPr>
          <w:p w:rsidR="00155A98" w:rsidRPr="00996BF1" w:rsidRDefault="00155A98" w:rsidP="00277CA6">
            <w:pPr>
              <w:jc w:val="center"/>
              <w:rPr>
                <w:sz w:val="10"/>
                <w:szCs w:val="10"/>
              </w:rPr>
            </w:pPr>
          </w:p>
          <w:p w:rsidR="00155A98" w:rsidRDefault="00155A98" w:rsidP="00277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YUNUS EMRE ANADOLU TEKNİK VE ENDÜSTRİ MESLEK LİSESİ2013- 2014</w:t>
            </w:r>
            <w:r w:rsidRPr="00996BF1">
              <w:rPr>
                <w:sz w:val="18"/>
                <w:szCs w:val="18"/>
              </w:rPr>
              <w:t xml:space="preserve"> EĞİTİM-ÖĞRETİM YILI 12. SINIFLAR ÜNİTELENDİRİLMİŞ YILLIK GEOMETRİ DERS PLANI</w:t>
            </w:r>
          </w:p>
          <w:p w:rsidR="00155A98" w:rsidRPr="00996BF1" w:rsidRDefault="00155A98" w:rsidP="00277CA6">
            <w:pPr>
              <w:jc w:val="center"/>
              <w:rPr>
                <w:sz w:val="12"/>
                <w:szCs w:val="12"/>
              </w:rPr>
            </w:pPr>
          </w:p>
        </w:tc>
      </w:tr>
      <w:tr w:rsidR="00155A98">
        <w:trPr>
          <w:trHeight w:val="284"/>
        </w:trPr>
        <w:tc>
          <w:tcPr>
            <w:tcW w:w="1280" w:type="dxa"/>
            <w:gridSpan w:val="3"/>
            <w:vAlign w:val="center"/>
          </w:tcPr>
          <w:p w:rsidR="00155A98" w:rsidRDefault="00155A98" w:rsidP="00277C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SÜRE</w:t>
            </w:r>
          </w:p>
        </w:tc>
        <w:tc>
          <w:tcPr>
            <w:tcW w:w="14044" w:type="dxa"/>
            <w:gridSpan w:val="5"/>
            <w:vAlign w:val="center"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840"/>
        </w:trPr>
        <w:tc>
          <w:tcPr>
            <w:tcW w:w="430" w:type="dxa"/>
            <w:textDirection w:val="btLr"/>
            <w:vAlign w:val="center"/>
          </w:tcPr>
          <w:p w:rsidR="00155A98" w:rsidRDefault="00155A98" w:rsidP="00277CA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155A98" w:rsidRDefault="00155A98" w:rsidP="00277CA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HAFTA</w:t>
            </w:r>
          </w:p>
        </w:tc>
        <w:tc>
          <w:tcPr>
            <w:tcW w:w="490" w:type="dxa"/>
            <w:textDirection w:val="btLr"/>
            <w:vAlign w:val="center"/>
          </w:tcPr>
          <w:p w:rsidR="00155A98" w:rsidRDefault="00155A98" w:rsidP="00277CA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SAAT</w:t>
            </w:r>
          </w:p>
        </w:tc>
        <w:tc>
          <w:tcPr>
            <w:tcW w:w="4910" w:type="dxa"/>
            <w:vAlign w:val="center"/>
          </w:tcPr>
          <w:p w:rsidR="00155A98" w:rsidRPr="00137D01" w:rsidRDefault="00155A98" w:rsidP="00277CA6">
            <w:pPr>
              <w:jc w:val="center"/>
              <w:rPr>
                <w:sz w:val="18"/>
                <w:szCs w:val="18"/>
              </w:rPr>
            </w:pPr>
            <w:r w:rsidRPr="00137D01">
              <w:rPr>
                <w:sz w:val="18"/>
                <w:szCs w:val="18"/>
              </w:rPr>
              <w:t>KAZANIMLAR</w:t>
            </w:r>
          </w:p>
        </w:tc>
        <w:tc>
          <w:tcPr>
            <w:tcW w:w="2700" w:type="dxa"/>
            <w:vAlign w:val="center"/>
          </w:tcPr>
          <w:p w:rsidR="00155A98" w:rsidRPr="00137D01" w:rsidRDefault="00155A98" w:rsidP="00277CA6">
            <w:pPr>
              <w:rPr>
                <w:sz w:val="18"/>
                <w:szCs w:val="18"/>
              </w:rPr>
            </w:pPr>
            <w:r w:rsidRPr="00137D01">
              <w:rPr>
                <w:sz w:val="18"/>
                <w:szCs w:val="18"/>
              </w:rPr>
              <w:t xml:space="preserve">                ÖĞRENME ALANI </w:t>
            </w:r>
          </w:p>
          <w:p w:rsidR="00155A98" w:rsidRPr="00137D01" w:rsidRDefault="00155A98" w:rsidP="00277CA6">
            <w:pPr>
              <w:rPr>
                <w:sz w:val="18"/>
                <w:szCs w:val="18"/>
              </w:rPr>
            </w:pPr>
            <w:r w:rsidRPr="00137D01">
              <w:rPr>
                <w:sz w:val="18"/>
                <w:szCs w:val="18"/>
              </w:rPr>
              <w:t xml:space="preserve">                      ÜNİTELER</w:t>
            </w:r>
          </w:p>
        </w:tc>
        <w:tc>
          <w:tcPr>
            <w:tcW w:w="2340" w:type="dxa"/>
            <w:vAlign w:val="center"/>
          </w:tcPr>
          <w:p w:rsidR="00155A98" w:rsidRDefault="00155A98" w:rsidP="00277C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1901" w:type="dxa"/>
            <w:vAlign w:val="center"/>
          </w:tcPr>
          <w:p w:rsidR="00155A98" w:rsidRDefault="00155A98" w:rsidP="00277C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KULLANILAN EĞİTİM TEKNOLOJİLERİ VE TEKNİKLERİ </w:t>
            </w:r>
          </w:p>
        </w:tc>
        <w:tc>
          <w:tcPr>
            <w:tcW w:w="2193" w:type="dxa"/>
            <w:vAlign w:val="center"/>
          </w:tcPr>
          <w:p w:rsidR="00155A98" w:rsidRDefault="00155A98" w:rsidP="00277C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DEĞERLENDİRME </w:t>
            </w:r>
          </w:p>
        </w:tc>
      </w:tr>
      <w:tr w:rsidR="00155A98">
        <w:trPr>
          <w:cantSplit/>
          <w:trHeight w:val="706"/>
        </w:trPr>
        <w:tc>
          <w:tcPr>
            <w:tcW w:w="430" w:type="dxa"/>
            <w:vMerge w:val="restart"/>
            <w:textDirection w:val="btLr"/>
          </w:tcPr>
          <w:p w:rsidR="00155A98" w:rsidRDefault="00155A98" w:rsidP="00277CA6">
            <w:pPr>
              <w:ind w:left="113" w:right="113"/>
            </w:pPr>
            <w:r>
              <w:t xml:space="preserve">  EYLÜL</w:t>
            </w:r>
          </w:p>
          <w:p w:rsidR="00155A98" w:rsidRPr="00A64E17" w:rsidRDefault="00155A98" w:rsidP="00277CA6">
            <w:pPr>
              <w:ind w:left="113" w:right="113"/>
            </w:pPr>
          </w:p>
          <w:p w:rsidR="00155A98" w:rsidRPr="00A64E17" w:rsidRDefault="00155A98" w:rsidP="00277CA6">
            <w:pPr>
              <w:ind w:left="2255" w:right="113"/>
            </w:pPr>
            <w:r>
              <w:t xml:space="preserve">EYLÜL   </w:t>
            </w:r>
          </w:p>
          <w:p w:rsidR="00155A98" w:rsidRDefault="00155A98" w:rsidP="00277CA6">
            <w:pPr>
              <w:ind w:left="113" w:right="113"/>
            </w:pPr>
          </w:p>
          <w:p w:rsidR="00155A98" w:rsidRDefault="00155A98" w:rsidP="00277CA6">
            <w:pPr>
              <w:ind w:left="1573" w:right="113"/>
            </w:pPr>
          </w:p>
          <w:p w:rsidR="00155A98" w:rsidRDefault="00155A98" w:rsidP="00277CA6">
            <w:pPr>
              <w:ind w:left="1573" w:right="113"/>
            </w:pPr>
          </w:p>
          <w:p w:rsidR="00155A98" w:rsidRDefault="00155A98" w:rsidP="00277CA6">
            <w:pPr>
              <w:ind w:left="1573" w:right="113"/>
            </w:pPr>
          </w:p>
          <w:p w:rsidR="00155A98" w:rsidRDefault="00155A98" w:rsidP="00277CA6">
            <w:pPr>
              <w:ind w:left="1573" w:right="113"/>
            </w:pPr>
          </w:p>
          <w:p w:rsidR="00155A98" w:rsidRPr="00A64E17" w:rsidRDefault="00155A98" w:rsidP="00277CA6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Pr="00FD6329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16-20</w:t>
            </w: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28- 02</w:t>
            </w:r>
          </w:p>
          <w:p w:rsidR="00155A98" w:rsidRPr="00A64E17" w:rsidRDefault="00155A98" w:rsidP="00277CA6">
            <w:pPr>
              <w:ind w:left="113" w:right="113"/>
            </w:pP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  <w:r w:rsidRPr="00402F29">
              <w:rPr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155A98" w:rsidRPr="00FD0D1C" w:rsidRDefault="00155A98" w:rsidP="00277CA6">
            <w:pPr>
              <w:rPr>
                <w:sz w:val="20"/>
                <w:szCs w:val="20"/>
              </w:rPr>
            </w:pPr>
            <w:r w:rsidRPr="00FD0D1C">
              <w:rPr>
                <w:sz w:val="20"/>
                <w:szCs w:val="20"/>
              </w:rPr>
              <w:t>1.Uzayı;</w:t>
            </w:r>
            <w:r>
              <w:rPr>
                <w:sz w:val="20"/>
                <w:szCs w:val="20"/>
              </w:rPr>
              <w:t xml:space="preserve"> uzaydanokta, doğru, düzlem ve bunlar arasındaki ilişkileri açıklar </w:t>
            </w:r>
          </w:p>
        </w:tc>
        <w:tc>
          <w:tcPr>
            <w:tcW w:w="2700" w:type="dxa"/>
            <w:vMerge w:val="restart"/>
            <w:vAlign w:val="center"/>
          </w:tcPr>
          <w:p w:rsidR="00155A98" w:rsidRPr="00DF32DB" w:rsidRDefault="00155A98" w:rsidP="00277CA6">
            <w:pPr>
              <w:jc w:val="center"/>
            </w:pPr>
            <w:r w:rsidRPr="00DF32DB">
              <w:rPr>
                <w:sz w:val="22"/>
                <w:szCs w:val="22"/>
              </w:rPr>
              <w:t>Uzayda Vektörler</w:t>
            </w:r>
          </w:p>
        </w:tc>
        <w:tc>
          <w:tcPr>
            <w:tcW w:w="2340" w:type="dxa"/>
            <w:vMerge w:val="restart"/>
            <w:vAlign w:val="center"/>
          </w:tcPr>
          <w:p w:rsidR="00155A98" w:rsidRPr="009D1702" w:rsidRDefault="00155A98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Sözlü Anlatım</w:t>
            </w:r>
          </w:p>
          <w:p w:rsidR="00155A98" w:rsidRPr="009D1702" w:rsidRDefault="00155A98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Soru-cevap</w:t>
            </w:r>
          </w:p>
          <w:p w:rsidR="00155A98" w:rsidRPr="009D1702" w:rsidRDefault="00155A98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Mukayese etme</w:t>
            </w:r>
          </w:p>
          <w:p w:rsidR="00155A98" w:rsidRPr="009D1702" w:rsidRDefault="00155A98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Analiz etme,</w:t>
            </w:r>
          </w:p>
          <w:p w:rsidR="00155A98" w:rsidRDefault="00155A98" w:rsidP="00277CA6">
            <w:pPr>
              <w:jc w:val="center"/>
              <w:rPr>
                <w:sz w:val="16"/>
                <w:szCs w:val="16"/>
              </w:rPr>
            </w:pPr>
            <w:r w:rsidRPr="009D1702">
              <w:rPr>
                <w:sz w:val="18"/>
                <w:szCs w:val="18"/>
              </w:rPr>
              <w:t>Uygulama</w:t>
            </w:r>
          </w:p>
        </w:tc>
        <w:tc>
          <w:tcPr>
            <w:tcW w:w="1901" w:type="dxa"/>
            <w:vMerge w:val="restart"/>
            <w:vAlign w:val="center"/>
          </w:tcPr>
          <w:p w:rsidR="00155A98" w:rsidRPr="009D1702" w:rsidRDefault="00155A98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Ders kitapları</w:t>
            </w:r>
          </w:p>
          <w:p w:rsidR="00155A98" w:rsidRPr="009D1702" w:rsidRDefault="00155A98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M.E. B. TAVSİYELİ</w:t>
            </w:r>
          </w:p>
          <w:p w:rsidR="00155A98" w:rsidRPr="009D1702" w:rsidRDefault="00155A98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KİTAPLAR</w:t>
            </w:r>
          </w:p>
          <w:p w:rsidR="00155A98" w:rsidRDefault="00155A98" w:rsidP="00277CA6">
            <w:pPr>
              <w:jc w:val="center"/>
              <w:rPr>
                <w:sz w:val="16"/>
                <w:szCs w:val="16"/>
              </w:rPr>
            </w:pPr>
          </w:p>
          <w:p w:rsidR="00155A98" w:rsidRDefault="00155A98" w:rsidP="00277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3" w:type="dxa"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711"/>
        </w:trPr>
        <w:tc>
          <w:tcPr>
            <w:tcW w:w="430" w:type="dxa"/>
            <w:vMerge/>
            <w:textDirection w:val="btLr"/>
          </w:tcPr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23-27</w:t>
            </w: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Pr="00A64E17" w:rsidRDefault="00155A98" w:rsidP="00277CA6">
            <w:pPr>
              <w:ind w:left="113" w:right="113"/>
            </w:pP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  <w:r w:rsidRPr="00402F29">
              <w:rPr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155A98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2.Uzayda doğruları açıklar</w:t>
            </w:r>
          </w:p>
          <w:p w:rsidR="00155A98" w:rsidRPr="000D3C2B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3.Uzayda doğru parçasını ve iki doğru parçası arasındaki ilişkileri açıklar.</w:t>
            </w:r>
          </w:p>
        </w:tc>
        <w:tc>
          <w:tcPr>
            <w:tcW w:w="2700" w:type="dxa"/>
            <w:vMerge/>
            <w:vAlign w:val="center"/>
          </w:tcPr>
          <w:p w:rsidR="00155A98" w:rsidRPr="00402F29" w:rsidRDefault="00155A98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2193" w:type="dxa"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731"/>
        </w:trPr>
        <w:tc>
          <w:tcPr>
            <w:tcW w:w="430" w:type="dxa"/>
            <w:vMerge w:val="restart"/>
            <w:textDirection w:val="btLr"/>
          </w:tcPr>
          <w:p w:rsidR="00155A98" w:rsidRDefault="00155A98" w:rsidP="00277CA6">
            <w:pPr>
              <w:ind w:left="914" w:right="113"/>
            </w:pPr>
            <w:r>
              <w:t xml:space="preserve">EKİM </w:t>
            </w: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30-04</w:t>
            </w: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</w:p>
          <w:p w:rsidR="00155A98" w:rsidRPr="008E0A0F" w:rsidRDefault="00155A98" w:rsidP="00277CA6">
            <w:pPr>
              <w:ind w:left="113" w:right="113"/>
            </w:pP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  <w:r w:rsidRPr="00402F29">
              <w:rPr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155A98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4.Uzayda yönlü doğru parçasını açıklar ve yönlü doğru parçalarını karşılaştırır.</w:t>
            </w:r>
          </w:p>
          <w:p w:rsidR="00155A98" w:rsidRPr="009B3402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5.Uzayda vektörü açıklar ve nokta-vektör eşlemesini yapar. </w:t>
            </w:r>
          </w:p>
        </w:tc>
        <w:tc>
          <w:tcPr>
            <w:tcW w:w="2700" w:type="dxa"/>
            <w:vMerge/>
            <w:vAlign w:val="center"/>
          </w:tcPr>
          <w:p w:rsidR="00155A98" w:rsidRPr="00402F29" w:rsidRDefault="00155A98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Sözlü Anlatım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Soru-cevap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Mukayese etme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Uygulama</w:t>
            </w:r>
          </w:p>
        </w:tc>
        <w:tc>
          <w:tcPr>
            <w:tcW w:w="1901" w:type="dxa"/>
            <w:vMerge w:val="restart"/>
            <w:vAlign w:val="center"/>
          </w:tcPr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Ders kitapları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 xml:space="preserve">M.E. B. </w:t>
            </w:r>
          </w:p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TAVSİYELİ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KİTAPLAR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3" w:type="dxa"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603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277CA6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277CA6">
            <w:pPr>
              <w:ind w:left="29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07-11</w:t>
            </w: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  <w:r w:rsidRPr="00402F29">
              <w:rPr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155A98" w:rsidRPr="009B3402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6.Uzayda vektörlerin lineer bağımlı ve lineer bağımsız olma durumlarını açıklar.</w:t>
            </w:r>
          </w:p>
        </w:tc>
        <w:tc>
          <w:tcPr>
            <w:tcW w:w="2700" w:type="dxa"/>
            <w:vMerge/>
            <w:vAlign w:val="center"/>
          </w:tcPr>
          <w:p w:rsidR="00155A98" w:rsidRPr="00BD766E" w:rsidRDefault="00155A98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2193" w:type="dxa"/>
            <w:vMerge w:val="restart"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91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277CA6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277C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14-18</w:t>
            </w: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0" w:type="dxa"/>
            <w:vAlign w:val="center"/>
          </w:tcPr>
          <w:p w:rsidR="00155A98" w:rsidRDefault="00155A98" w:rsidP="00277CA6">
            <w:pPr>
              <w:rPr>
                <w:sz w:val="20"/>
                <w:szCs w:val="20"/>
              </w:rPr>
            </w:pPr>
          </w:p>
          <w:p w:rsidR="00155A98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KURBAN BAYRAMI</w:t>
            </w:r>
          </w:p>
        </w:tc>
        <w:tc>
          <w:tcPr>
            <w:tcW w:w="2700" w:type="dxa"/>
            <w:vMerge/>
            <w:vAlign w:val="center"/>
          </w:tcPr>
          <w:p w:rsidR="00155A98" w:rsidRPr="00BD766E" w:rsidRDefault="00155A98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2193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703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277CA6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</w:t>
            </w: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</w:t>
            </w:r>
          </w:p>
        </w:tc>
        <w:tc>
          <w:tcPr>
            <w:tcW w:w="4910" w:type="dxa"/>
            <w:vAlign w:val="center"/>
          </w:tcPr>
          <w:p w:rsidR="00155A98" w:rsidRPr="009B3402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7.Uzayda bir nokta ve üç dik birim vektör ile dik koordinat sistemini oluşturur ve verilen bir noktanın koordinatlarını belirler.</w:t>
            </w:r>
          </w:p>
        </w:tc>
        <w:tc>
          <w:tcPr>
            <w:tcW w:w="2700" w:type="dxa"/>
            <w:vMerge/>
            <w:vAlign w:val="center"/>
          </w:tcPr>
          <w:p w:rsidR="00155A98" w:rsidRPr="00402F29" w:rsidRDefault="00155A98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2193" w:type="dxa"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843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277CA6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28-01</w:t>
            </w: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155A98" w:rsidRPr="00D67692" w:rsidRDefault="00155A98" w:rsidP="00277CA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8.</w:t>
            </w:r>
            <w:r w:rsidRPr="000D3C2B">
              <w:rPr>
                <w:sz w:val="20"/>
                <w:szCs w:val="20"/>
              </w:rPr>
              <w:t>Uzayda</w:t>
            </w:r>
            <w:r>
              <w:rPr>
                <w:sz w:val="20"/>
                <w:szCs w:val="20"/>
              </w:rPr>
              <w:t>iki vektörün Öklid iç çarpımını açıklar ve uygulamalar yapar.</w:t>
            </w:r>
          </w:p>
        </w:tc>
        <w:tc>
          <w:tcPr>
            <w:tcW w:w="2700" w:type="dxa"/>
            <w:vMerge/>
            <w:vAlign w:val="center"/>
          </w:tcPr>
          <w:p w:rsidR="00155A98" w:rsidRPr="00402F29" w:rsidRDefault="00155A98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2193" w:type="dxa"/>
          </w:tcPr>
          <w:p w:rsidR="00155A98" w:rsidRDefault="00155A98" w:rsidP="00AF4E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 EKİM CUMHURİYET          </w:t>
            </w:r>
          </w:p>
          <w:p w:rsidR="00155A98" w:rsidRDefault="00155A98" w:rsidP="00AF4E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BAYRAMI</w:t>
            </w:r>
          </w:p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767"/>
        </w:trPr>
        <w:tc>
          <w:tcPr>
            <w:tcW w:w="430" w:type="dxa"/>
            <w:vMerge w:val="restart"/>
            <w:textDirection w:val="btLr"/>
          </w:tcPr>
          <w:p w:rsidR="00155A98" w:rsidRPr="008E0A0F" w:rsidRDefault="00155A98" w:rsidP="00277CA6">
            <w:pPr>
              <w:ind w:left="1199" w:right="113"/>
            </w:pPr>
            <w:r>
              <w:t>KASIM</w:t>
            </w:r>
          </w:p>
        </w:tc>
        <w:tc>
          <w:tcPr>
            <w:tcW w:w="360" w:type="dxa"/>
            <w:textDirection w:val="btLr"/>
          </w:tcPr>
          <w:p w:rsidR="00155A98" w:rsidRPr="00743BDB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04-08</w:t>
            </w: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155A98" w:rsidRPr="009B3402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9.Uzayda bir vektörün uzunluğunu ve iki vektör arasındaki açıyı iç çarpımı kullanarak hesaplar, uygulamalar yapar.</w:t>
            </w:r>
          </w:p>
        </w:tc>
        <w:tc>
          <w:tcPr>
            <w:tcW w:w="2700" w:type="dxa"/>
            <w:vMerge/>
            <w:vAlign w:val="center"/>
          </w:tcPr>
          <w:p w:rsidR="00155A98" w:rsidRPr="00402F29" w:rsidRDefault="00155A98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2193" w:type="dxa"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  <w:p w:rsidR="00155A98" w:rsidRDefault="00155A98" w:rsidP="00AF4E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KASIM ATATÜRK’ÜN </w:t>
            </w:r>
          </w:p>
          <w:p w:rsidR="00155A98" w:rsidRDefault="00155A98" w:rsidP="00AF4E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ÖLÜM YIL DÖNÜMÜ</w:t>
            </w:r>
          </w:p>
          <w:p w:rsidR="00155A98" w:rsidRDefault="00155A98" w:rsidP="00277CA6">
            <w:pPr>
              <w:rPr>
                <w:sz w:val="16"/>
                <w:szCs w:val="16"/>
              </w:rPr>
            </w:pPr>
          </w:p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671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277CA6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11-15</w:t>
            </w: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155A98" w:rsidRPr="00402F29" w:rsidRDefault="00155A98" w:rsidP="00277CA6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9.Uzayda bir vektörün uzunluğunu ve iki vektör arasındaki açıyı iç çarpımı kullanarak hesaplar, uygulamalar yapar.</w:t>
            </w:r>
          </w:p>
        </w:tc>
        <w:tc>
          <w:tcPr>
            <w:tcW w:w="2700" w:type="dxa"/>
            <w:vMerge/>
            <w:vAlign w:val="center"/>
          </w:tcPr>
          <w:p w:rsidR="00155A98" w:rsidRPr="00BD766E" w:rsidRDefault="00155A98" w:rsidP="0027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Sözlü Anlatım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Soru-cevap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Mukayese etme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277CA6">
            <w:pPr>
              <w:jc w:val="center"/>
              <w:rPr>
                <w:sz w:val="16"/>
                <w:szCs w:val="16"/>
              </w:rPr>
            </w:pPr>
            <w:r w:rsidRPr="009D1702">
              <w:rPr>
                <w:sz w:val="20"/>
                <w:szCs w:val="20"/>
              </w:rPr>
              <w:t>Uygulama</w:t>
            </w:r>
          </w:p>
        </w:tc>
        <w:tc>
          <w:tcPr>
            <w:tcW w:w="1901" w:type="dxa"/>
            <w:vMerge w:val="restart"/>
            <w:vAlign w:val="center"/>
          </w:tcPr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Ders kitapları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M.E. B. TAVSİYELİ</w:t>
            </w:r>
          </w:p>
          <w:p w:rsidR="00155A98" w:rsidRPr="009D1702" w:rsidRDefault="00155A98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KİTAPLAR</w:t>
            </w:r>
          </w:p>
          <w:p w:rsidR="00155A98" w:rsidRDefault="00155A98" w:rsidP="00277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3" w:type="dxa"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  <w:p w:rsidR="00155A98" w:rsidRDefault="00155A98" w:rsidP="00AF4E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1.YAZILI</w:t>
            </w:r>
          </w:p>
        </w:tc>
      </w:tr>
      <w:tr w:rsidR="00155A98">
        <w:trPr>
          <w:cantSplit/>
          <w:trHeight w:val="699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277CA6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18-22</w:t>
            </w: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155A98" w:rsidRPr="00050CFF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10.Uzayda bir vektörün başka bir vektör üzerine dik izdüşümünü belirler ve uygulamalar yapar.</w:t>
            </w:r>
          </w:p>
        </w:tc>
        <w:tc>
          <w:tcPr>
            <w:tcW w:w="2700" w:type="dxa"/>
            <w:vMerge/>
            <w:vAlign w:val="center"/>
          </w:tcPr>
          <w:p w:rsidR="00155A98" w:rsidRPr="00402F29" w:rsidRDefault="00155A98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2193" w:type="dxa"/>
            <w:vAlign w:val="center"/>
          </w:tcPr>
          <w:p w:rsidR="00155A98" w:rsidRDefault="00155A98" w:rsidP="00277CA6">
            <w:pPr>
              <w:jc w:val="center"/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686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277CA6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</w:t>
            </w: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155A98" w:rsidRPr="00050CFF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11.Uzayda iki vektörün vektörel çarpımını hesaplar ve uygulamalar yapar.</w:t>
            </w:r>
          </w:p>
        </w:tc>
        <w:tc>
          <w:tcPr>
            <w:tcW w:w="2700" w:type="dxa"/>
            <w:vMerge/>
            <w:vAlign w:val="center"/>
          </w:tcPr>
          <w:p w:rsidR="00155A98" w:rsidRPr="00402F29" w:rsidRDefault="00155A98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2193" w:type="dxa"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666"/>
        </w:trPr>
        <w:tc>
          <w:tcPr>
            <w:tcW w:w="430" w:type="dxa"/>
            <w:textDirection w:val="btLr"/>
          </w:tcPr>
          <w:p w:rsidR="00155A98" w:rsidRPr="008E0A0F" w:rsidRDefault="00155A98" w:rsidP="00277CA6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277CA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</w:t>
            </w:r>
          </w:p>
        </w:tc>
        <w:tc>
          <w:tcPr>
            <w:tcW w:w="490" w:type="dxa"/>
            <w:vAlign w:val="center"/>
          </w:tcPr>
          <w:p w:rsidR="00155A98" w:rsidRPr="00402F29" w:rsidRDefault="00155A98" w:rsidP="0027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155A98" w:rsidRPr="00050CFF" w:rsidRDefault="00155A98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1.Uzayda bir doğrunun vektörel ve parametrik denklemlerini bulur ve uygulamalar yapar.</w:t>
            </w:r>
          </w:p>
        </w:tc>
        <w:tc>
          <w:tcPr>
            <w:tcW w:w="2700" w:type="dxa"/>
            <w:vAlign w:val="center"/>
          </w:tcPr>
          <w:p w:rsidR="00155A98" w:rsidRDefault="00155A98" w:rsidP="0027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Uzayda Doğru Ve Düzlem</w:t>
            </w:r>
          </w:p>
        </w:tc>
        <w:tc>
          <w:tcPr>
            <w:tcW w:w="2340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  <w:tc>
          <w:tcPr>
            <w:tcW w:w="2193" w:type="dxa"/>
          </w:tcPr>
          <w:p w:rsidR="00155A98" w:rsidRDefault="00155A98" w:rsidP="00277CA6">
            <w:pPr>
              <w:rPr>
                <w:sz w:val="16"/>
                <w:szCs w:val="16"/>
              </w:rPr>
            </w:pPr>
          </w:p>
        </w:tc>
      </w:tr>
    </w:tbl>
    <w:p w:rsidR="00155A98" w:rsidRDefault="00155A98"/>
    <w:p w:rsidR="00155A98" w:rsidRDefault="00155A98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pPr w:leftFromText="141" w:rightFromText="141" w:vertAnchor="text" w:tblpX="70" w:tblpY="1"/>
        <w:tblOverlap w:val="never"/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0"/>
        <w:gridCol w:w="360"/>
        <w:gridCol w:w="360"/>
        <w:gridCol w:w="4397"/>
        <w:gridCol w:w="3163"/>
        <w:gridCol w:w="2160"/>
        <w:gridCol w:w="1872"/>
        <w:gridCol w:w="2448"/>
      </w:tblGrid>
      <w:tr w:rsidR="00155A98">
        <w:trPr>
          <w:trHeight w:val="530"/>
        </w:trPr>
        <w:tc>
          <w:tcPr>
            <w:tcW w:w="15190" w:type="dxa"/>
            <w:gridSpan w:val="8"/>
            <w:vAlign w:val="center"/>
          </w:tcPr>
          <w:p w:rsidR="00155A98" w:rsidRPr="00762D90" w:rsidRDefault="00155A98" w:rsidP="00C734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YUNUS EMRE ANADOLU TEKNİK VE ENDÜSTRİ MESLEK LİSESİ2013- 2014</w:t>
            </w:r>
            <w:r w:rsidRPr="00762D90">
              <w:rPr>
                <w:sz w:val="18"/>
                <w:szCs w:val="18"/>
              </w:rPr>
              <w:t xml:space="preserve"> EĞİTİM-ÖĞRETİM YILI 12. SINIFLAR ÜNİTELENDİRİLMİŞ YILLIK GEOMETRİ DERS PLANI</w:t>
            </w:r>
          </w:p>
        </w:tc>
      </w:tr>
      <w:tr w:rsidR="00155A98">
        <w:trPr>
          <w:trHeight w:val="284"/>
        </w:trPr>
        <w:tc>
          <w:tcPr>
            <w:tcW w:w="1150" w:type="dxa"/>
            <w:gridSpan w:val="3"/>
            <w:vAlign w:val="center"/>
          </w:tcPr>
          <w:p w:rsidR="00155A98" w:rsidRDefault="00155A98" w:rsidP="00C73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SÜRE</w:t>
            </w:r>
          </w:p>
        </w:tc>
        <w:tc>
          <w:tcPr>
            <w:tcW w:w="14040" w:type="dxa"/>
            <w:gridSpan w:val="5"/>
            <w:vAlign w:val="center"/>
          </w:tcPr>
          <w:p w:rsidR="00155A98" w:rsidRDefault="00155A98" w:rsidP="00C73495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818"/>
        </w:trPr>
        <w:tc>
          <w:tcPr>
            <w:tcW w:w="430" w:type="dxa"/>
            <w:textDirection w:val="btLr"/>
            <w:vAlign w:val="center"/>
          </w:tcPr>
          <w:p w:rsidR="00155A98" w:rsidRDefault="00155A98" w:rsidP="00C73495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155A98" w:rsidRDefault="00155A98" w:rsidP="00C73495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155A98" w:rsidRDefault="00155A98" w:rsidP="00C73495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SAAT</w:t>
            </w:r>
          </w:p>
        </w:tc>
        <w:tc>
          <w:tcPr>
            <w:tcW w:w="4397" w:type="dxa"/>
            <w:vAlign w:val="center"/>
          </w:tcPr>
          <w:p w:rsidR="00155A98" w:rsidRPr="00762D90" w:rsidRDefault="00155A98" w:rsidP="00C73495">
            <w:pPr>
              <w:jc w:val="center"/>
              <w:rPr>
                <w:sz w:val="18"/>
                <w:szCs w:val="18"/>
              </w:rPr>
            </w:pPr>
            <w:r w:rsidRPr="00762D90">
              <w:rPr>
                <w:sz w:val="18"/>
                <w:szCs w:val="18"/>
              </w:rPr>
              <w:t>KAZANIMLAR</w:t>
            </w:r>
          </w:p>
        </w:tc>
        <w:tc>
          <w:tcPr>
            <w:tcW w:w="3163" w:type="dxa"/>
            <w:vAlign w:val="center"/>
          </w:tcPr>
          <w:p w:rsidR="00155A98" w:rsidRPr="00762D90" w:rsidRDefault="00155A98" w:rsidP="00C73495">
            <w:pPr>
              <w:rPr>
                <w:sz w:val="18"/>
                <w:szCs w:val="18"/>
              </w:rPr>
            </w:pPr>
            <w:r w:rsidRPr="00762D90">
              <w:rPr>
                <w:sz w:val="18"/>
                <w:szCs w:val="18"/>
              </w:rPr>
              <w:t xml:space="preserve">                ÖĞRENME ALANI </w:t>
            </w:r>
          </w:p>
          <w:p w:rsidR="00155A98" w:rsidRPr="00762D90" w:rsidRDefault="00155A98" w:rsidP="00C73495">
            <w:pPr>
              <w:rPr>
                <w:sz w:val="18"/>
                <w:szCs w:val="18"/>
              </w:rPr>
            </w:pPr>
            <w:r w:rsidRPr="00762D90">
              <w:rPr>
                <w:sz w:val="18"/>
                <w:szCs w:val="18"/>
              </w:rPr>
              <w:t xml:space="preserve">                      ÜNİTELER</w:t>
            </w:r>
          </w:p>
        </w:tc>
        <w:tc>
          <w:tcPr>
            <w:tcW w:w="2160" w:type="dxa"/>
            <w:vAlign w:val="center"/>
          </w:tcPr>
          <w:p w:rsidR="00155A98" w:rsidRDefault="00155A98" w:rsidP="00C73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1872" w:type="dxa"/>
            <w:vAlign w:val="center"/>
          </w:tcPr>
          <w:p w:rsidR="00155A98" w:rsidRDefault="00155A98" w:rsidP="00C73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KULLANILAN EĞİTİM TEKNOLOJİLERİ VE TEKNİKLERİ </w:t>
            </w:r>
          </w:p>
        </w:tc>
        <w:tc>
          <w:tcPr>
            <w:tcW w:w="2448" w:type="dxa"/>
            <w:vAlign w:val="center"/>
          </w:tcPr>
          <w:p w:rsidR="00155A98" w:rsidRDefault="00155A98" w:rsidP="00C73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DEĞERLENDİRME </w:t>
            </w:r>
          </w:p>
        </w:tc>
      </w:tr>
      <w:tr w:rsidR="00155A98">
        <w:trPr>
          <w:cantSplit/>
          <w:trHeight w:val="872"/>
        </w:trPr>
        <w:tc>
          <w:tcPr>
            <w:tcW w:w="430" w:type="dxa"/>
            <w:vMerge w:val="restart"/>
            <w:textDirection w:val="btLr"/>
            <w:vAlign w:val="center"/>
          </w:tcPr>
          <w:p w:rsidR="00155A98" w:rsidRPr="00A64E17" w:rsidRDefault="00155A98" w:rsidP="00C7349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360" w:type="dxa"/>
            <w:textDirection w:val="btLr"/>
          </w:tcPr>
          <w:p w:rsidR="00155A98" w:rsidRPr="005430F0" w:rsidRDefault="00155A98" w:rsidP="009B228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09-13</w:t>
            </w:r>
          </w:p>
        </w:tc>
        <w:tc>
          <w:tcPr>
            <w:tcW w:w="360" w:type="dxa"/>
            <w:vAlign w:val="center"/>
          </w:tcPr>
          <w:p w:rsidR="00155A98" w:rsidRPr="00402F29" w:rsidRDefault="00155A98" w:rsidP="00C73495">
            <w:pPr>
              <w:jc w:val="center"/>
              <w:rPr>
                <w:sz w:val="20"/>
                <w:szCs w:val="20"/>
              </w:rPr>
            </w:pPr>
            <w:r w:rsidRPr="00402F29">
              <w:rPr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155A98" w:rsidRPr="00402F29" w:rsidRDefault="00155A98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1.Uzayda bir doğrunun vektörel ve parametrik denklemlerini bulur ve uygulamalar yapar.</w:t>
            </w:r>
          </w:p>
        </w:tc>
        <w:tc>
          <w:tcPr>
            <w:tcW w:w="3163" w:type="dxa"/>
            <w:vMerge w:val="restart"/>
            <w:vAlign w:val="center"/>
          </w:tcPr>
          <w:p w:rsidR="00155A98" w:rsidRPr="00402F29" w:rsidRDefault="00155A98" w:rsidP="00C7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Uzayda Doğru Ve Düzlem</w:t>
            </w:r>
          </w:p>
        </w:tc>
        <w:tc>
          <w:tcPr>
            <w:tcW w:w="2160" w:type="dxa"/>
            <w:vMerge w:val="restart"/>
            <w:vAlign w:val="center"/>
          </w:tcPr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872" w:type="dxa"/>
            <w:vMerge w:val="restart"/>
            <w:vAlign w:val="center"/>
          </w:tcPr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:rsidR="00155A98" w:rsidRPr="002C4F40" w:rsidRDefault="00155A98" w:rsidP="00C73495">
            <w:pPr>
              <w:rPr>
                <w:sz w:val="18"/>
                <w:szCs w:val="18"/>
              </w:rPr>
            </w:pPr>
          </w:p>
          <w:p w:rsidR="00155A98" w:rsidRPr="002C4F40" w:rsidRDefault="00155A98" w:rsidP="00C73495">
            <w:pPr>
              <w:rPr>
                <w:sz w:val="18"/>
                <w:szCs w:val="18"/>
              </w:rPr>
            </w:pPr>
          </w:p>
        </w:tc>
      </w:tr>
      <w:tr w:rsidR="00155A98">
        <w:trPr>
          <w:cantSplit/>
          <w:trHeight w:val="843"/>
        </w:trPr>
        <w:tc>
          <w:tcPr>
            <w:tcW w:w="430" w:type="dxa"/>
            <w:vMerge/>
            <w:textDirection w:val="btLr"/>
          </w:tcPr>
          <w:p w:rsidR="00155A98" w:rsidRPr="008C2531" w:rsidRDefault="00155A98" w:rsidP="00C73495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Pr="005430F0" w:rsidRDefault="00155A98" w:rsidP="009B228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16-20</w:t>
            </w:r>
          </w:p>
        </w:tc>
        <w:tc>
          <w:tcPr>
            <w:tcW w:w="360" w:type="dxa"/>
            <w:vAlign w:val="center"/>
          </w:tcPr>
          <w:p w:rsidR="00155A98" w:rsidRPr="00402F29" w:rsidRDefault="00155A98" w:rsidP="00C73495">
            <w:pPr>
              <w:jc w:val="center"/>
              <w:rPr>
                <w:sz w:val="20"/>
                <w:szCs w:val="20"/>
              </w:rPr>
            </w:pPr>
            <w:r w:rsidRPr="00402F29">
              <w:rPr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155A98" w:rsidRPr="00050CFF" w:rsidRDefault="00155A98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Uzayda bir düzlemin parametrik ve kapalı denklemlerini bulur ve uygulamalar yapar.</w:t>
            </w:r>
          </w:p>
        </w:tc>
        <w:tc>
          <w:tcPr>
            <w:tcW w:w="3163" w:type="dxa"/>
            <w:vMerge/>
            <w:vAlign w:val="center"/>
          </w:tcPr>
          <w:p w:rsidR="00155A98" w:rsidRPr="00402F29" w:rsidRDefault="00155A98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155A98" w:rsidRDefault="00155A98" w:rsidP="00C73495">
            <w:pPr>
              <w:rPr>
                <w:sz w:val="16"/>
                <w:szCs w:val="16"/>
              </w:rPr>
            </w:pPr>
          </w:p>
        </w:tc>
        <w:tc>
          <w:tcPr>
            <w:tcW w:w="1872" w:type="dxa"/>
            <w:vMerge/>
          </w:tcPr>
          <w:p w:rsidR="00155A98" w:rsidRDefault="00155A98" w:rsidP="00C73495">
            <w:pPr>
              <w:rPr>
                <w:sz w:val="16"/>
                <w:szCs w:val="16"/>
              </w:rPr>
            </w:pPr>
          </w:p>
        </w:tc>
        <w:tc>
          <w:tcPr>
            <w:tcW w:w="2448" w:type="dxa"/>
            <w:vAlign w:val="center"/>
          </w:tcPr>
          <w:p w:rsidR="00155A98" w:rsidRPr="002C4F40" w:rsidRDefault="00155A98" w:rsidP="00C73495">
            <w:pPr>
              <w:rPr>
                <w:sz w:val="18"/>
                <w:szCs w:val="18"/>
              </w:rPr>
            </w:pPr>
          </w:p>
        </w:tc>
      </w:tr>
      <w:tr w:rsidR="00155A98">
        <w:trPr>
          <w:cantSplit/>
          <w:trHeight w:val="840"/>
        </w:trPr>
        <w:tc>
          <w:tcPr>
            <w:tcW w:w="430" w:type="dxa"/>
            <w:vMerge/>
            <w:textDirection w:val="btLr"/>
          </w:tcPr>
          <w:p w:rsidR="00155A98" w:rsidRDefault="00155A98" w:rsidP="00C73495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155A98" w:rsidRPr="005430F0" w:rsidRDefault="00155A98" w:rsidP="009B228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23-27</w:t>
            </w:r>
          </w:p>
        </w:tc>
        <w:tc>
          <w:tcPr>
            <w:tcW w:w="360" w:type="dxa"/>
            <w:vAlign w:val="center"/>
          </w:tcPr>
          <w:p w:rsidR="00155A98" w:rsidRPr="00402F29" w:rsidRDefault="00155A98" w:rsidP="00C73495">
            <w:pPr>
              <w:jc w:val="center"/>
              <w:rPr>
                <w:sz w:val="20"/>
                <w:szCs w:val="20"/>
              </w:rPr>
            </w:pPr>
            <w:r w:rsidRPr="00402F29">
              <w:rPr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155A98" w:rsidRPr="00050CFF" w:rsidRDefault="00155A98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Uzayda bir düzlemin parametrik ve kapalı denklemlerini bulur ve uygulamalar yapar.</w:t>
            </w:r>
          </w:p>
        </w:tc>
        <w:tc>
          <w:tcPr>
            <w:tcW w:w="3163" w:type="dxa"/>
            <w:vMerge/>
            <w:vAlign w:val="center"/>
          </w:tcPr>
          <w:p w:rsidR="00155A98" w:rsidRPr="00402F29" w:rsidRDefault="00155A98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8" w:type="dxa"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</w:tr>
      <w:tr w:rsidR="00155A98">
        <w:trPr>
          <w:cantSplit/>
          <w:trHeight w:val="697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C73495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Pr="005430F0" w:rsidRDefault="00155A98" w:rsidP="009B228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30-03</w:t>
            </w:r>
          </w:p>
        </w:tc>
        <w:tc>
          <w:tcPr>
            <w:tcW w:w="360" w:type="dxa"/>
            <w:vAlign w:val="center"/>
          </w:tcPr>
          <w:p w:rsidR="00155A98" w:rsidRPr="00951DBC" w:rsidRDefault="00155A98" w:rsidP="00C73495">
            <w:pPr>
              <w:jc w:val="center"/>
              <w:rPr>
                <w:sz w:val="20"/>
                <w:szCs w:val="20"/>
              </w:rPr>
            </w:pPr>
            <w:r w:rsidRPr="00951DBC">
              <w:rPr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155A98" w:rsidRPr="00050CFF" w:rsidRDefault="00155A98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3.Uzayda bir noktanın bir doğruya olan uzaklığını bulur.</w:t>
            </w:r>
          </w:p>
        </w:tc>
        <w:tc>
          <w:tcPr>
            <w:tcW w:w="3163" w:type="dxa"/>
            <w:vMerge/>
            <w:vAlign w:val="center"/>
          </w:tcPr>
          <w:p w:rsidR="00155A98" w:rsidRPr="00951DBC" w:rsidRDefault="00155A98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8" w:type="dxa"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2.YAZILI</w:t>
            </w:r>
          </w:p>
        </w:tc>
      </w:tr>
      <w:tr w:rsidR="00155A98">
        <w:trPr>
          <w:cantSplit/>
          <w:trHeight w:val="848"/>
        </w:trPr>
        <w:tc>
          <w:tcPr>
            <w:tcW w:w="430" w:type="dxa"/>
            <w:vMerge w:val="restart"/>
            <w:textDirection w:val="btLr"/>
            <w:vAlign w:val="center"/>
          </w:tcPr>
          <w:p w:rsidR="00155A98" w:rsidRPr="008E0A0F" w:rsidRDefault="00155A98" w:rsidP="00C73495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360" w:type="dxa"/>
            <w:textDirection w:val="btLr"/>
          </w:tcPr>
          <w:p w:rsidR="00155A98" w:rsidRDefault="00155A98" w:rsidP="00C7349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</w:t>
            </w:r>
          </w:p>
          <w:p w:rsidR="00155A98" w:rsidRDefault="00155A98" w:rsidP="00C73495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C73495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C73495">
            <w:pPr>
              <w:ind w:left="113" w:right="113"/>
              <w:rPr>
                <w:sz w:val="16"/>
                <w:szCs w:val="16"/>
              </w:rPr>
            </w:pPr>
          </w:p>
          <w:p w:rsidR="00155A98" w:rsidRPr="008E0A0F" w:rsidRDefault="00155A98" w:rsidP="00C73495">
            <w:pPr>
              <w:ind w:left="113" w:right="113"/>
            </w:pPr>
          </w:p>
        </w:tc>
        <w:tc>
          <w:tcPr>
            <w:tcW w:w="360" w:type="dxa"/>
            <w:vAlign w:val="center"/>
          </w:tcPr>
          <w:p w:rsidR="00155A98" w:rsidRPr="00951DBC" w:rsidRDefault="00155A98" w:rsidP="00C7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155A98" w:rsidRPr="00050CFF" w:rsidRDefault="00155A98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4.Uzayda iki düzlemin birbirine göre durumlarını açıklar ve uygulamalar yapar.</w:t>
            </w:r>
          </w:p>
        </w:tc>
        <w:tc>
          <w:tcPr>
            <w:tcW w:w="3163" w:type="dxa"/>
            <w:vMerge/>
            <w:vAlign w:val="center"/>
          </w:tcPr>
          <w:p w:rsidR="00155A98" w:rsidRPr="00AC1F9B" w:rsidRDefault="00155A98" w:rsidP="00C73495">
            <w:pPr>
              <w:jc w:val="center"/>
            </w:pPr>
          </w:p>
        </w:tc>
        <w:tc>
          <w:tcPr>
            <w:tcW w:w="2160" w:type="dxa"/>
            <w:vMerge w:val="restart"/>
            <w:vAlign w:val="center"/>
          </w:tcPr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872" w:type="dxa"/>
            <w:vMerge w:val="restart"/>
            <w:vAlign w:val="center"/>
          </w:tcPr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C7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155A98" w:rsidRPr="002C4F40" w:rsidRDefault="00155A98" w:rsidP="00831352">
            <w:pPr>
              <w:pStyle w:val="Footer"/>
              <w:jc w:val="center"/>
              <w:rPr>
                <w:sz w:val="18"/>
                <w:szCs w:val="18"/>
              </w:rPr>
            </w:pPr>
          </w:p>
        </w:tc>
      </w:tr>
      <w:tr w:rsidR="00155A98">
        <w:trPr>
          <w:cantSplit/>
          <w:trHeight w:val="1058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C73495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9B228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</w:t>
            </w:r>
          </w:p>
        </w:tc>
        <w:tc>
          <w:tcPr>
            <w:tcW w:w="360" w:type="dxa"/>
            <w:vAlign w:val="center"/>
          </w:tcPr>
          <w:p w:rsidR="00155A98" w:rsidRPr="00951DBC" w:rsidRDefault="00155A98" w:rsidP="00C7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155A98" w:rsidRPr="00050CFF" w:rsidRDefault="00155A98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5.Uzayda bir noktanın bir düzleme olan uzaklığı ile ilgili uygulamalar yapar.</w:t>
            </w:r>
          </w:p>
        </w:tc>
        <w:tc>
          <w:tcPr>
            <w:tcW w:w="3163" w:type="dxa"/>
            <w:vMerge/>
            <w:vAlign w:val="center"/>
          </w:tcPr>
          <w:p w:rsidR="00155A98" w:rsidRPr="00951DBC" w:rsidRDefault="00155A98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8" w:type="dxa"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</w:tr>
      <w:tr w:rsidR="00155A98">
        <w:trPr>
          <w:cantSplit/>
          <w:trHeight w:val="899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C73495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9B228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20-24</w:t>
            </w:r>
          </w:p>
        </w:tc>
        <w:tc>
          <w:tcPr>
            <w:tcW w:w="360" w:type="dxa"/>
            <w:vAlign w:val="center"/>
          </w:tcPr>
          <w:p w:rsidR="00155A98" w:rsidRPr="00951DBC" w:rsidRDefault="00155A98" w:rsidP="00C7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155A98" w:rsidRPr="00050CFF" w:rsidRDefault="00155A98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6.Uzayda iki düzlem arasındaki uzaklığı hesaplar ve uygulamalar yapar.</w:t>
            </w:r>
          </w:p>
        </w:tc>
        <w:tc>
          <w:tcPr>
            <w:tcW w:w="3163" w:type="dxa"/>
            <w:vMerge/>
            <w:vAlign w:val="center"/>
          </w:tcPr>
          <w:p w:rsidR="00155A98" w:rsidRPr="00951DBC" w:rsidRDefault="00155A98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8" w:type="dxa"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</w:tr>
      <w:tr w:rsidR="00155A98">
        <w:trPr>
          <w:cantSplit/>
          <w:trHeight w:val="873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C73495">
            <w:pPr>
              <w:ind w:left="113" w:right="113"/>
            </w:pPr>
          </w:p>
        </w:tc>
        <w:tc>
          <w:tcPr>
            <w:tcW w:w="360" w:type="dxa"/>
            <w:textDirection w:val="btLr"/>
          </w:tcPr>
          <w:p w:rsidR="00155A98" w:rsidRDefault="00155A98" w:rsidP="00C7349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10-14</w:t>
            </w:r>
          </w:p>
          <w:p w:rsidR="00155A98" w:rsidRDefault="00155A98" w:rsidP="00C73495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C73495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C73495">
            <w:pPr>
              <w:ind w:left="113" w:right="113"/>
              <w:rPr>
                <w:sz w:val="16"/>
                <w:szCs w:val="16"/>
              </w:rPr>
            </w:pPr>
          </w:p>
          <w:p w:rsidR="00155A98" w:rsidRDefault="00155A98" w:rsidP="00C73495">
            <w:pPr>
              <w:ind w:left="113" w:right="113"/>
              <w:rPr>
                <w:sz w:val="16"/>
                <w:szCs w:val="16"/>
              </w:rPr>
            </w:pPr>
          </w:p>
          <w:p w:rsidR="00155A98" w:rsidRPr="00A64E17" w:rsidRDefault="00155A98" w:rsidP="00C73495">
            <w:pPr>
              <w:ind w:left="113" w:right="113"/>
            </w:pPr>
          </w:p>
        </w:tc>
        <w:tc>
          <w:tcPr>
            <w:tcW w:w="360" w:type="dxa"/>
            <w:vAlign w:val="center"/>
          </w:tcPr>
          <w:p w:rsidR="00155A98" w:rsidRPr="00951DBC" w:rsidRDefault="00155A98" w:rsidP="00C7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155A98" w:rsidRPr="008553FF" w:rsidRDefault="00155A98" w:rsidP="00C73495">
            <w:pPr>
              <w:rPr>
                <w:sz w:val="20"/>
                <w:szCs w:val="20"/>
              </w:rPr>
            </w:pPr>
            <w:r w:rsidRPr="008553FF">
              <w:rPr>
                <w:sz w:val="20"/>
                <w:szCs w:val="20"/>
              </w:rPr>
              <w:t>7.Uzayda iki düzlem arasındaki açıyı bulur ve uygulamalar yapar.</w:t>
            </w:r>
          </w:p>
        </w:tc>
        <w:tc>
          <w:tcPr>
            <w:tcW w:w="3163" w:type="dxa"/>
            <w:vMerge/>
            <w:vAlign w:val="center"/>
          </w:tcPr>
          <w:p w:rsidR="00155A98" w:rsidRPr="00951DBC" w:rsidRDefault="00155A98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8" w:type="dxa"/>
            <w:vAlign w:val="center"/>
          </w:tcPr>
          <w:p w:rsidR="00155A98" w:rsidRPr="002C4F40" w:rsidRDefault="00155A98" w:rsidP="00C73495">
            <w:pPr>
              <w:jc w:val="center"/>
              <w:rPr>
                <w:sz w:val="18"/>
                <w:szCs w:val="18"/>
              </w:rPr>
            </w:pPr>
          </w:p>
        </w:tc>
      </w:tr>
    </w:tbl>
    <w:p w:rsidR="00155A98" w:rsidRDefault="00155A98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155A98" w:rsidRDefault="00155A98" w:rsidP="007F150C">
      <w:pPr>
        <w:rPr>
          <w:sz w:val="16"/>
          <w:szCs w:val="16"/>
        </w:rPr>
      </w:pPr>
    </w:p>
    <w:p w:rsidR="00155A98" w:rsidRDefault="00155A98" w:rsidP="007F150C">
      <w:pPr>
        <w:rPr>
          <w:sz w:val="16"/>
          <w:szCs w:val="16"/>
        </w:rPr>
      </w:pPr>
    </w:p>
    <w:p w:rsidR="00155A98" w:rsidRDefault="00155A98" w:rsidP="007F150C">
      <w:pPr>
        <w:rPr>
          <w:sz w:val="16"/>
          <w:szCs w:val="16"/>
        </w:rPr>
      </w:pPr>
    </w:p>
    <w:p w:rsidR="00155A98" w:rsidRDefault="00155A98" w:rsidP="007F150C">
      <w:pPr>
        <w:rPr>
          <w:sz w:val="16"/>
          <w:szCs w:val="16"/>
        </w:rPr>
      </w:pPr>
    </w:p>
    <w:tbl>
      <w:tblPr>
        <w:tblpPr w:leftFromText="141" w:rightFromText="141" w:vertAnchor="text" w:tblpX="70" w:tblpY="1"/>
        <w:tblOverlap w:val="never"/>
        <w:tblW w:w="15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54"/>
        <w:gridCol w:w="360"/>
        <w:gridCol w:w="5040"/>
        <w:gridCol w:w="3146"/>
        <w:gridCol w:w="1916"/>
        <w:gridCol w:w="1769"/>
        <w:gridCol w:w="2169"/>
      </w:tblGrid>
      <w:tr w:rsidR="00155A98">
        <w:trPr>
          <w:trHeight w:val="529"/>
        </w:trPr>
        <w:tc>
          <w:tcPr>
            <w:tcW w:w="15350" w:type="dxa"/>
            <w:gridSpan w:val="8"/>
            <w:vAlign w:val="center"/>
          </w:tcPr>
          <w:p w:rsidR="00155A98" w:rsidRPr="007B12EF" w:rsidRDefault="00155A98" w:rsidP="00ED57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YUNUS EMRE ANADOLU TEKNİK VE ENDÜSTRİ MESLEK LİSESİ2013- 2014</w:t>
            </w:r>
            <w:r w:rsidRPr="007B12EF">
              <w:rPr>
                <w:sz w:val="18"/>
                <w:szCs w:val="18"/>
              </w:rPr>
              <w:t xml:space="preserve"> EĞİTİM-ÖĞRETİM YILI 12. SINIFLAR ÜNİTELENDİRİLMİŞ YILLIK GEOMETRİ DERS PLANI</w:t>
            </w:r>
          </w:p>
        </w:tc>
      </w:tr>
      <w:tr w:rsidR="00155A98">
        <w:trPr>
          <w:trHeight w:val="218"/>
        </w:trPr>
        <w:tc>
          <w:tcPr>
            <w:tcW w:w="1310" w:type="dxa"/>
            <w:gridSpan w:val="3"/>
            <w:vAlign w:val="center"/>
          </w:tcPr>
          <w:p w:rsidR="00155A98" w:rsidRDefault="00155A98" w:rsidP="00ED57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SÜRE</w:t>
            </w:r>
          </w:p>
        </w:tc>
        <w:tc>
          <w:tcPr>
            <w:tcW w:w="14040" w:type="dxa"/>
            <w:gridSpan w:val="5"/>
            <w:vAlign w:val="center"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895"/>
        </w:trPr>
        <w:tc>
          <w:tcPr>
            <w:tcW w:w="496" w:type="dxa"/>
            <w:textDirection w:val="btLr"/>
            <w:vAlign w:val="center"/>
          </w:tcPr>
          <w:p w:rsidR="00155A98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AY</w:t>
            </w:r>
          </w:p>
        </w:tc>
        <w:tc>
          <w:tcPr>
            <w:tcW w:w="454" w:type="dxa"/>
            <w:textDirection w:val="btLr"/>
            <w:vAlign w:val="center"/>
          </w:tcPr>
          <w:p w:rsidR="00155A98" w:rsidRDefault="00155A98" w:rsidP="00ED570C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155A98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SAAT</w:t>
            </w:r>
          </w:p>
        </w:tc>
        <w:tc>
          <w:tcPr>
            <w:tcW w:w="5040" w:type="dxa"/>
            <w:vAlign w:val="center"/>
          </w:tcPr>
          <w:p w:rsidR="00155A98" w:rsidRPr="007B12EF" w:rsidRDefault="00155A98" w:rsidP="00ED570C">
            <w:pPr>
              <w:jc w:val="center"/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>KAZANIMLAR</w:t>
            </w:r>
          </w:p>
        </w:tc>
        <w:tc>
          <w:tcPr>
            <w:tcW w:w="3146" w:type="dxa"/>
            <w:vAlign w:val="center"/>
          </w:tcPr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 xml:space="preserve">               ÖĞRENME ALANI </w:t>
            </w: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 xml:space="preserve">                      ÜNİTELER</w:t>
            </w:r>
          </w:p>
        </w:tc>
        <w:tc>
          <w:tcPr>
            <w:tcW w:w="1916" w:type="dxa"/>
            <w:vAlign w:val="center"/>
          </w:tcPr>
          <w:p w:rsidR="00155A98" w:rsidRDefault="00155A98" w:rsidP="00ED57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1769" w:type="dxa"/>
            <w:vAlign w:val="center"/>
          </w:tcPr>
          <w:p w:rsidR="00155A98" w:rsidRDefault="00155A98" w:rsidP="00ED57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KULLANILAN EĞİTİM TEKNOLOJİLERİ VE TEKNİKLERİ </w:t>
            </w:r>
          </w:p>
        </w:tc>
        <w:tc>
          <w:tcPr>
            <w:tcW w:w="2169" w:type="dxa"/>
            <w:vAlign w:val="center"/>
          </w:tcPr>
          <w:p w:rsidR="00155A98" w:rsidRDefault="00155A98" w:rsidP="00ED57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DEĞERLENDİRME </w:t>
            </w:r>
          </w:p>
        </w:tc>
      </w:tr>
      <w:tr w:rsidR="00155A98">
        <w:trPr>
          <w:cantSplit/>
          <w:trHeight w:val="705"/>
        </w:trPr>
        <w:tc>
          <w:tcPr>
            <w:tcW w:w="496" w:type="dxa"/>
            <w:vMerge w:val="restart"/>
            <w:textDirection w:val="btLr"/>
            <w:vAlign w:val="center"/>
          </w:tcPr>
          <w:p w:rsidR="00155A98" w:rsidRPr="00A64E17" w:rsidRDefault="00155A98" w:rsidP="00ED570C">
            <w:pPr>
              <w:ind w:left="260" w:right="113"/>
              <w:jc w:val="center"/>
            </w:pPr>
            <w:r>
              <w:t>ŞUBAT</w:t>
            </w:r>
          </w:p>
        </w:tc>
        <w:tc>
          <w:tcPr>
            <w:tcW w:w="454" w:type="dxa"/>
            <w:textDirection w:val="btLr"/>
            <w:vAlign w:val="center"/>
          </w:tcPr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1B26">
              <w:rPr>
                <w:sz w:val="16"/>
                <w:szCs w:val="16"/>
              </w:rPr>
              <w:t>11-15</w:t>
            </w:r>
          </w:p>
          <w:p w:rsidR="00155A98" w:rsidRPr="00501B26" w:rsidRDefault="00155A98" w:rsidP="00ED570C">
            <w:pPr>
              <w:ind w:left="113" w:right="113"/>
              <w:rPr>
                <w:sz w:val="16"/>
                <w:szCs w:val="16"/>
              </w:rPr>
            </w:pPr>
          </w:p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17-21</w:t>
            </w:r>
          </w:p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155A98" w:rsidRPr="00050CFF" w:rsidRDefault="00155A98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8.Uzayda bir doğru ve bir düzlemin birbirlerine göre konumlarını belirler ve uygulamalar yapar.</w:t>
            </w:r>
          </w:p>
        </w:tc>
        <w:tc>
          <w:tcPr>
            <w:tcW w:w="3146" w:type="dxa"/>
            <w:vMerge w:val="restart"/>
            <w:vAlign w:val="center"/>
          </w:tcPr>
          <w:p w:rsidR="00155A98" w:rsidRPr="006D374A" w:rsidRDefault="00155A98" w:rsidP="00ED570C">
            <w:pPr>
              <w:jc w:val="center"/>
            </w:pPr>
            <w:r w:rsidRPr="006D374A">
              <w:rPr>
                <w:sz w:val="22"/>
                <w:szCs w:val="22"/>
              </w:rPr>
              <w:t>Uzayda Doğru Ve Düzlem</w:t>
            </w:r>
          </w:p>
        </w:tc>
        <w:tc>
          <w:tcPr>
            <w:tcW w:w="1916" w:type="dxa"/>
            <w:vMerge w:val="restart"/>
            <w:vAlign w:val="center"/>
          </w:tcPr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155A98" w:rsidRDefault="00155A98" w:rsidP="00ED570C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9" w:type="dxa"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  <w:p w:rsidR="00155A98" w:rsidRPr="00014BCA" w:rsidRDefault="00155A98" w:rsidP="00ED570C">
            <w:pPr>
              <w:rPr>
                <w:sz w:val="16"/>
                <w:szCs w:val="16"/>
              </w:rPr>
            </w:pPr>
          </w:p>
          <w:p w:rsidR="00155A98" w:rsidRPr="00014BCA" w:rsidRDefault="00155A98" w:rsidP="00ED570C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860"/>
        </w:trPr>
        <w:tc>
          <w:tcPr>
            <w:tcW w:w="496" w:type="dxa"/>
            <w:vMerge/>
          </w:tcPr>
          <w:p w:rsidR="00155A98" w:rsidRDefault="00155A98" w:rsidP="00ED570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24-28</w:t>
            </w:r>
          </w:p>
        </w:tc>
        <w:tc>
          <w:tcPr>
            <w:tcW w:w="360" w:type="dxa"/>
          </w:tcPr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155A98" w:rsidRPr="00050CFF" w:rsidRDefault="00155A98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9.Uzayda iki doğrunun birbirlerine göre konumunu belirler ve uygulamalar yapar.</w:t>
            </w:r>
          </w:p>
        </w:tc>
        <w:tc>
          <w:tcPr>
            <w:tcW w:w="3146" w:type="dxa"/>
            <w:vMerge/>
            <w:vAlign w:val="center"/>
          </w:tcPr>
          <w:p w:rsidR="00155A98" w:rsidRPr="00B80251" w:rsidRDefault="00155A98" w:rsidP="00ED570C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  <w:vMerge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728"/>
        </w:trPr>
        <w:tc>
          <w:tcPr>
            <w:tcW w:w="496" w:type="dxa"/>
            <w:vMerge w:val="restart"/>
            <w:textDirection w:val="btLr"/>
          </w:tcPr>
          <w:p w:rsidR="00155A98" w:rsidRDefault="00155A98" w:rsidP="00ED570C">
            <w:pPr>
              <w:ind w:left="1516"/>
            </w:pPr>
            <w:r>
              <w:t>MART</w:t>
            </w:r>
          </w:p>
          <w:p w:rsidR="00155A98" w:rsidRPr="00D235F8" w:rsidRDefault="00155A98" w:rsidP="00ED570C">
            <w:pPr>
              <w:ind w:left="113" w:right="113"/>
            </w:pPr>
          </w:p>
        </w:tc>
        <w:tc>
          <w:tcPr>
            <w:tcW w:w="454" w:type="dxa"/>
            <w:textDirection w:val="btLr"/>
            <w:vAlign w:val="center"/>
          </w:tcPr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03-07</w:t>
            </w:r>
          </w:p>
        </w:tc>
        <w:tc>
          <w:tcPr>
            <w:tcW w:w="360" w:type="dxa"/>
          </w:tcPr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 xml:space="preserve"> 2</w:t>
            </w:r>
          </w:p>
        </w:tc>
        <w:tc>
          <w:tcPr>
            <w:tcW w:w="5040" w:type="dxa"/>
            <w:vAlign w:val="center"/>
          </w:tcPr>
          <w:p w:rsidR="00155A98" w:rsidRPr="00050CFF" w:rsidRDefault="00155A98" w:rsidP="00ED57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1.Katı cisimleri ve kapalı yüzeyleri sınıflandırır.</w:t>
            </w:r>
          </w:p>
        </w:tc>
        <w:tc>
          <w:tcPr>
            <w:tcW w:w="3146" w:type="dxa"/>
            <w:vMerge w:val="restart"/>
            <w:vAlign w:val="center"/>
          </w:tcPr>
          <w:p w:rsidR="00155A98" w:rsidRPr="006D374A" w:rsidRDefault="00155A98" w:rsidP="00ED570C">
            <w:pPr>
              <w:jc w:val="center"/>
            </w:pPr>
            <w:r w:rsidRPr="006D374A">
              <w:rPr>
                <w:sz w:val="22"/>
                <w:szCs w:val="22"/>
              </w:rPr>
              <w:t>Tek Ve Çok Yüzeyli Kapalı Yüzeyler Ve Katı Cisimler</w:t>
            </w:r>
          </w:p>
        </w:tc>
        <w:tc>
          <w:tcPr>
            <w:tcW w:w="1916" w:type="dxa"/>
            <w:vMerge/>
            <w:vAlign w:val="center"/>
          </w:tcPr>
          <w:p w:rsidR="00155A98" w:rsidRPr="002C4F40" w:rsidRDefault="00155A98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155A98" w:rsidRPr="002C4F40" w:rsidRDefault="00155A98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9" w:type="dxa"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  <w:p w:rsidR="00155A98" w:rsidRPr="00262522" w:rsidRDefault="00155A98" w:rsidP="00ED570C">
            <w:pPr>
              <w:rPr>
                <w:sz w:val="16"/>
                <w:szCs w:val="16"/>
              </w:rPr>
            </w:pPr>
          </w:p>
          <w:p w:rsidR="00155A98" w:rsidRPr="00262522" w:rsidRDefault="00155A98" w:rsidP="00ED570C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722"/>
        </w:trPr>
        <w:tc>
          <w:tcPr>
            <w:tcW w:w="496" w:type="dxa"/>
            <w:vMerge/>
            <w:textDirection w:val="btLr"/>
          </w:tcPr>
          <w:p w:rsidR="00155A98" w:rsidRPr="008E0A0F" w:rsidRDefault="00155A98" w:rsidP="00ED570C">
            <w:pPr>
              <w:ind w:left="113" w:right="113"/>
            </w:pPr>
          </w:p>
        </w:tc>
        <w:tc>
          <w:tcPr>
            <w:tcW w:w="454" w:type="dxa"/>
            <w:tcBorders>
              <w:top w:val="nil"/>
            </w:tcBorders>
            <w:textDirection w:val="btLr"/>
            <w:vAlign w:val="center"/>
          </w:tcPr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10-14</w:t>
            </w:r>
          </w:p>
        </w:tc>
        <w:tc>
          <w:tcPr>
            <w:tcW w:w="360" w:type="dxa"/>
          </w:tcPr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 xml:space="preserve"> 2</w:t>
            </w:r>
          </w:p>
        </w:tc>
        <w:tc>
          <w:tcPr>
            <w:tcW w:w="5040" w:type="dxa"/>
            <w:vAlign w:val="center"/>
          </w:tcPr>
          <w:p w:rsidR="00155A98" w:rsidRPr="00050CFF" w:rsidRDefault="00155A98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2.Çok yüzeyli katı cisimlerin temel elemanlarını açıklar.</w:t>
            </w:r>
          </w:p>
        </w:tc>
        <w:tc>
          <w:tcPr>
            <w:tcW w:w="3146" w:type="dxa"/>
            <w:vMerge/>
            <w:vAlign w:val="center"/>
          </w:tcPr>
          <w:p w:rsidR="00155A98" w:rsidRPr="00B80251" w:rsidRDefault="00155A98" w:rsidP="00ED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vAlign w:val="center"/>
          </w:tcPr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9" w:type="dxa"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878"/>
        </w:trPr>
        <w:tc>
          <w:tcPr>
            <w:tcW w:w="496" w:type="dxa"/>
            <w:vMerge/>
            <w:textDirection w:val="btLr"/>
          </w:tcPr>
          <w:p w:rsidR="00155A98" w:rsidRPr="008E0A0F" w:rsidRDefault="00155A98" w:rsidP="00ED570C">
            <w:pPr>
              <w:ind w:left="113" w:right="113"/>
            </w:pPr>
          </w:p>
        </w:tc>
        <w:tc>
          <w:tcPr>
            <w:tcW w:w="454" w:type="dxa"/>
            <w:textDirection w:val="btLr"/>
            <w:vAlign w:val="center"/>
          </w:tcPr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17-21</w:t>
            </w:r>
          </w:p>
        </w:tc>
        <w:tc>
          <w:tcPr>
            <w:tcW w:w="360" w:type="dxa"/>
          </w:tcPr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155A98" w:rsidRPr="00050CFF" w:rsidRDefault="00155A98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Verilen çokyüzlülerin açınımlarını yapar ve açınımları verilen çokyüzlüleri oluşturur.</w:t>
            </w:r>
          </w:p>
        </w:tc>
        <w:tc>
          <w:tcPr>
            <w:tcW w:w="3146" w:type="dxa"/>
            <w:vMerge/>
          </w:tcPr>
          <w:p w:rsidR="00155A98" w:rsidRPr="007B697B" w:rsidRDefault="00155A98" w:rsidP="00ED57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716"/>
        </w:trPr>
        <w:tc>
          <w:tcPr>
            <w:tcW w:w="496" w:type="dxa"/>
            <w:vMerge/>
            <w:textDirection w:val="btLr"/>
          </w:tcPr>
          <w:p w:rsidR="00155A98" w:rsidRPr="008E0A0F" w:rsidRDefault="00155A98" w:rsidP="00ED570C">
            <w:pPr>
              <w:ind w:left="113" w:right="113"/>
            </w:pPr>
          </w:p>
        </w:tc>
        <w:tc>
          <w:tcPr>
            <w:tcW w:w="454" w:type="dxa"/>
            <w:textDirection w:val="btLr"/>
            <w:vAlign w:val="center"/>
          </w:tcPr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24-28</w:t>
            </w:r>
          </w:p>
        </w:tc>
        <w:tc>
          <w:tcPr>
            <w:tcW w:w="360" w:type="dxa"/>
          </w:tcPr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 xml:space="preserve"> 2</w:t>
            </w:r>
          </w:p>
        </w:tc>
        <w:tc>
          <w:tcPr>
            <w:tcW w:w="5040" w:type="dxa"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  <w:p w:rsidR="00155A98" w:rsidRPr="00F57B50" w:rsidRDefault="00155A98" w:rsidP="00ED570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3. Verilen çokyüzlülerin açınımlarını yapar ve açınımları verilen çokyüzlüleri oluşturur.</w:t>
            </w:r>
          </w:p>
        </w:tc>
        <w:tc>
          <w:tcPr>
            <w:tcW w:w="3146" w:type="dxa"/>
            <w:vMerge/>
          </w:tcPr>
          <w:p w:rsidR="00155A98" w:rsidRPr="00FB5D89" w:rsidRDefault="00155A98" w:rsidP="00ED57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6" w:type="dxa"/>
            <w:vMerge/>
            <w:vAlign w:val="center"/>
          </w:tcPr>
          <w:p w:rsidR="00155A98" w:rsidRPr="002C4F40" w:rsidRDefault="00155A98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155A98" w:rsidRPr="002C4F40" w:rsidRDefault="00155A98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9" w:type="dxa"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954"/>
        </w:trPr>
        <w:tc>
          <w:tcPr>
            <w:tcW w:w="496" w:type="dxa"/>
            <w:vMerge w:val="restart"/>
            <w:textDirection w:val="btLr"/>
          </w:tcPr>
          <w:p w:rsidR="00155A98" w:rsidRPr="008E0A0F" w:rsidRDefault="00155A98" w:rsidP="00ED570C">
            <w:pPr>
              <w:ind w:left="113" w:right="113"/>
            </w:pPr>
            <w:r>
              <w:t xml:space="preserve">                         NİSAN</w:t>
            </w:r>
          </w:p>
        </w:tc>
        <w:tc>
          <w:tcPr>
            <w:tcW w:w="454" w:type="dxa"/>
            <w:textDirection w:val="btLr"/>
            <w:vAlign w:val="center"/>
          </w:tcPr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31-04</w:t>
            </w:r>
          </w:p>
        </w:tc>
        <w:tc>
          <w:tcPr>
            <w:tcW w:w="360" w:type="dxa"/>
          </w:tcPr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155A98" w:rsidRPr="00B73C83" w:rsidRDefault="00155A98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4.Çokyüzeyli katı cisimlerin yüzey alanı ile ilgili uygulamalar yapar.</w:t>
            </w:r>
          </w:p>
        </w:tc>
        <w:tc>
          <w:tcPr>
            <w:tcW w:w="3146" w:type="dxa"/>
            <w:vMerge/>
            <w:vAlign w:val="center"/>
          </w:tcPr>
          <w:p w:rsidR="00155A98" w:rsidRPr="0084399E" w:rsidRDefault="00155A98" w:rsidP="00ED570C">
            <w:pPr>
              <w:jc w:val="center"/>
            </w:pPr>
          </w:p>
        </w:tc>
        <w:tc>
          <w:tcPr>
            <w:tcW w:w="1916" w:type="dxa"/>
            <w:vMerge/>
            <w:vAlign w:val="center"/>
          </w:tcPr>
          <w:p w:rsidR="00155A98" w:rsidRPr="002C4F40" w:rsidRDefault="00155A98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155A98" w:rsidRPr="002C4F40" w:rsidRDefault="00155A98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9" w:type="dxa"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1001"/>
        </w:trPr>
        <w:tc>
          <w:tcPr>
            <w:tcW w:w="496" w:type="dxa"/>
            <w:vMerge/>
            <w:textDirection w:val="btLr"/>
            <w:vAlign w:val="center"/>
          </w:tcPr>
          <w:p w:rsidR="00155A98" w:rsidRPr="008E0A0F" w:rsidRDefault="00155A98" w:rsidP="00ED570C">
            <w:pPr>
              <w:ind w:left="113" w:right="113"/>
              <w:jc w:val="center"/>
            </w:pPr>
          </w:p>
        </w:tc>
        <w:tc>
          <w:tcPr>
            <w:tcW w:w="454" w:type="dxa"/>
            <w:textDirection w:val="btLr"/>
            <w:vAlign w:val="center"/>
          </w:tcPr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07-11</w:t>
            </w:r>
          </w:p>
        </w:tc>
        <w:tc>
          <w:tcPr>
            <w:tcW w:w="360" w:type="dxa"/>
          </w:tcPr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155A98" w:rsidRPr="00F57B50" w:rsidRDefault="00155A98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4.Çokyüzeyli katı cisimlerin yüzey alanı ile ilgili uygulamalar yapar.</w:t>
            </w:r>
          </w:p>
        </w:tc>
        <w:tc>
          <w:tcPr>
            <w:tcW w:w="3146" w:type="dxa"/>
            <w:vMerge/>
            <w:vAlign w:val="center"/>
          </w:tcPr>
          <w:p w:rsidR="00155A98" w:rsidRDefault="00155A98" w:rsidP="00ED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vAlign w:val="center"/>
          </w:tcPr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ED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9" w:type="dxa"/>
            <w:vAlign w:val="center"/>
          </w:tcPr>
          <w:p w:rsidR="00155A98" w:rsidRDefault="00155A98" w:rsidP="00ED570C">
            <w:pPr>
              <w:jc w:val="center"/>
              <w:rPr>
                <w:sz w:val="16"/>
                <w:szCs w:val="16"/>
              </w:rPr>
            </w:pPr>
          </w:p>
          <w:p w:rsidR="00155A98" w:rsidRDefault="00155A98" w:rsidP="00ED570C">
            <w:pPr>
              <w:jc w:val="center"/>
              <w:rPr>
                <w:sz w:val="16"/>
                <w:szCs w:val="16"/>
              </w:rPr>
            </w:pPr>
          </w:p>
          <w:p w:rsidR="00155A98" w:rsidRPr="00325E04" w:rsidRDefault="00155A98" w:rsidP="00ED57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1.YAZILI</w:t>
            </w:r>
          </w:p>
        </w:tc>
      </w:tr>
      <w:tr w:rsidR="00155A98">
        <w:trPr>
          <w:cantSplit/>
          <w:trHeight w:val="1072"/>
        </w:trPr>
        <w:tc>
          <w:tcPr>
            <w:tcW w:w="496" w:type="dxa"/>
            <w:vMerge/>
            <w:textDirection w:val="btLr"/>
          </w:tcPr>
          <w:p w:rsidR="00155A98" w:rsidRPr="008E0A0F" w:rsidRDefault="00155A98" w:rsidP="00ED570C">
            <w:pPr>
              <w:ind w:left="113" w:right="113"/>
            </w:pPr>
          </w:p>
        </w:tc>
        <w:tc>
          <w:tcPr>
            <w:tcW w:w="454" w:type="dxa"/>
            <w:textDirection w:val="btLr"/>
            <w:vAlign w:val="center"/>
          </w:tcPr>
          <w:p w:rsidR="00155A98" w:rsidRPr="00501B26" w:rsidRDefault="00155A98" w:rsidP="00ED570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14-18</w:t>
            </w:r>
          </w:p>
        </w:tc>
        <w:tc>
          <w:tcPr>
            <w:tcW w:w="360" w:type="dxa"/>
          </w:tcPr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>2</w:t>
            </w:r>
          </w:p>
          <w:p w:rsidR="00155A98" w:rsidRPr="007B12EF" w:rsidRDefault="00155A98" w:rsidP="00ED570C">
            <w:pPr>
              <w:rPr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155A98" w:rsidRPr="00850DB2" w:rsidRDefault="00155A98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4.Çokyüzeyli katı cisimlerin yüzey alanı ile ilgili uygulamalar yapar.</w:t>
            </w:r>
          </w:p>
        </w:tc>
        <w:tc>
          <w:tcPr>
            <w:tcW w:w="3146" w:type="dxa"/>
            <w:vMerge/>
            <w:vAlign w:val="center"/>
          </w:tcPr>
          <w:p w:rsidR="00155A98" w:rsidRPr="00E81E16" w:rsidRDefault="00155A98" w:rsidP="00ED570C">
            <w:pPr>
              <w:jc w:val="center"/>
            </w:pPr>
          </w:p>
        </w:tc>
        <w:tc>
          <w:tcPr>
            <w:tcW w:w="1916" w:type="dxa"/>
            <w:vMerge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155A98" w:rsidRDefault="00155A98" w:rsidP="00ED570C">
            <w:pPr>
              <w:rPr>
                <w:sz w:val="16"/>
                <w:szCs w:val="16"/>
              </w:rPr>
            </w:pPr>
          </w:p>
        </w:tc>
      </w:tr>
    </w:tbl>
    <w:p w:rsidR="00155A98" w:rsidRDefault="00155A98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155A98" w:rsidRDefault="00155A98" w:rsidP="007F150C">
      <w:pPr>
        <w:rPr>
          <w:sz w:val="16"/>
          <w:szCs w:val="16"/>
        </w:rPr>
      </w:pPr>
    </w:p>
    <w:p w:rsidR="00155A98" w:rsidRDefault="00155A98" w:rsidP="007F150C">
      <w:pPr>
        <w:rPr>
          <w:sz w:val="16"/>
          <w:szCs w:val="16"/>
        </w:rPr>
      </w:pPr>
    </w:p>
    <w:p w:rsidR="00155A98" w:rsidRDefault="00155A98" w:rsidP="007F150C">
      <w:pPr>
        <w:rPr>
          <w:sz w:val="16"/>
          <w:szCs w:val="16"/>
        </w:rPr>
      </w:pPr>
    </w:p>
    <w:p w:rsidR="00155A98" w:rsidRDefault="00155A98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pPr w:leftFromText="141" w:rightFromText="141" w:vertAnchor="text" w:tblpX="70" w:tblpY="1"/>
        <w:tblOverlap w:val="never"/>
        <w:tblW w:w="15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0"/>
        <w:gridCol w:w="360"/>
        <w:gridCol w:w="360"/>
        <w:gridCol w:w="5040"/>
        <w:gridCol w:w="3146"/>
        <w:gridCol w:w="2074"/>
        <w:gridCol w:w="1800"/>
        <w:gridCol w:w="1800"/>
      </w:tblGrid>
      <w:tr w:rsidR="00155A98">
        <w:trPr>
          <w:trHeight w:val="530"/>
        </w:trPr>
        <w:tc>
          <w:tcPr>
            <w:tcW w:w="15010" w:type="dxa"/>
            <w:gridSpan w:val="8"/>
            <w:vAlign w:val="center"/>
          </w:tcPr>
          <w:p w:rsidR="00155A98" w:rsidRPr="00BC63E0" w:rsidRDefault="00155A98" w:rsidP="00D021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YUNUS EMRE ANADOLU TEKNİK VE ENDÜSTRİ MESLEK LİSESİ2013- 2014</w:t>
            </w:r>
            <w:r w:rsidRPr="00BC63E0">
              <w:rPr>
                <w:sz w:val="18"/>
                <w:szCs w:val="18"/>
              </w:rPr>
              <w:t xml:space="preserve"> EĞİTİM-ÖĞRETİM YILI 12 SINIFLAR ÜNİTELENDİRİLMİŞ YILLIK GEOMETRİ DERS PLANI</w:t>
            </w:r>
          </w:p>
        </w:tc>
      </w:tr>
      <w:tr w:rsidR="00155A98">
        <w:trPr>
          <w:trHeight w:val="284"/>
        </w:trPr>
        <w:tc>
          <w:tcPr>
            <w:tcW w:w="1150" w:type="dxa"/>
            <w:gridSpan w:val="3"/>
            <w:vAlign w:val="center"/>
          </w:tcPr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SÜRE</w:t>
            </w:r>
          </w:p>
        </w:tc>
        <w:tc>
          <w:tcPr>
            <w:tcW w:w="13860" w:type="dxa"/>
            <w:gridSpan w:val="5"/>
            <w:vAlign w:val="center"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629"/>
        </w:trPr>
        <w:tc>
          <w:tcPr>
            <w:tcW w:w="430" w:type="dxa"/>
            <w:textDirection w:val="btLr"/>
            <w:vAlign w:val="center"/>
          </w:tcPr>
          <w:p w:rsidR="00155A98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155A98" w:rsidRPr="00803897" w:rsidRDefault="00155A98" w:rsidP="00D02190">
            <w:pPr>
              <w:ind w:left="113" w:right="113"/>
              <w:jc w:val="center"/>
              <w:rPr>
                <w:sz w:val="14"/>
                <w:szCs w:val="14"/>
              </w:rPr>
            </w:pPr>
            <w:r w:rsidRPr="00803897">
              <w:rPr>
                <w:sz w:val="14"/>
                <w:szCs w:val="14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155A98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SAAT</w:t>
            </w:r>
          </w:p>
        </w:tc>
        <w:tc>
          <w:tcPr>
            <w:tcW w:w="5040" w:type="dxa"/>
            <w:vAlign w:val="center"/>
          </w:tcPr>
          <w:p w:rsidR="00155A98" w:rsidRPr="007B12EF" w:rsidRDefault="00155A98" w:rsidP="00D02190">
            <w:pPr>
              <w:jc w:val="center"/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>KAZANIMLAR</w:t>
            </w:r>
          </w:p>
        </w:tc>
        <w:tc>
          <w:tcPr>
            <w:tcW w:w="3146" w:type="dxa"/>
            <w:vAlign w:val="center"/>
          </w:tcPr>
          <w:p w:rsidR="00155A98" w:rsidRPr="007B12EF" w:rsidRDefault="00155A98" w:rsidP="00D02190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 xml:space="preserve">               ÖĞRENME ALANI </w:t>
            </w:r>
          </w:p>
          <w:p w:rsidR="00155A98" w:rsidRPr="007B12EF" w:rsidRDefault="00155A98" w:rsidP="00D02190">
            <w:pPr>
              <w:rPr>
                <w:sz w:val="18"/>
                <w:szCs w:val="18"/>
              </w:rPr>
            </w:pPr>
            <w:r w:rsidRPr="007B12EF">
              <w:rPr>
                <w:sz w:val="18"/>
                <w:szCs w:val="18"/>
              </w:rPr>
              <w:t xml:space="preserve">                      ÜNİTELER</w:t>
            </w:r>
          </w:p>
        </w:tc>
        <w:tc>
          <w:tcPr>
            <w:tcW w:w="2074" w:type="dxa"/>
            <w:vAlign w:val="center"/>
          </w:tcPr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1800" w:type="dxa"/>
            <w:vAlign w:val="center"/>
          </w:tcPr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KULLANILAN EĞİTİM TEKNOLOJİLERİ VE TEKNİKLERİ </w:t>
            </w:r>
          </w:p>
        </w:tc>
        <w:tc>
          <w:tcPr>
            <w:tcW w:w="1800" w:type="dxa"/>
            <w:vAlign w:val="center"/>
          </w:tcPr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DEĞERLENDİRME </w:t>
            </w:r>
          </w:p>
        </w:tc>
      </w:tr>
      <w:tr w:rsidR="00155A98">
        <w:trPr>
          <w:cantSplit/>
          <w:trHeight w:val="925"/>
        </w:trPr>
        <w:tc>
          <w:tcPr>
            <w:tcW w:w="430" w:type="dxa"/>
            <w:vMerge w:val="restart"/>
            <w:textDirection w:val="btLr"/>
            <w:vAlign w:val="center"/>
          </w:tcPr>
          <w:p w:rsidR="00155A98" w:rsidRPr="008E0A0F" w:rsidRDefault="00155A98" w:rsidP="00D0219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360" w:type="dxa"/>
            <w:textDirection w:val="btLr"/>
            <w:vAlign w:val="center"/>
          </w:tcPr>
          <w:p w:rsidR="00155A98" w:rsidRPr="006C02CB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</w:t>
            </w:r>
          </w:p>
        </w:tc>
        <w:tc>
          <w:tcPr>
            <w:tcW w:w="360" w:type="dxa"/>
          </w:tcPr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  <w:r w:rsidRPr="00BC63E0">
              <w:rPr>
                <w:sz w:val="18"/>
                <w:szCs w:val="18"/>
              </w:rPr>
              <w:t>2</w:t>
            </w: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  <w:p w:rsidR="00155A98" w:rsidRPr="00E46B10" w:rsidRDefault="00155A98" w:rsidP="00D021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E46B10">
              <w:rPr>
                <w:sz w:val="20"/>
                <w:szCs w:val="20"/>
              </w:rPr>
              <w:t>Çokyüzeyli katı cisimlerin hacimleri arasındaki ilişkiyi açıklar ve uygulamalar yapar.</w:t>
            </w:r>
          </w:p>
        </w:tc>
        <w:tc>
          <w:tcPr>
            <w:tcW w:w="3146" w:type="dxa"/>
            <w:vMerge w:val="restart"/>
            <w:vAlign w:val="center"/>
          </w:tcPr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</w:p>
          <w:p w:rsidR="00155A98" w:rsidRDefault="00155A98" w:rsidP="00D02190">
            <w:pPr>
              <w:jc w:val="center"/>
              <w:rPr>
                <w:sz w:val="20"/>
                <w:szCs w:val="20"/>
              </w:rPr>
            </w:pPr>
            <w:r w:rsidRPr="006D374A">
              <w:rPr>
                <w:sz w:val="22"/>
                <w:szCs w:val="22"/>
              </w:rPr>
              <w:t>Tek Ve Çok Yüzeyli Kapalı Yüzeyler Ve Katı Cisimler</w:t>
            </w:r>
          </w:p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</w:p>
          <w:p w:rsidR="00155A98" w:rsidRPr="008B222E" w:rsidRDefault="00155A98" w:rsidP="00D02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4" w:type="dxa"/>
            <w:vMerge w:val="restart"/>
            <w:vAlign w:val="center"/>
          </w:tcPr>
          <w:p w:rsidR="00155A98" w:rsidRPr="005430F0" w:rsidRDefault="00155A98" w:rsidP="00D0219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155A98" w:rsidRPr="005430F0" w:rsidRDefault="00155A98" w:rsidP="00D0219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155A98" w:rsidRPr="005430F0" w:rsidRDefault="00155A98" w:rsidP="00D0219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155A98" w:rsidRPr="005430F0" w:rsidRDefault="00155A98" w:rsidP="00D0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155A98" w:rsidRPr="005430F0" w:rsidRDefault="00155A98" w:rsidP="00D0219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800" w:type="dxa"/>
            <w:vMerge w:val="restart"/>
            <w:vAlign w:val="center"/>
          </w:tcPr>
          <w:p w:rsidR="00155A98" w:rsidRDefault="00155A98" w:rsidP="00D02190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D0219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155A98" w:rsidRPr="005430F0" w:rsidRDefault="00155A98" w:rsidP="00D0219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155A98" w:rsidRPr="005430F0" w:rsidRDefault="00155A98" w:rsidP="00D0219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155A98" w:rsidRPr="005430F0" w:rsidRDefault="00155A98" w:rsidP="00D02190">
            <w:pPr>
              <w:jc w:val="center"/>
              <w:rPr>
                <w:sz w:val="20"/>
                <w:szCs w:val="20"/>
              </w:rPr>
            </w:pPr>
          </w:p>
          <w:p w:rsidR="00155A98" w:rsidRPr="005430F0" w:rsidRDefault="00155A98" w:rsidP="00D021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155A98" w:rsidRDefault="00155A98" w:rsidP="00AF4ED0">
            <w:pPr>
              <w:rPr>
                <w:sz w:val="16"/>
                <w:szCs w:val="16"/>
              </w:rPr>
            </w:pPr>
          </w:p>
          <w:p w:rsidR="00155A98" w:rsidRDefault="00155A98" w:rsidP="00AF4E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 NİSAN ULUSAL </w:t>
            </w:r>
          </w:p>
          <w:p w:rsidR="00155A98" w:rsidRDefault="00155A98" w:rsidP="00AF4E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EGEMENLİK VE ÇOCUK BAYRAMI</w:t>
            </w:r>
          </w:p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</w:p>
          <w:p w:rsidR="00155A98" w:rsidRDefault="00155A98" w:rsidP="00AF4ED0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666"/>
        </w:trPr>
        <w:tc>
          <w:tcPr>
            <w:tcW w:w="430" w:type="dxa"/>
            <w:vMerge/>
            <w:textDirection w:val="btLr"/>
            <w:vAlign w:val="center"/>
          </w:tcPr>
          <w:p w:rsidR="00155A98" w:rsidRPr="008E0A0F" w:rsidRDefault="00155A98" w:rsidP="00D02190">
            <w:pPr>
              <w:ind w:left="113" w:right="113"/>
              <w:jc w:val="center"/>
            </w:pPr>
          </w:p>
        </w:tc>
        <w:tc>
          <w:tcPr>
            <w:tcW w:w="360" w:type="dxa"/>
            <w:textDirection w:val="btLr"/>
            <w:vAlign w:val="center"/>
          </w:tcPr>
          <w:p w:rsidR="00155A98" w:rsidRPr="006C02CB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  <w:r w:rsidRPr="006C02CB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8-02</w:t>
            </w:r>
          </w:p>
        </w:tc>
        <w:tc>
          <w:tcPr>
            <w:tcW w:w="360" w:type="dxa"/>
          </w:tcPr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  <w:r w:rsidRPr="00BC63E0">
              <w:rPr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  <w:p w:rsidR="00155A98" w:rsidRPr="00E46B10" w:rsidRDefault="00155A98" w:rsidP="00D02190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5.</w:t>
            </w:r>
            <w:r w:rsidRPr="00E46B10">
              <w:rPr>
                <w:sz w:val="20"/>
                <w:szCs w:val="20"/>
              </w:rPr>
              <w:t>Çokyüzeyli katı cisimlerin hacimleri arasındaki ilişkiyi açıklar ve uygulamalar yapar.</w:t>
            </w:r>
          </w:p>
        </w:tc>
        <w:tc>
          <w:tcPr>
            <w:tcW w:w="3146" w:type="dxa"/>
            <w:vMerge/>
          </w:tcPr>
          <w:p w:rsidR="00155A98" w:rsidRPr="00295A3E" w:rsidRDefault="00155A98" w:rsidP="00D02190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155A98" w:rsidRDefault="00155A98" w:rsidP="00AF4ED0">
            <w:pPr>
              <w:rPr>
                <w:sz w:val="16"/>
                <w:szCs w:val="16"/>
              </w:rPr>
            </w:pPr>
          </w:p>
          <w:p w:rsidR="00155A98" w:rsidRDefault="00155A98" w:rsidP="00D02190">
            <w:pPr>
              <w:rPr>
                <w:sz w:val="16"/>
                <w:szCs w:val="16"/>
              </w:rPr>
            </w:pPr>
          </w:p>
          <w:p w:rsidR="00155A98" w:rsidRDefault="00155A98" w:rsidP="00D02190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644"/>
        </w:trPr>
        <w:tc>
          <w:tcPr>
            <w:tcW w:w="430" w:type="dxa"/>
            <w:vMerge w:val="restart"/>
            <w:textDirection w:val="btLr"/>
            <w:vAlign w:val="center"/>
          </w:tcPr>
          <w:p w:rsidR="00155A98" w:rsidRPr="008E0A0F" w:rsidRDefault="00155A98" w:rsidP="00D02190">
            <w:pPr>
              <w:ind w:right="113"/>
              <w:jc w:val="center"/>
            </w:pPr>
            <w:r>
              <w:t>MAYIS</w:t>
            </w:r>
          </w:p>
        </w:tc>
        <w:tc>
          <w:tcPr>
            <w:tcW w:w="360" w:type="dxa"/>
            <w:textDirection w:val="btLr"/>
            <w:vAlign w:val="center"/>
          </w:tcPr>
          <w:p w:rsidR="00155A98" w:rsidRPr="006C02CB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05-09</w:t>
            </w:r>
          </w:p>
        </w:tc>
        <w:tc>
          <w:tcPr>
            <w:tcW w:w="360" w:type="dxa"/>
          </w:tcPr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  <w:r w:rsidRPr="00BC63E0">
              <w:rPr>
                <w:sz w:val="18"/>
                <w:szCs w:val="18"/>
              </w:rPr>
              <w:t xml:space="preserve">2   </w:t>
            </w:r>
          </w:p>
        </w:tc>
        <w:tc>
          <w:tcPr>
            <w:tcW w:w="5040" w:type="dxa"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  <w:p w:rsidR="00155A98" w:rsidRDefault="00155A98" w:rsidP="00D021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E46B10">
              <w:rPr>
                <w:sz w:val="20"/>
                <w:szCs w:val="20"/>
              </w:rPr>
              <w:t>Çokyüzeyli katı cisimlerin hacimleri arasındaki ilişkiyi açıklar ve uygulamalar yapar.</w:t>
            </w:r>
          </w:p>
          <w:p w:rsidR="00155A98" w:rsidRPr="00E46B10" w:rsidRDefault="00155A98" w:rsidP="00D02190">
            <w:pPr>
              <w:rPr>
                <w:sz w:val="16"/>
                <w:szCs w:val="16"/>
              </w:rPr>
            </w:pPr>
          </w:p>
        </w:tc>
        <w:tc>
          <w:tcPr>
            <w:tcW w:w="3146" w:type="dxa"/>
            <w:vMerge/>
            <w:vAlign w:val="center"/>
          </w:tcPr>
          <w:p w:rsidR="00155A98" w:rsidRPr="00A06A77" w:rsidRDefault="00155A98" w:rsidP="00D02190">
            <w:pPr>
              <w:jc w:val="center"/>
            </w:pPr>
          </w:p>
        </w:tc>
        <w:tc>
          <w:tcPr>
            <w:tcW w:w="2074" w:type="dxa"/>
            <w:vMerge w:val="restart"/>
            <w:vAlign w:val="center"/>
          </w:tcPr>
          <w:p w:rsidR="00155A98" w:rsidRDefault="00155A98" w:rsidP="00D02190">
            <w:pPr>
              <w:jc w:val="center"/>
            </w:pPr>
            <w:r w:rsidRPr="00A06A77">
              <w:rPr>
                <w:sz w:val="22"/>
                <w:szCs w:val="22"/>
              </w:rPr>
              <w:t>Sözlü Anlatım</w:t>
            </w:r>
          </w:p>
          <w:p w:rsidR="00155A98" w:rsidRPr="00A06A77" w:rsidRDefault="00155A98" w:rsidP="00D02190">
            <w:pPr>
              <w:jc w:val="center"/>
            </w:pPr>
          </w:p>
          <w:p w:rsidR="00155A98" w:rsidRDefault="00155A98" w:rsidP="00D02190">
            <w:pPr>
              <w:jc w:val="center"/>
            </w:pPr>
            <w:r w:rsidRPr="00A06A77">
              <w:rPr>
                <w:sz w:val="22"/>
                <w:szCs w:val="22"/>
              </w:rPr>
              <w:t>Soru-cevap</w:t>
            </w:r>
          </w:p>
          <w:p w:rsidR="00155A98" w:rsidRPr="00A06A77" w:rsidRDefault="00155A98" w:rsidP="00D02190">
            <w:pPr>
              <w:jc w:val="center"/>
            </w:pPr>
          </w:p>
          <w:p w:rsidR="00155A98" w:rsidRDefault="00155A98" w:rsidP="00D02190">
            <w:pPr>
              <w:jc w:val="center"/>
            </w:pPr>
            <w:r w:rsidRPr="00A06A77">
              <w:rPr>
                <w:sz w:val="22"/>
                <w:szCs w:val="22"/>
              </w:rPr>
              <w:t>Mukayese etme</w:t>
            </w:r>
          </w:p>
          <w:p w:rsidR="00155A98" w:rsidRPr="00A06A77" w:rsidRDefault="00155A98" w:rsidP="00D02190">
            <w:pPr>
              <w:jc w:val="center"/>
            </w:pPr>
          </w:p>
          <w:p w:rsidR="00155A98" w:rsidRDefault="00155A98" w:rsidP="00D02190">
            <w:pPr>
              <w:jc w:val="center"/>
            </w:pPr>
            <w:r w:rsidRPr="00A06A77">
              <w:rPr>
                <w:sz w:val="22"/>
                <w:szCs w:val="22"/>
              </w:rPr>
              <w:t>Analiz etme</w:t>
            </w:r>
          </w:p>
          <w:p w:rsidR="00155A98" w:rsidRPr="00A06A77" w:rsidRDefault="00155A98" w:rsidP="00D02190">
            <w:pPr>
              <w:jc w:val="center"/>
            </w:pPr>
          </w:p>
          <w:p w:rsidR="00155A98" w:rsidRPr="00A06A77" w:rsidRDefault="00155A98" w:rsidP="00D02190">
            <w:pPr>
              <w:jc w:val="center"/>
            </w:pPr>
            <w:r w:rsidRPr="00A06A77">
              <w:rPr>
                <w:sz w:val="22"/>
                <w:szCs w:val="22"/>
              </w:rPr>
              <w:t>Uygulama</w:t>
            </w:r>
          </w:p>
        </w:tc>
        <w:tc>
          <w:tcPr>
            <w:tcW w:w="1800" w:type="dxa"/>
            <w:vMerge w:val="restart"/>
            <w:vAlign w:val="center"/>
          </w:tcPr>
          <w:p w:rsidR="00155A98" w:rsidRPr="00A06A77" w:rsidRDefault="00155A98" w:rsidP="00D02190">
            <w:pPr>
              <w:jc w:val="center"/>
            </w:pPr>
          </w:p>
          <w:p w:rsidR="00155A98" w:rsidRDefault="00155A98" w:rsidP="00D02190">
            <w:pPr>
              <w:jc w:val="center"/>
            </w:pPr>
            <w:r w:rsidRPr="00A06A77">
              <w:rPr>
                <w:sz w:val="22"/>
                <w:szCs w:val="22"/>
              </w:rPr>
              <w:t>Ders kitapları</w:t>
            </w:r>
          </w:p>
          <w:p w:rsidR="00155A98" w:rsidRPr="00A06A77" w:rsidRDefault="00155A98" w:rsidP="00D02190">
            <w:pPr>
              <w:jc w:val="center"/>
            </w:pPr>
          </w:p>
          <w:p w:rsidR="00155A98" w:rsidRDefault="00155A98" w:rsidP="00D02190">
            <w:pPr>
              <w:jc w:val="center"/>
            </w:pPr>
            <w:r w:rsidRPr="00A06A77">
              <w:rPr>
                <w:sz w:val="22"/>
                <w:szCs w:val="22"/>
              </w:rPr>
              <w:t xml:space="preserve">M.E. B. </w:t>
            </w:r>
          </w:p>
          <w:p w:rsidR="00155A98" w:rsidRDefault="00155A98" w:rsidP="00D02190">
            <w:pPr>
              <w:jc w:val="center"/>
            </w:pPr>
          </w:p>
          <w:p w:rsidR="00155A98" w:rsidRDefault="00155A98" w:rsidP="00D02190">
            <w:pPr>
              <w:jc w:val="center"/>
            </w:pPr>
            <w:r w:rsidRPr="00A06A77">
              <w:rPr>
                <w:sz w:val="22"/>
                <w:szCs w:val="22"/>
              </w:rPr>
              <w:t>TAVSİYELİ</w:t>
            </w:r>
          </w:p>
          <w:p w:rsidR="00155A98" w:rsidRPr="00A06A77" w:rsidRDefault="00155A98" w:rsidP="00D02190">
            <w:pPr>
              <w:jc w:val="center"/>
            </w:pPr>
          </w:p>
          <w:p w:rsidR="00155A98" w:rsidRPr="00A06A77" w:rsidRDefault="00155A98" w:rsidP="00D02190">
            <w:pPr>
              <w:jc w:val="center"/>
            </w:pPr>
            <w:r w:rsidRPr="00A06A77">
              <w:rPr>
                <w:sz w:val="22"/>
                <w:szCs w:val="22"/>
              </w:rPr>
              <w:t>KİTAPLAR</w:t>
            </w:r>
          </w:p>
          <w:p w:rsidR="00155A98" w:rsidRPr="00A06A77" w:rsidRDefault="00155A98" w:rsidP="00D02190">
            <w:pPr>
              <w:jc w:val="center"/>
            </w:pPr>
          </w:p>
          <w:p w:rsidR="00155A98" w:rsidRPr="00A06A77" w:rsidRDefault="00155A98" w:rsidP="00D02190">
            <w:pPr>
              <w:jc w:val="center"/>
            </w:pPr>
          </w:p>
        </w:tc>
        <w:tc>
          <w:tcPr>
            <w:tcW w:w="1800" w:type="dxa"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898"/>
        </w:trPr>
        <w:tc>
          <w:tcPr>
            <w:tcW w:w="430" w:type="dxa"/>
            <w:vMerge/>
            <w:textDirection w:val="btLr"/>
            <w:vAlign w:val="center"/>
          </w:tcPr>
          <w:p w:rsidR="00155A98" w:rsidRPr="008E0A0F" w:rsidRDefault="00155A98" w:rsidP="00D02190">
            <w:pPr>
              <w:ind w:left="113" w:right="113"/>
              <w:jc w:val="center"/>
            </w:pPr>
          </w:p>
        </w:tc>
        <w:tc>
          <w:tcPr>
            <w:tcW w:w="360" w:type="dxa"/>
            <w:textDirection w:val="btLr"/>
            <w:vAlign w:val="center"/>
          </w:tcPr>
          <w:p w:rsidR="00155A98" w:rsidRPr="006C02CB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12-16</w:t>
            </w:r>
          </w:p>
        </w:tc>
        <w:tc>
          <w:tcPr>
            <w:tcW w:w="360" w:type="dxa"/>
          </w:tcPr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  <w:r w:rsidRPr="00BC63E0">
              <w:rPr>
                <w:sz w:val="18"/>
                <w:szCs w:val="18"/>
              </w:rPr>
              <w:t xml:space="preserve"> 2</w:t>
            </w: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155A98" w:rsidRDefault="00155A98" w:rsidP="00D02190">
            <w:pPr>
              <w:rPr>
                <w:sz w:val="20"/>
                <w:szCs w:val="20"/>
              </w:rPr>
            </w:pPr>
          </w:p>
          <w:p w:rsidR="00155A98" w:rsidRPr="00E46B10" w:rsidRDefault="00155A98" w:rsidP="00D021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Katı cisimler, tek ve çokyüzeylilerle yapılar oluşturur, verilen yapıları açıklar.</w:t>
            </w:r>
          </w:p>
        </w:tc>
        <w:tc>
          <w:tcPr>
            <w:tcW w:w="3146" w:type="dxa"/>
            <w:vMerge w:val="restart"/>
            <w:vAlign w:val="center"/>
          </w:tcPr>
          <w:p w:rsidR="00155A98" w:rsidRPr="007E1AE2" w:rsidRDefault="00155A98" w:rsidP="00D02190">
            <w:pPr>
              <w:jc w:val="center"/>
              <w:rPr>
                <w:sz w:val="20"/>
                <w:szCs w:val="20"/>
              </w:rPr>
            </w:pPr>
          </w:p>
          <w:p w:rsidR="00155A98" w:rsidRPr="007E1AE2" w:rsidRDefault="00155A98" w:rsidP="00D02190">
            <w:pPr>
              <w:jc w:val="center"/>
              <w:rPr>
                <w:sz w:val="20"/>
                <w:szCs w:val="20"/>
              </w:rPr>
            </w:pPr>
          </w:p>
          <w:p w:rsidR="00155A98" w:rsidRPr="005C1D5B" w:rsidRDefault="00155A98" w:rsidP="00D02190">
            <w:pPr>
              <w:jc w:val="center"/>
            </w:pPr>
            <w:r w:rsidRPr="005C1D5B">
              <w:rPr>
                <w:sz w:val="22"/>
                <w:szCs w:val="22"/>
              </w:rPr>
              <w:t>Uzayda Süslemeler, Dönme</w:t>
            </w:r>
          </w:p>
          <w:p w:rsidR="00155A98" w:rsidRPr="005C1D5B" w:rsidRDefault="00155A98" w:rsidP="00D02190">
            <w:pPr>
              <w:ind w:firstLine="708"/>
            </w:pPr>
            <w:r>
              <w:rPr>
                <w:sz w:val="22"/>
                <w:szCs w:val="22"/>
              </w:rPr>
              <w:t xml:space="preserve">           Ve</w:t>
            </w:r>
          </w:p>
          <w:p w:rsidR="00155A98" w:rsidRPr="007E1AE2" w:rsidRDefault="00155A98" w:rsidP="00D02190">
            <w:pPr>
              <w:ind w:firstLine="708"/>
              <w:rPr>
                <w:sz w:val="20"/>
                <w:szCs w:val="20"/>
              </w:rPr>
            </w:pPr>
            <w:r w:rsidRPr="005C1D5B">
              <w:rPr>
                <w:sz w:val="22"/>
                <w:szCs w:val="22"/>
              </w:rPr>
              <w:t>Perspektif Çizimler</w:t>
            </w:r>
          </w:p>
        </w:tc>
        <w:tc>
          <w:tcPr>
            <w:tcW w:w="2074" w:type="dxa"/>
            <w:vMerge/>
          </w:tcPr>
          <w:p w:rsidR="00155A98" w:rsidRPr="00653B36" w:rsidRDefault="00155A98" w:rsidP="00D021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155A98" w:rsidRPr="00653B36" w:rsidRDefault="00155A98" w:rsidP="00D021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  <w:p w:rsidR="00155A98" w:rsidRDefault="00155A98" w:rsidP="00D02190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695"/>
        </w:trPr>
        <w:tc>
          <w:tcPr>
            <w:tcW w:w="430" w:type="dxa"/>
            <w:vMerge/>
            <w:textDirection w:val="btLr"/>
            <w:vAlign w:val="center"/>
          </w:tcPr>
          <w:p w:rsidR="00155A98" w:rsidRPr="008E0A0F" w:rsidRDefault="00155A98" w:rsidP="00D02190">
            <w:pPr>
              <w:ind w:left="113" w:right="113"/>
              <w:jc w:val="center"/>
            </w:pPr>
          </w:p>
        </w:tc>
        <w:tc>
          <w:tcPr>
            <w:tcW w:w="360" w:type="dxa"/>
            <w:textDirection w:val="btLr"/>
            <w:vAlign w:val="center"/>
          </w:tcPr>
          <w:p w:rsidR="00155A98" w:rsidRPr="006C02CB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19-23</w:t>
            </w:r>
          </w:p>
        </w:tc>
        <w:tc>
          <w:tcPr>
            <w:tcW w:w="360" w:type="dxa"/>
          </w:tcPr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  <w:r w:rsidRPr="00BC63E0">
              <w:rPr>
                <w:sz w:val="18"/>
                <w:szCs w:val="18"/>
              </w:rPr>
              <w:t xml:space="preserve"> 2</w:t>
            </w: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155A98" w:rsidRDefault="00155A98" w:rsidP="00D02190">
            <w:pPr>
              <w:rPr>
                <w:sz w:val="20"/>
                <w:szCs w:val="20"/>
              </w:rPr>
            </w:pPr>
          </w:p>
          <w:p w:rsidR="00155A98" w:rsidRPr="00E46B10" w:rsidRDefault="00155A98" w:rsidP="00D021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Çokyüzeylilerle oluşturulmuş uzaysal kaplamaları açıklar.</w:t>
            </w:r>
          </w:p>
        </w:tc>
        <w:tc>
          <w:tcPr>
            <w:tcW w:w="3146" w:type="dxa"/>
            <w:vMerge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155A98" w:rsidRPr="00653B36" w:rsidRDefault="00155A98" w:rsidP="00D021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155A98" w:rsidRPr="00653B36" w:rsidRDefault="00155A98" w:rsidP="00D021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  <w:p w:rsidR="00155A98" w:rsidRDefault="00155A98" w:rsidP="00D021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 MAYIS ATATÜRK’Ü </w:t>
            </w:r>
          </w:p>
          <w:p w:rsidR="00155A98" w:rsidRDefault="00155A98" w:rsidP="00D021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ANMA GENÇLİK VE </w:t>
            </w:r>
          </w:p>
          <w:p w:rsidR="00155A98" w:rsidRDefault="00155A98" w:rsidP="00D021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SPOR BAYRAMI   </w:t>
            </w:r>
          </w:p>
          <w:p w:rsidR="00155A98" w:rsidRPr="00F21BE8" w:rsidRDefault="00155A98" w:rsidP="00D02190">
            <w:pPr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672"/>
        </w:trPr>
        <w:tc>
          <w:tcPr>
            <w:tcW w:w="430" w:type="dxa"/>
            <w:vMerge/>
            <w:textDirection w:val="btLr"/>
            <w:vAlign w:val="center"/>
          </w:tcPr>
          <w:p w:rsidR="00155A98" w:rsidRPr="008E0A0F" w:rsidRDefault="00155A98" w:rsidP="00D02190">
            <w:pPr>
              <w:ind w:left="113" w:right="113"/>
              <w:jc w:val="center"/>
            </w:pPr>
          </w:p>
        </w:tc>
        <w:tc>
          <w:tcPr>
            <w:tcW w:w="360" w:type="dxa"/>
            <w:textDirection w:val="btLr"/>
            <w:vAlign w:val="center"/>
          </w:tcPr>
          <w:p w:rsidR="00155A98" w:rsidRPr="006C02CB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26-30</w:t>
            </w:r>
          </w:p>
        </w:tc>
        <w:tc>
          <w:tcPr>
            <w:tcW w:w="360" w:type="dxa"/>
          </w:tcPr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  <w:r w:rsidRPr="00BC63E0">
              <w:rPr>
                <w:sz w:val="18"/>
                <w:szCs w:val="18"/>
              </w:rPr>
              <w:t xml:space="preserve"> 2</w:t>
            </w: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155A98" w:rsidRPr="00986DB2" w:rsidRDefault="00155A98" w:rsidP="00D02190">
            <w:pPr>
              <w:rPr>
                <w:sz w:val="20"/>
                <w:szCs w:val="20"/>
              </w:rPr>
            </w:pPr>
          </w:p>
          <w:p w:rsidR="00155A98" w:rsidRPr="00986DB2" w:rsidRDefault="00155A98" w:rsidP="00D02190">
            <w:pPr>
              <w:rPr>
                <w:sz w:val="20"/>
                <w:szCs w:val="20"/>
              </w:rPr>
            </w:pPr>
            <w:r w:rsidRPr="00986DB2">
              <w:rPr>
                <w:sz w:val="20"/>
                <w:szCs w:val="20"/>
              </w:rPr>
              <w:t>3. Çokyüzlülerin yüzeylerini süsler ve bu yüzeylerdeki süslemeleri açıklar.</w:t>
            </w:r>
          </w:p>
        </w:tc>
        <w:tc>
          <w:tcPr>
            <w:tcW w:w="3146" w:type="dxa"/>
            <w:vMerge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155A98" w:rsidRPr="00653B36" w:rsidRDefault="00155A98" w:rsidP="00D021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155A98" w:rsidRPr="00653B36" w:rsidRDefault="00155A98" w:rsidP="00D021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2.YAZILI</w:t>
            </w:r>
          </w:p>
        </w:tc>
      </w:tr>
      <w:tr w:rsidR="00155A98">
        <w:trPr>
          <w:cantSplit/>
          <w:trHeight w:val="732"/>
        </w:trPr>
        <w:tc>
          <w:tcPr>
            <w:tcW w:w="430" w:type="dxa"/>
            <w:vMerge w:val="restart"/>
            <w:textDirection w:val="btLr"/>
            <w:vAlign w:val="center"/>
          </w:tcPr>
          <w:p w:rsidR="00155A98" w:rsidRPr="008E0A0F" w:rsidRDefault="00155A98" w:rsidP="00D62B1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360" w:type="dxa"/>
            <w:textDirection w:val="btLr"/>
            <w:vAlign w:val="center"/>
          </w:tcPr>
          <w:p w:rsidR="00155A98" w:rsidRPr="006C02CB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</w:t>
            </w:r>
          </w:p>
        </w:tc>
        <w:tc>
          <w:tcPr>
            <w:tcW w:w="360" w:type="dxa"/>
          </w:tcPr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  <w:r w:rsidRPr="00BC63E0">
              <w:rPr>
                <w:sz w:val="18"/>
                <w:szCs w:val="18"/>
              </w:rPr>
              <w:t>2</w:t>
            </w: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155A98" w:rsidRPr="00986DB2" w:rsidRDefault="00155A98" w:rsidP="00D02190">
            <w:pPr>
              <w:rPr>
                <w:sz w:val="20"/>
                <w:szCs w:val="20"/>
              </w:rPr>
            </w:pPr>
          </w:p>
          <w:p w:rsidR="00155A98" w:rsidRPr="00986DB2" w:rsidRDefault="00155A98" w:rsidP="00D021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986DB2">
              <w:rPr>
                <w:sz w:val="20"/>
                <w:szCs w:val="20"/>
              </w:rPr>
              <w:t xml:space="preserve"> Verilen yapılara dönme hareketini uygular ve açıklar.</w:t>
            </w:r>
          </w:p>
        </w:tc>
        <w:tc>
          <w:tcPr>
            <w:tcW w:w="3146" w:type="dxa"/>
            <w:vMerge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155A98" w:rsidRPr="00653B36" w:rsidRDefault="00155A98" w:rsidP="00D021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155A98" w:rsidRPr="00653B36" w:rsidRDefault="00155A98" w:rsidP="00D021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996"/>
        </w:trPr>
        <w:tc>
          <w:tcPr>
            <w:tcW w:w="430" w:type="dxa"/>
            <w:vMerge/>
            <w:textDirection w:val="btLr"/>
            <w:vAlign w:val="center"/>
          </w:tcPr>
          <w:p w:rsidR="00155A98" w:rsidRPr="008E0A0F" w:rsidRDefault="00155A98" w:rsidP="00D02190">
            <w:pPr>
              <w:ind w:left="113" w:right="113"/>
              <w:jc w:val="center"/>
            </w:pPr>
          </w:p>
        </w:tc>
        <w:tc>
          <w:tcPr>
            <w:tcW w:w="360" w:type="dxa"/>
            <w:textDirection w:val="btLr"/>
            <w:vAlign w:val="center"/>
          </w:tcPr>
          <w:p w:rsidR="00155A98" w:rsidRPr="006C02CB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  <w:r w:rsidRPr="006C02CB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9-13</w:t>
            </w:r>
          </w:p>
        </w:tc>
        <w:tc>
          <w:tcPr>
            <w:tcW w:w="360" w:type="dxa"/>
          </w:tcPr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  <w:p w:rsidR="00155A98" w:rsidRPr="00BC63E0" w:rsidRDefault="00155A98" w:rsidP="00D02190">
            <w:pPr>
              <w:rPr>
                <w:sz w:val="18"/>
                <w:szCs w:val="18"/>
              </w:rPr>
            </w:pPr>
            <w:r w:rsidRPr="00BC63E0">
              <w:rPr>
                <w:sz w:val="18"/>
                <w:szCs w:val="18"/>
              </w:rPr>
              <w:t xml:space="preserve">2      </w:t>
            </w:r>
          </w:p>
        </w:tc>
        <w:tc>
          <w:tcPr>
            <w:tcW w:w="5040" w:type="dxa"/>
          </w:tcPr>
          <w:p w:rsidR="00155A98" w:rsidRPr="00986DB2" w:rsidRDefault="00155A98" w:rsidP="00D02190">
            <w:pPr>
              <w:rPr>
                <w:b/>
                <w:bCs/>
                <w:sz w:val="20"/>
                <w:szCs w:val="20"/>
              </w:rPr>
            </w:pPr>
          </w:p>
          <w:p w:rsidR="00155A98" w:rsidRPr="00986DB2" w:rsidRDefault="00155A98" w:rsidP="00D021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986DB2">
              <w:rPr>
                <w:sz w:val="20"/>
                <w:szCs w:val="20"/>
              </w:rPr>
              <w:t xml:space="preserve"> Verilen yapıların bir ve iki nokta perspektif çizimlerini yapar ve açıklar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146" w:type="dxa"/>
            <w:vMerge/>
            <w:vAlign w:val="center"/>
          </w:tcPr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155A98" w:rsidRPr="00653B36" w:rsidRDefault="00155A98" w:rsidP="00D021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155A98" w:rsidRPr="00FD68FD" w:rsidRDefault="00155A98" w:rsidP="00D021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</w:p>
        </w:tc>
      </w:tr>
      <w:tr w:rsidR="00155A98">
        <w:trPr>
          <w:cantSplit/>
          <w:trHeight w:val="889"/>
        </w:trPr>
        <w:tc>
          <w:tcPr>
            <w:tcW w:w="430" w:type="dxa"/>
            <w:vMerge/>
            <w:textDirection w:val="btLr"/>
          </w:tcPr>
          <w:p w:rsidR="00155A98" w:rsidRPr="008E0A0F" w:rsidRDefault="00155A98" w:rsidP="00D02190">
            <w:pPr>
              <w:ind w:left="113" w:right="113"/>
            </w:pPr>
          </w:p>
        </w:tc>
        <w:tc>
          <w:tcPr>
            <w:tcW w:w="360" w:type="dxa"/>
            <w:textDirection w:val="btLr"/>
            <w:vAlign w:val="center"/>
          </w:tcPr>
          <w:p w:rsidR="00155A98" w:rsidRPr="006C02CB" w:rsidRDefault="00155A98" w:rsidP="00D02190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155A98" w:rsidRPr="00BC63E0" w:rsidRDefault="00155A98" w:rsidP="00D02190">
            <w:pPr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155A98" w:rsidRPr="00986DB2" w:rsidRDefault="00155A98" w:rsidP="00D02190">
            <w:pPr>
              <w:rPr>
                <w:sz w:val="20"/>
                <w:szCs w:val="20"/>
              </w:rPr>
            </w:pPr>
          </w:p>
        </w:tc>
        <w:tc>
          <w:tcPr>
            <w:tcW w:w="3146" w:type="dxa"/>
          </w:tcPr>
          <w:p w:rsidR="00155A98" w:rsidRDefault="00155A98" w:rsidP="00D02190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155A98" w:rsidRPr="007D7A45" w:rsidRDefault="00155A98" w:rsidP="00D0219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155A98" w:rsidRPr="00FD68FD" w:rsidRDefault="00155A98" w:rsidP="00D021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155A98" w:rsidRDefault="00155A98" w:rsidP="00D02190">
            <w:pPr>
              <w:jc w:val="center"/>
              <w:rPr>
                <w:sz w:val="16"/>
                <w:szCs w:val="16"/>
              </w:rPr>
            </w:pPr>
          </w:p>
        </w:tc>
      </w:tr>
    </w:tbl>
    <w:p w:rsidR="00155A98" w:rsidRDefault="00155A98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155A98" w:rsidRDefault="00155A98" w:rsidP="00982451">
      <w:pPr>
        <w:spacing w:line="120" w:lineRule="atLeast"/>
        <w:rPr>
          <w:sz w:val="18"/>
          <w:szCs w:val="18"/>
        </w:rPr>
      </w:pPr>
    </w:p>
    <w:p w:rsidR="00155A98" w:rsidRDefault="00155A98" w:rsidP="00982451">
      <w:pPr>
        <w:spacing w:line="120" w:lineRule="atLeast"/>
        <w:rPr>
          <w:sz w:val="18"/>
          <w:szCs w:val="18"/>
        </w:rPr>
      </w:pPr>
      <w:r w:rsidRPr="00AF5FE4">
        <w:rPr>
          <w:sz w:val="18"/>
          <w:szCs w:val="18"/>
        </w:rPr>
        <w:t xml:space="preserve">Bu yıllık plan ,2551 Sayılı Tebliğler Dergisi </w:t>
      </w:r>
      <w:r w:rsidRPr="00AF5FE4">
        <w:rPr>
          <w:b/>
          <w:bCs/>
          <w:sz w:val="18"/>
          <w:szCs w:val="18"/>
        </w:rPr>
        <w:t>“Millî Eğitim Bakanlığı  Eğitim ve Öğretim Çalışmalarının Plânlı Yürütülmesine İlişkin Yönerge”,</w:t>
      </w:r>
      <w:r>
        <w:rPr>
          <w:sz w:val="18"/>
          <w:szCs w:val="18"/>
        </w:rPr>
        <w:t xml:space="preserve">  Talim Terbiye Kurulu’nun 158 Sayılı 03.11.2011 </w:t>
      </w:r>
      <w:r w:rsidRPr="00AF5FE4">
        <w:rPr>
          <w:sz w:val="18"/>
          <w:szCs w:val="18"/>
        </w:rPr>
        <w:t xml:space="preserve">Tarihli </w:t>
      </w:r>
    </w:p>
    <w:p w:rsidR="00155A98" w:rsidRDefault="00155A98" w:rsidP="00982451">
      <w:pPr>
        <w:spacing w:line="120" w:lineRule="atLeast"/>
        <w:rPr>
          <w:sz w:val="18"/>
          <w:szCs w:val="18"/>
        </w:rPr>
      </w:pPr>
    </w:p>
    <w:p w:rsidR="00155A98" w:rsidRDefault="00155A98" w:rsidP="00982451">
      <w:pPr>
        <w:spacing w:line="120" w:lineRule="atLeast"/>
        <w:rPr>
          <w:b/>
          <w:bCs/>
          <w:sz w:val="18"/>
          <w:szCs w:val="18"/>
        </w:rPr>
      </w:pPr>
      <w:r w:rsidRPr="00AF5FE4">
        <w:rPr>
          <w:sz w:val="18"/>
          <w:szCs w:val="18"/>
        </w:rPr>
        <w:t>“</w:t>
      </w:r>
      <w:r w:rsidRPr="00AF5FE4">
        <w:rPr>
          <w:b/>
          <w:bCs/>
          <w:sz w:val="18"/>
          <w:szCs w:val="18"/>
        </w:rPr>
        <w:t>Orta</w:t>
      </w:r>
      <w:r>
        <w:rPr>
          <w:b/>
          <w:bCs/>
          <w:sz w:val="18"/>
          <w:szCs w:val="18"/>
        </w:rPr>
        <w:t>öğretim Geometri Dersi (12</w:t>
      </w:r>
      <w:r w:rsidRPr="00AF5FE4">
        <w:rPr>
          <w:b/>
          <w:bCs/>
          <w:sz w:val="18"/>
          <w:szCs w:val="18"/>
        </w:rPr>
        <w:t>. Sınıf) Öğretim Programı</w:t>
      </w:r>
      <w:r w:rsidRPr="00AF5FE4">
        <w:rPr>
          <w:sz w:val="18"/>
          <w:szCs w:val="18"/>
        </w:rPr>
        <w:t xml:space="preserve">” ve 2104 Sayılı Tebliğler dergisi </w:t>
      </w:r>
      <w:r w:rsidRPr="00AF5FE4">
        <w:rPr>
          <w:b/>
          <w:bCs/>
          <w:sz w:val="18"/>
          <w:szCs w:val="18"/>
        </w:rPr>
        <w:t xml:space="preserve">“ İlköğretim ve Ortaöğretim Kurumlarında Atatürk İnkılâp ve İlkelerinin Öğretim Esasları </w:t>
      </w:r>
    </w:p>
    <w:p w:rsidR="00155A98" w:rsidRDefault="00155A98" w:rsidP="00982451">
      <w:pPr>
        <w:spacing w:line="120" w:lineRule="atLeast"/>
        <w:rPr>
          <w:b/>
          <w:bCs/>
          <w:sz w:val="18"/>
          <w:szCs w:val="18"/>
        </w:rPr>
      </w:pPr>
    </w:p>
    <w:p w:rsidR="00155A98" w:rsidRDefault="00155A98" w:rsidP="00982451">
      <w:pPr>
        <w:spacing w:line="120" w:lineRule="atLeast"/>
        <w:rPr>
          <w:rStyle w:val="Strong"/>
          <w:rFonts w:ascii="Arial" w:hAnsi="Arial" w:cs="Arial"/>
          <w:b w:val="0"/>
          <w:bCs w:val="0"/>
          <w:sz w:val="18"/>
          <w:szCs w:val="18"/>
          <w:shd w:val="clear" w:color="auto" w:fill="FFFFFF"/>
        </w:rPr>
      </w:pPr>
      <w:r w:rsidRPr="00AF5FE4">
        <w:rPr>
          <w:b/>
          <w:bCs/>
          <w:sz w:val="18"/>
          <w:szCs w:val="18"/>
        </w:rPr>
        <w:t>Yönergesi “</w:t>
      </w:r>
      <w:r w:rsidRPr="00AF5FE4">
        <w:rPr>
          <w:rStyle w:val="Strong"/>
          <w:rFonts w:ascii="Arial" w:hAnsi="Arial" w:cs="Arial"/>
          <w:sz w:val="18"/>
          <w:szCs w:val="18"/>
          <w:shd w:val="clear" w:color="auto" w:fill="FFFFFF"/>
        </w:rPr>
        <w:t xml:space="preserve"> esas alınarak hazırlanmıştır.</w:t>
      </w:r>
    </w:p>
    <w:p w:rsidR="00155A98" w:rsidRPr="00AF5FE4" w:rsidRDefault="00155A98" w:rsidP="00982451">
      <w:pPr>
        <w:spacing w:line="120" w:lineRule="atLeast"/>
        <w:rPr>
          <w:rStyle w:val="Strong"/>
          <w:rFonts w:ascii="Arial" w:hAnsi="Arial" w:cs="Arial"/>
          <w:b w:val="0"/>
          <w:bCs w:val="0"/>
          <w:sz w:val="18"/>
          <w:szCs w:val="18"/>
          <w:shd w:val="clear" w:color="auto" w:fill="FFFFFF"/>
        </w:rPr>
      </w:pPr>
    </w:p>
    <w:p w:rsidR="00155A98" w:rsidRDefault="00155A98" w:rsidP="00982451">
      <w:pPr>
        <w:spacing w:line="120" w:lineRule="atLeast"/>
        <w:rPr>
          <w:color w:val="0D0D0D"/>
          <w:sz w:val="18"/>
          <w:szCs w:val="18"/>
        </w:rPr>
      </w:pPr>
      <w:r w:rsidRPr="00AF5FE4">
        <w:rPr>
          <w:sz w:val="18"/>
          <w:szCs w:val="18"/>
        </w:rPr>
        <w:t xml:space="preserve">2104 Sayılı Tebliğler dergisi </w:t>
      </w:r>
      <w:r w:rsidRPr="00AF5FE4">
        <w:rPr>
          <w:b/>
          <w:bCs/>
          <w:sz w:val="18"/>
          <w:szCs w:val="18"/>
        </w:rPr>
        <w:t xml:space="preserve">“ İlköğretim ve Ortaöğretim Kurumlarında Atatürk İnkılap ve İlkelerinin Öğretim Esasları Yönergesi “ </w:t>
      </w:r>
      <w:r w:rsidRPr="00AF5FE4">
        <w:rPr>
          <w:sz w:val="18"/>
          <w:szCs w:val="18"/>
        </w:rPr>
        <w:t xml:space="preserve">gereğince  </w:t>
      </w:r>
      <w:r w:rsidRPr="00AF5FE4">
        <w:rPr>
          <w:color w:val="0D0D0D"/>
          <w:sz w:val="18"/>
          <w:szCs w:val="18"/>
        </w:rPr>
        <w:t xml:space="preserve">matematik derslerinde konuların ilgisine göre yeri </w:t>
      </w:r>
    </w:p>
    <w:p w:rsidR="00155A98" w:rsidRDefault="00155A98" w:rsidP="00982451">
      <w:pPr>
        <w:spacing w:line="120" w:lineRule="atLeast"/>
        <w:rPr>
          <w:color w:val="0D0D0D"/>
          <w:sz w:val="18"/>
          <w:szCs w:val="18"/>
        </w:rPr>
      </w:pPr>
    </w:p>
    <w:p w:rsidR="00155A98" w:rsidRDefault="00155A98" w:rsidP="00982451">
      <w:pPr>
        <w:spacing w:line="120" w:lineRule="atLeast"/>
        <w:rPr>
          <w:color w:val="0D0D0D"/>
          <w:sz w:val="18"/>
          <w:szCs w:val="18"/>
        </w:rPr>
      </w:pPr>
      <w:r w:rsidRPr="00AF5FE4">
        <w:rPr>
          <w:color w:val="0D0D0D"/>
          <w:sz w:val="18"/>
          <w:szCs w:val="18"/>
        </w:rPr>
        <w:t>geldikçe:</w:t>
      </w:r>
    </w:p>
    <w:p w:rsidR="00155A98" w:rsidRPr="00AF5FE4" w:rsidRDefault="00155A98" w:rsidP="00982451">
      <w:pPr>
        <w:spacing w:line="120" w:lineRule="atLeast"/>
        <w:rPr>
          <w:rFonts w:ascii="Arial" w:hAnsi="Arial" w:cs="Arial"/>
          <w:b/>
          <w:bCs/>
          <w:color w:val="C00000"/>
          <w:sz w:val="18"/>
          <w:szCs w:val="18"/>
        </w:rPr>
      </w:pP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r w:rsidRPr="00AF5FE4">
        <w:rPr>
          <w:rStyle w:val="Strong"/>
          <w:color w:val="0D0D0D"/>
          <w:sz w:val="18"/>
          <w:szCs w:val="18"/>
        </w:rPr>
        <w:t xml:space="preserve">a. </w:t>
      </w:r>
      <w:r w:rsidRPr="00AF5FE4">
        <w:rPr>
          <w:color w:val="0D0D0D"/>
          <w:sz w:val="18"/>
          <w:szCs w:val="18"/>
        </w:rPr>
        <w:t xml:space="preserve">Atatürk'ün "Bilim ve Teknik İçin Sınır Yoktur" özdeyişinin, günümüzdeki uzay çalışmaları örnek verilerek, anlamının büyüklüğü ve önemi üzerinde durulmalıdır. </w:t>
      </w:r>
    </w:p>
    <w:p w:rsidR="00155A98" w:rsidRPr="00AF5FE4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155A98" w:rsidRPr="00AF5FE4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r w:rsidRPr="00AF5FE4">
        <w:rPr>
          <w:rStyle w:val="Strong"/>
          <w:color w:val="0D0D0D"/>
          <w:sz w:val="18"/>
          <w:szCs w:val="18"/>
        </w:rPr>
        <w:t xml:space="preserve">b. </w:t>
      </w:r>
      <w:r w:rsidRPr="00AF5FE4">
        <w:rPr>
          <w:color w:val="0D0D0D"/>
          <w:sz w:val="18"/>
          <w:szCs w:val="18"/>
        </w:rPr>
        <w:t xml:space="preserve">Yine Atatürk'ün </w:t>
      </w:r>
      <w:r w:rsidRPr="00AF5FE4">
        <w:rPr>
          <w:rStyle w:val="Strong"/>
          <w:color w:val="0D0D0D"/>
          <w:sz w:val="18"/>
          <w:szCs w:val="18"/>
        </w:rPr>
        <w:t>"Hayatta En Hakiki Mürşit İlimdir"</w:t>
      </w:r>
      <w:r w:rsidRPr="00AF5FE4">
        <w:rPr>
          <w:color w:val="0D0D0D"/>
          <w:sz w:val="18"/>
          <w:szCs w:val="18"/>
        </w:rPr>
        <w:t xml:space="preserve"> özdeyişinin bilimin hızla geliştiği bu çağdaki etki alanı ve önemi açıklanmalıdır. </w:t>
      </w: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r w:rsidRPr="00AF5FE4">
        <w:rPr>
          <w:rStyle w:val="Strong"/>
          <w:color w:val="0D0D0D"/>
          <w:sz w:val="18"/>
          <w:szCs w:val="18"/>
        </w:rPr>
        <w:t xml:space="preserve">c. </w:t>
      </w:r>
      <w:r w:rsidRPr="00AF5FE4">
        <w:rPr>
          <w:color w:val="0D0D0D"/>
          <w:sz w:val="18"/>
          <w:szCs w:val="18"/>
        </w:rPr>
        <w:t xml:space="preserve">Atatürk'ün Bilim ve Fende, Fen 'in uygulaması olan tekniğe ne kadar önem verdiğini ifade eden Bursa nutuklarındaki </w:t>
      </w:r>
      <w:r w:rsidRPr="00AF5FE4">
        <w:rPr>
          <w:rStyle w:val="Strong"/>
          <w:color w:val="0D0D0D"/>
          <w:sz w:val="18"/>
          <w:szCs w:val="18"/>
        </w:rPr>
        <w:t>"Hakiki Rehberimiz İlim ve Fen Olacaktır. "</w:t>
      </w:r>
      <w:r w:rsidRPr="00AF5FE4">
        <w:rPr>
          <w:color w:val="0D0D0D"/>
          <w:sz w:val="18"/>
          <w:szCs w:val="18"/>
        </w:rPr>
        <w:t xml:space="preserve"> şeklindeki sözleri üzerinde durulmalıdır. </w:t>
      </w:r>
    </w:p>
    <w:p w:rsidR="00155A98" w:rsidRPr="00AF5FE4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r w:rsidRPr="00AF5FE4">
        <w:rPr>
          <w:rStyle w:val="Strong"/>
          <w:color w:val="0D0D0D"/>
          <w:sz w:val="18"/>
          <w:szCs w:val="18"/>
        </w:rPr>
        <w:t xml:space="preserve">ç. </w:t>
      </w:r>
      <w:r w:rsidRPr="00AF5FE4">
        <w:rPr>
          <w:color w:val="0D0D0D"/>
          <w:sz w:val="18"/>
          <w:szCs w:val="18"/>
        </w:rPr>
        <w:t xml:space="preserve">Atatürk'ün </w:t>
      </w:r>
      <w:r w:rsidRPr="00AF5FE4">
        <w:rPr>
          <w:rStyle w:val="Strong"/>
          <w:color w:val="0D0D0D"/>
          <w:sz w:val="18"/>
          <w:szCs w:val="18"/>
        </w:rPr>
        <w:t>"İstikbal Göklerdedir"</w:t>
      </w:r>
      <w:r w:rsidRPr="00AF5FE4">
        <w:rPr>
          <w:color w:val="0D0D0D"/>
          <w:sz w:val="18"/>
          <w:szCs w:val="18"/>
        </w:rPr>
        <w:t xml:space="preserve"> sözünün anlamı belirtilmeli; Atatürk'ün Fen ve teknikten soyutlanamayan hava gücüne, dolaylı da olsa bu gücün dayandığı Fen ve Tekniğe verdiği önem açıklanmalıdır. </w:t>
      </w:r>
    </w:p>
    <w:p w:rsidR="00155A98" w:rsidRPr="00AF5FE4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r w:rsidRPr="00AF5FE4">
        <w:rPr>
          <w:rStyle w:val="Strong"/>
          <w:color w:val="0D0D0D"/>
          <w:sz w:val="18"/>
          <w:szCs w:val="18"/>
        </w:rPr>
        <w:t xml:space="preserve">d. </w:t>
      </w:r>
      <w:r w:rsidRPr="00AF5FE4">
        <w:rPr>
          <w:color w:val="0D0D0D"/>
          <w:sz w:val="18"/>
          <w:szCs w:val="18"/>
        </w:rPr>
        <w:t xml:space="preserve">Atatürk zamanında kurulan Fabrikalar ve fen kuruluşlarının, 0'nun Fen ve Tekniğe dayanan sanayiye verdiği önemin açık bir kanıtı olduğu ve bunların önemi belirtilmelidir. </w:t>
      </w:r>
    </w:p>
    <w:p w:rsidR="00155A98" w:rsidRPr="00AF5FE4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r w:rsidRPr="00AF5FE4">
        <w:rPr>
          <w:rStyle w:val="Strong"/>
          <w:color w:val="0D0D0D"/>
          <w:sz w:val="18"/>
          <w:szCs w:val="18"/>
        </w:rPr>
        <w:t xml:space="preserve">e. </w:t>
      </w:r>
      <w:r w:rsidRPr="00AF5FE4">
        <w:rPr>
          <w:color w:val="0D0D0D"/>
          <w:sz w:val="18"/>
          <w:szCs w:val="18"/>
        </w:rPr>
        <w:t xml:space="preserve">Osmanlılar döneminde kullanılması güç olan arşın, dirhem, okka gibi uzunluk ve ağırlık birimleri ile ölçü sistemleri yerine daha kolay kullanılır, pratik metrik sistemin, gram ve kilogram ölçülerinin </w:t>
      </w: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r w:rsidRPr="00AF5FE4">
        <w:rPr>
          <w:color w:val="0D0D0D"/>
          <w:sz w:val="18"/>
          <w:szCs w:val="18"/>
        </w:rPr>
        <w:t xml:space="preserve">konulmasının Atatürk'ün emirleri ile gerçekleştirildiği açıklanmalı ve bunların önemine değinilmelidir. </w:t>
      </w:r>
    </w:p>
    <w:p w:rsidR="00155A98" w:rsidRPr="00AF5FE4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rStyle w:val="Strong"/>
          <w:b w:val="0"/>
          <w:bCs w:val="0"/>
          <w:color w:val="0D0D0D"/>
          <w:sz w:val="18"/>
          <w:szCs w:val="18"/>
        </w:rPr>
      </w:pPr>
      <w:r w:rsidRPr="00AF5FE4">
        <w:rPr>
          <w:rStyle w:val="Strong"/>
          <w:color w:val="0D0D0D"/>
          <w:sz w:val="18"/>
          <w:szCs w:val="18"/>
        </w:rPr>
        <w:t xml:space="preserve">f. </w:t>
      </w:r>
      <w:r w:rsidRPr="00AF5FE4">
        <w:rPr>
          <w:color w:val="0D0D0D"/>
          <w:sz w:val="18"/>
          <w:szCs w:val="18"/>
        </w:rPr>
        <w:t xml:space="preserve">Fizik, Kimya, Biyoloji derslerinin ve bütün Fen Bilimleri ve Matematiğin öğretiminde kullanılan, yüzlerce anlaşılması güç </w:t>
      </w:r>
      <w:r w:rsidRPr="00AF5FE4">
        <w:rPr>
          <w:rStyle w:val="Strong"/>
          <w:color w:val="0D0D0D"/>
          <w:sz w:val="18"/>
          <w:szCs w:val="18"/>
        </w:rPr>
        <w:t>Arapça ve Osmanlıca terimlerin,</w:t>
      </w:r>
      <w:r w:rsidRPr="00AF5FE4">
        <w:rPr>
          <w:color w:val="0D0D0D"/>
          <w:sz w:val="18"/>
          <w:szCs w:val="18"/>
        </w:rPr>
        <w:t xml:space="preserve"> Atatürk'ün direktifleri ile </w:t>
      </w:r>
      <w:r w:rsidRPr="00AF5FE4">
        <w:rPr>
          <w:rStyle w:val="Strong"/>
          <w:color w:val="0D0D0D"/>
          <w:sz w:val="18"/>
          <w:szCs w:val="18"/>
        </w:rPr>
        <w:t xml:space="preserve">Türkçeleştirildiği </w:t>
      </w: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rStyle w:val="Strong"/>
          <w:b w:val="0"/>
          <w:bCs w:val="0"/>
          <w:color w:val="0D0D0D"/>
          <w:sz w:val="18"/>
          <w:szCs w:val="18"/>
        </w:rPr>
      </w:pP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r w:rsidRPr="00AF5FE4">
        <w:rPr>
          <w:rStyle w:val="Strong"/>
          <w:color w:val="0D0D0D"/>
          <w:sz w:val="18"/>
          <w:szCs w:val="18"/>
        </w:rPr>
        <w:t>anlatılmalı,</w:t>
      </w:r>
      <w:r w:rsidRPr="00AF5FE4">
        <w:rPr>
          <w:color w:val="0D0D0D"/>
          <w:sz w:val="18"/>
          <w:szCs w:val="18"/>
        </w:rPr>
        <w:t xml:space="preserve"> aradaki büyük öğrenim kolaylığına öğrencilerin dikkati çekilmelidir. </w:t>
      </w: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155A98" w:rsidRDefault="00155A98" w:rsidP="00831352">
      <w:pPr>
        <w:pStyle w:val="Footer"/>
        <w:jc w:val="center"/>
        <w:rPr>
          <w:b/>
          <w:bCs/>
          <w:color w:val="FFFF00"/>
        </w:rPr>
      </w:pPr>
      <w:hyperlink r:id="rId4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  <w:color w:val="FFFF00"/>
        </w:rPr>
        <w:t xml:space="preserve"> </w:t>
      </w:r>
    </w:p>
    <w:p w:rsidR="00155A98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155A98" w:rsidRPr="00AF5FE4" w:rsidRDefault="00155A98" w:rsidP="00982451">
      <w:pPr>
        <w:pStyle w:val="NoSpacing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155A98" w:rsidRDefault="00155A98" w:rsidP="00982451">
      <w:pPr>
        <w:rPr>
          <w:sz w:val="16"/>
          <w:szCs w:val="16"/>
        </w:rPr>
      </w:pPr>
    </w:p>
    <w:p w:rsidR="00155A98" w:rsidRDefault="00155A98" w:rsidP="00982451">
      <w:pPr>
        <w:rPr>
          <w:sz w:val="16"/>
          <w:szCs w:val="16"/>
        </w:rPr>
      </w:pPr>
      <w:r>
        <w:rPr>
          <w:sz w:val="16"/>
          <w:szCs w:val="16"/>
        </w:rPr>
        <w:t xml:space="preserve">Dilek AKALIN          Özhan AKALIN        Ali TONBAK       Yaşar TEKEREK       Ebru YAZICI      Rahime ÖZDEMİR      Murat KOÇ      Emine BALTACI      Fatma ARMAĞAN      Vildan KOÇ    Ebru OCAKTAŞ    </w:t>
      </w:r>
    </w:p>
    <w:p w:rsidR="00155A98" w:rsidRDefault="00155A98" w:rsidP="00982451">
      <w:pPr>
        <w:rPr>
          <w:sz w:val="16"/>
          <w:szCs w:val="16"/>
        </w:rPr>
      </w:pPr>
    </w:p>
    <w:p w:rsidR="00155A98" w:rsidRDefault="00155A98" w:rsidP="00982451">
      <w:pPr>
        <w:rPr>
          <w:sz w:val="16"/>
          <w:szCs w:val="16"/>
        </w:rPr>
      </w:pPr>
    </w:p>
    <w:p w:rsidR="00155A98" w:rsidRDefault="00155A98" w:rsidP="00982451">
      <w:pPr>
        <w:rPr>
          <w:sz w:val="16"/>
          <w:szCs w:val="16"/>
        </w:rPr>
      </w:pPr>
    </w:p>
    <w:p w:rsidR="00155A98" w:rsidRDefault="00155A98" w:rsidP="00982451">
      <w:pPr>
        <w:rPr>
          <w:b/>
          <w:bCs/>
          <w:sz w:val="16"/>
          <w:szCs w:val="16"/>
        </w:rPr>
      </w:pPr>
      <w:r>
        <w:rPr>
          <w:sz w:val="16"/>
          <w:szCs w:val="16"/>
        </w:rPr>
        <w:t>Tuğba ÖZKAN    Hacer HANCI    Gönül ÖZBEK      Fatma SOĞUKPINAR</w:t>
      </w:r>
    </w:p>
    <w:p w:rsidR="00155A98" w:rsidRDefault="00155A98" w:rsidP="00982451">
      <w:pPr>
        <w:rPr>
          <w:sz w:val="16"/>
          <w:szCs w:val="16"/>
        </w:rPr>
      </w:pPr>
    </w:p>
    <w:p w:rsidR="00155A98" w:rsidRDefault="00155A98" w:rsidP="00982451">
      <w:pPr>
        <w:rPr>
          <w:sz w:val="16"/>
          <w:szCs w:val="16"/>
        </w:rPr>
      </w:pPr>
    </w:p>
    <w:p w:rsidR="00155A98" w:rsidRDefault="00155A98" w:rsidP="0098245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16/ 09/ 2013</w:t>
      </w:r>
    </w:p>
    <w:p w:rsidR="00155A98" w:rsidRDefault="00155A98" w:rsidP="00982451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                                                                                   UYGUNDUR</w:t>
      </w:r>
    </w:p>
    <w:p w:rsidR="00155A98" w:rsidRDefault="00155A98" w:rsidP="0098245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İSMAİL SATEKİN</w:t>
      </w:r>
    </w:p>
    <w:p w:rsidR="00155A98" w:rsidRDefault="00155A98" w:rsidP="0098245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  <w:r>
        <w:rPr>
          <w:sz w:val="16"/>
          <w:szCs w:val="16"/>
        </w:rPr>
        <w:tab/>
      </w:r>
    </w:p>
    <w:p w:rsidR="00155A98" w:rsidRDefault="00155A98" w:rsidP="00982451">
      <w:pPr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ab/>
      </w:r>
    </w:p>
    <w:sectPr w:rsidR="00155A98" w:rsidSect="00585EE4">
      <w:pgSz w:w="16838" w:h="11906" w:orient="landscape"/>
      <w:pgMar w:top="851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EE4"/>
    <w:rsid w:val="00014BCA"/>
    <w:rsid w:val="00023D92"/>
    <w:rsid w:val="00050CFF"/>
    <w:rsid w:val="0005332E"/>
    <w:rsid w:val="0007142E"/>
    <w:rsid w:val="00084F45"/>
    <w:rsid w:val="000927FE"/>
    <w:rsid w:val="000A5C0D"/>
    <w:rsid w:val="000A5CCE"/>
    <w:rsid w:val="000D27C7"/>
    <w:rsid w:val="000D3C2B"/>
    <w:rsid w:val="000F280F"/>
    <w:rsid w:val="001048A2"/>
    <w:rsid w:val="001117C0"/>
    <w:rsid w:val="00122430"/>
    <w:rsid w:val="001243A1"/>
    <w:rsid w:val="00133C37"/>
    <w:rsid w:val="001370EE"/>
    <w:rsid w:val="00137D01"/>
    <w:rsid w:val="00141A03"/>
    <w:rsid w:val="001543E3"/>
    <w:rsid w:val="00155A98"/>
    <w:rsid w:val="001D3CCB"/>
    <w:rsid w:val="001D7ED5"/>
    <w:rsid w:val="001F3535"/>
    <w:rsid w:val="002132D9"/>
    <w:rsid w:val="00224E65"/>
    <w:rsid w:val="00236FD3"/>
    <w:rsid w:val="002521C5"/>
    <w:rsid w:val="00257AEB"/>
    <w:rsid w:val="00262522"/>
    <w:rsid w:val="00273E52"/>
    <w:rsid w:val="00274838"/>
    <w:rsid w:val="00277CA6"/>
    <w:rsid w:val="002808E9"/>
    <w:rsid w:val="00281400"/>
    <w:rsid w:val="00294A8D"/>
    <w:rsid w:val="00295A3E"/>
    <w:rsid w:val="002B34C4"/>
    <w:rsid w:val="002B7E99"/>
    <w:rsid w:val="002C4F40"/>
    <w:rsid w:val="0032505E"/>
    <w:rsid w:val="00325E04"/>
    <w:rsid w:val="003270DD"/>
    <w:rsid w:val="00327733"/>
    <w:rsid w:val="00362010"/>
    <w:rsid w:val="003A2C7A"/>
    <w:rsid w:val="003B11CC"/>
    <w:rsid w:val="003E530C"/>
    <w:rsid w:val="003F758C"/>
    <w:rsid w:val="00402F29"/>
    <w:rsid w:val="004109DA"/>
    <w:rsid w:val="00442ACF"/>
    <w:rsid w:val="0045054E"/>
    <w:rsid w:val="004612BC"/>
    <w:rsid w:val="00493481"/>
    <w:rsid w:val="004A6BAB"/>
    <w:rsid w:val="004B78B7"/>
    <w:rsid w:val="004C3518"/>
    <w:rsid w:val="004D1B1E"/>
    <w:rsid w:val="004D7FF5"/>
    <w:rsid w:val="004E6BFE"/>
    <w:rsid w:val="004F21E8"/>
    <w:rsid w:val="00501B26"/>
    <w:rsid w:val="005158E1"/>
    <w:rsid w:val="005430F0"/>
    <w:rsid w:val="0056186E"/>
    <w:rsid w:val="0057722D"/>
    <w:rsid w:val="005854B0"/>
    <w:rsid w:val="00585EE4"/>
    <w:rsid w:val="005950F3"/>
    <w:rsid w:val="005A2B65"/>
    <w:rsid w:val="005C0489"/>
    <w:rsid w:val="005C1D5B"/>
    <w:rsid w:val="005D1448"/>
    <w:rsid w:val="005F40E2"/>
    <w:rsid w:val="00653B36"/>
    <w:rsid w:val="00671963"/>
    <w:rsid w:val="00694F30"/>
    <w:rsid w:val="006A41F2"/>
    <w:rsid w:val="006B1E8E"/>
    <w:rsid w:val="006B611C"/>
    <w:rsid w:val="006C02CB"/>
    <w:rsid w:val="006D374A"/>
    <w:rsid w:val="006D7710"/>
    <w:rsid w:val="006E1F48"/>
    <w:rsid w:val="006E61EF"/>
    <w:rsid w:val="0071081A"/>
    <w:rsid w:val="00713684"/>
    <w:rsid w:val="00713D59"/>
    <w:rsid w:val="00717A62"/>
    <w:rsid w:val="00743BDB"/>
    <w:rsid w:val="00762D90"/>
    <w:rsid w:val="007A303C"/>
    <w:rsid w:val="007B12EF"/>
    <w:rsid w:val="007B2CD9"/>
    <w:rsid w:val="007B697B"/>
    <w:rsid w:val="007D7A45"/>
    <w:rsid w:val="007E1AE2"/>
    <w:rsid w:val="007E56B9"/>
    <w:rsid w:val="007F0894"/>
    <w:rsid w:val="007F150C"/>
    <w:rsid w:val="00803897"/>
    <w:rsid w:val="00831352"/>
    <w:rsid w:val="0084399E"/>
    <w:rsid w:val="00850DB2"/>
    <w:rsid w:val="008553FF"/>
    <w:rsid w:val="00867DAF"/>
    <w:rsid w:val="008862B1"/>
    <w:rsid w:val="008917EC"/>
    <w:rsid w:val="008A2219"/>
    <w:rsid w:val="008A57C8"/>
    <w:rsid w:val="008B222E"/>
    <w:rsid w:val="008C2531"/>
    <w:rsid w:val="008E0A0F"/>
    <w:rsid w:val="008E7275"/>
    <w:rsid w:val="009052BD"/>
    <w:rsid w:val="009054AF"/>
    <w:rsid w:val="00913405"/>
    <w:rsid w:val="00917DC8"/>
    <w:rsid w:val="00941B89"/>
    <w:rsid w:val="00951DBC"/>
    <w:rsid w:val="00976661"/>
    <w:rsid w:val="00981199"/>
    <w:rsid w:val="00982451"/>
    <w:rsid w:val="00986DB2"/>
    <w:rsid w:val="00996BF1"/>
    <w:rsid w:val="009A3A09"/>
    <w:rsid w:val="009B228D"/>
    <w:rsid w:val="009B3402"/>
    <w:rsid w:val="009B4B08"/>
    <w:rsid w:val="009D1702"/>
    <w:rsid w:val="009D5FA9"/>
    <w:rsid w:val="009F0FFF"/>
    <w:rsid w:val="009F5118"/>
    <w:rsid w:val="00A06A77"/>
    <w:rsid w:val="00A06C34"/>
    <w:rsid w:val="00A136BB"/>
    <w:rsid w:val="00A23724"/>
    <w:rsid w:val="00A42DDA"/>
    <w:rsid w:val="00A5456B"/>
    <w:rsid w:val="00A64E17"/>
    <w:rsid w:val="00A84531"/>
    <w:rsid w:val="00A90975"/>
    <w:rsid w:val="00AC0814"/>
    <w:rsid w:val="00AC1F9B"/>
    <w:rsid w:val="00AC6927"/>
    <w:rsid w:val="00AE0517"/>
    <w:rsid w:val="00AF4ED0"/>
    <w:rsid w:val="00AF5FE4"/>
    <w:rsid w:val="00B34C14"/>
    <w:rsid w:val="00B7266E"/>
    <w:rsid w:val="00B73C83"/>
    <w:rsid w:val="00B73F14"/>
    <w:rsid w:val="00B77BB8"/>
    <w:rsid w:val="00B80251"/>
    <w:rsid w:val="00B924DB"/>
    <w:rsid w:val="00BB52E6"/>
    <w:rsid w:val="00BB649D"/>
    <w:rsid w:val="00BC0376"/>
    <w:rsid w:val="00BC4D17"/>
    <w:rsid w:val="00BC63E0"/>
    <w:rsid w:val="00BD766E"/>
    <w:rsid w:val="00BE1398"/>
    <w:rsid w:val="00BF0BD8"/>
    <w:rsid w:val="00C018CA"/>
    <w:rsid w:val="00C26F4F"/>
    <w:rsid w:val="00C352DA"/>
    <w:rsid w:val="00C73495"/>
    <w:rsid w:val="00C914F3"/>
    <w:rsid w:val="00CB3FBA"/>
    <w:rsid w:val="00CB628F"/>
    <w:rsid w:val="00CD4D4A"/>
    <w:rsid w:val="00CD5377"/>
    <w:rsid w:val="00CD5BF9"/>
    <w:rsid w:val="00CD7C84"/>
    <w:rsid w:val="00D02190"/>
    <w:rsid w:val="00D127F5"/>
    <w:rsid w:val="00D202D3"/>
    <w:rsid w:val="00D235F8"/>
    <w:rsid w:val="00D24BB9"/>
    <w:rsid w:val="00D457DC"/>
    <w:rsid w:val="00D62B1B"/>
    <w:rsid w:val="00D67692"/>
    <w:rsid w:val="00D7023A"/>
    <w:rsid w:val="00D73F68"/>
    <w:rsid w:val="00DF32DB"/>
    <w:rsid w:val="00E02591"/>
    <w:rsid w:val="00E42F3A"/>
    <w:rsid w:val="00E46B10"/>
    <w:rsid w:val="00E47167"/>
    <w:rsid w:val="00E50812"/>
    <w:rsid w:val="00E61482"/>
    <w:rsid w:val="00E70243"/>
    <w:rsid w:val="00E73F4D"/>
    <w:rsid w:val="00E81E16"/>
    <w:rsid w:val="00EA067F"/>
    <w:rsid w:val="00EC5785"/>
    <w:rsid w:val="00EC61B4"/>
    <w:rsid w:val="00ED2DF2"/>
    <w:rsid w:val="00ED570C"/>
    <w:rsid w:val="00EF6109"/>
    <w:rsid w:val="00EF77D6"/>
    <w:rsid w:val="00F05FB8"/>
    <w:rsid w:val="00F21BE8"/>
    <w:rsid w:val="00F57B50"/>
    <w:rsid w:val="00FA4F6E"/>
    <w:rsid w:val="00FB5D89"/>
    <w:rsid w:val="00FD0D1C"/>
    <w:rsid w:val="00FD6329"/>
    <w:rsid w:val="00FD68FD"/>
    <w:rsid w:val="00FE3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EE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locked/>
    <w:rsid w:val="00982451"/>
    <w:rPr>
      <w:b/>
      <w:bCs/>
    </w:rPr>
  </w:style>
  <w:style w:type="paragraph" w:styleId="NoSpacing">
    <w:name w:val="No Spacing"/>
    <w:basedOn w:val="Normal"/>
    <w:uiPriority w:val="99"/>
    <w:qFormat/>
    <w:rsid w:val="00982451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semiHidden/>
    <w:rsid w:val="00327733"/>
    <w:pPr>
      <w:tabs>
        <w:tab w:val="center" w:pos="4536"/>
        <w:tab w:val="right" w:pos="9072"/>
      </w:tabs>
    </w:pPr>
    <w:rPr>
      <w:sz w:val="14"/>
      <w:szCs w:val="1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7733"/>
    <w:rPr>
      <w:rFonts w:eastAsia="Times New Roman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8313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5</Pages>
  <Words>1541</Words>
  <Characters>8785</Characters>
  <Application>Microsoft Office Outlook</Application>
  <DocSecurity>0</DocSecurity>
  <Lines>0</Lines>
  <Paragraphs>0</Paragraphs>
  <ScaleCrop>false</ScaleCrop>
  <Company>oem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TİCARET BORSASI LİSESİ 2004-2005 EĞİTİM-ÖĞRETİM YILI 9</dc:title>
  <dc:subject>www.sorubak.com</dc:subject>
  <dc:creator>pcc</dc:creator>
  <cp:keywords>www.sorubak.com</cp:keywords>
  <dc:description>www.sorubak.com</dc:description>
  <cp:lastModifiedBy>edanur</cp:lastModifiedBy>
  <cp:revision>57</cp:revision>
  <cp:lastPrinted>2008-08-19T18:20:00Z</cp:lastPrinted>
  <dcterms:created xsi:type="dcterms:W3CDTF">2004-12-31T22:14:00Z</dcterms:created>
  <dcterms:modified xsi:type="dcterms:W3CDTF">2013-07-21T21:25:00Z</dcterms:modified>
  <cp:category>www.sorubak.com</cp:category>
</cp:coreProperties>
</file>