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29B71E73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D631" w14:textId="77777777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8240" behindDoc="1" locked="0" layoutInCell="1" allowOverlap="1" wp14:anchorId="40E96A14" wp14:editId="55975F2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E573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75A549D6" w14:textId="77777777" w:rsidR="001731FF" w:rsidRDefault="001731FF" w:rsidP="0062067F">
            <w:pPr>
              <w:spacing w:after="0" w:line="240" w:lineRule="auto"/>
            </w:pPr>
          </w:p>
          <w:p w14:paraId="610E8782" w14:textId="77777777" w:rsidR="000D05F4" w:rsidRDefault="000D05F4" w:rsidP="0062067F">
            <w:pPr>
              <w:spacing w:after="0" w:line="240" w:lineRule="auto"/>
            </w:pPr>
          </w:p>
          <w:p w14:paraId="05716E4E" w14:textId="77777777" w:rsidR="001731FF" w:rsidRDefault="001731FF" w:rsidP="0062067F">
            <w:pPr>
              <w:spacing w:after="0" w:line="240" w:lineRule="auto"/>
            </w:pPr>
          </w:p>
          <w:p w14:paraId="6BA16546" w14:textId="77777777" w:rsidR="001731FF" w:rsidRPr="0062067F" w:rsidRDefault="00A7774A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9504" behindDoc="1" locked="0" layoutInCell="1" allowOverlap="1" wp14:anchorId="2B2A2580" wp14:editId="0AED5A2C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0987301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8254B" w14:textId="192D4E00" w:rsidR="00717A0D" w:rsidRDefault="00FB7C3C" w:rsidP="00D211C1">
            <w:r>
              <w:rPr>
                <w:noProof/>
                <w:lang w:eastAsia="zh-CN"/>
              </w:rPr>
              <w:drawing>
                <wp:anchor distT="0" distB="0" distL="114300" distR="114300" simplePos="0" relativeHeight="251659264" behindDoc="1" locked="0" layoutInCell="1" allowOverlap="1" wp14:anchorId="4EA90614" wp14:editId="455AFAAB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  <w:p w14:paraId="7A1615B0" w14:textId="3C4AE9EA" w:rsidR="00064C71" w:rsidRPr="00064C71" w:rsidRDefault="00064C71" w:rsidP="00064C71"/>
          <w:p w14:paraId="20FC7BEB" w14:textId="77777777" w:rsidR="00064C71" w:rsidRPr="00064C71" w:rsidRDefault="00064C71" w:rsidP="00064C71"/>
          <w:p w14:paraId="250DB033" w14:textId="77777777" w:rsidR="00064C71" w:rsidRPr="00064C71" w:rsidRDefault="00064C71" w:rsidP="00064C71"/>
          <w:p w14:paraId="7117EA88" w14:textId="34139D5C" w:rsidR="00064C71" w:rsidRPr="00064C71" w:rsidRDefault="00064C71" w:rsidP="00064C71"/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D4B8F" w14:textId="77777777" w:rsidR="00717A0D" w:rsidRDefault="00A7774A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0528" behindDoc="1" locked="0" layoutInCell="1" allowOverlap="1" wp14:anchorId="4E4F3DF3" wp14:editId="510866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18487F26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733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2332507E" w14:textId="77777777" w:rsidR="00102FA2" w:rsidRDefault="00102FA2" w:rsidP="0062067F">
            <w:pPr>
              <w:spacing w:after="0" w:line="240" w:lineRule="auto"/>
            </w:pPr>
          </w:p>
          <w:p w14:paraId="5C46B7C1" w14:textId="77777777" w:rsidR="00102FA2" w:rsidRDefault="00102FA2" w:rsidP="0062067F">
            <w:pPr>
              <w:spacing w:after="0" w:line="240" w:lineRule="auto"/>
            </w:pPr>
          </w:p>
          <w:p w14:paraId="200459FB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1" locked="0" layoutInCell="1" allowOverlap="1" wp14:anchorId="4A467578" wp14:editId="0C15517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B71E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3709D7EF" w14:textId="77777777" w:rsidR="007B03B0" w:rsidRDefault="007B03B0" w:rsidP="0062067F">
            <w:pPr>
              <w:spacing w:after="0" w:line="240" w:lineRule="auto"/>
            </w:pPr>
          </w:p>
          <w:p w14:paraId="0FADC418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3600" behindDoc="1" locked="0" layoutInCell="1" allowOverlap="1" wp14:anchorId="28E3FA89" wp14:editId="4D0F103E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118D4E5B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91A6" w14:textId="77777777" w:rsidR="00717A0D" w:rsidRDefault="00562145" w:rsidP="00D33770">
            <w:r>
              <w:rPr>
                <w:noProof/>
                <w:lang w:eastAsia="zh-CN"/>
              </w:rPr>
              <w:drawing>
                <wp:anchor distT="0" distB="0" distL="114300" distR="114300" simplePos="0" relativeHeight="251662336" behindDoc="1" locked="0" layoutInCell="1" allowOverlap="1" wp14:anchorId="55EEF662" wp14:editId="4B6F01F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3AB" w14:textId="77777777" w:rsidR="00717A0D" w:rsidRDefault="0060781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4624" behindDoc="1" locked="0" layoutInCell="1" allowOverlap="1" wp14:anchorId="7CAB3DF0" wp14:editId="50741EE4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46C869BD" w14:textId="77777777" w:rsidR="000B052A" w:rsidRDefault="000B052A" w:rsidP="0062067F"/>
        </w:tc>
      </w:tr>
      <w:tr w:rsidR="000D05F4" w:rsidRPr="0062067F" w14:paraId="645B7C9B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3B29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29E7AAF8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3360" behindDoc="1" locked="0" layoutInCell="1" allowOverlap="1" wp14:anchorId="11D1F0AA" wp14:editId="3E0A6973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796AAA9" w14:textId="77777777" w:rsidR="007B03B0" w:rsidRDefault="007B03B0" w:rsidP="0062067F">
            <w:pPr>
              <w:spacing w:after="0" w:line="240" w:lineRule="auto"/>
            </w:pPr>
          </w:p>
          <w:p w14:paraId="2A1DE293" w14:textId="77777777" w:rsidR="007B03B0" w:rsidRDefault="007B03B0" w:rsidP="0062067F">
            <w:pPr>
              <w:spacing w:after="0" w:line="240" w:lineRule="auto"/>
            </w:pPr>
          </w:p>
          <w:p w14:paraId="5789D853" w14:textId="77777777" w:rsidR="007B03B0" w:rsidRDefault="007B03B0" w:rsidP="0062067F">
            <w:pPr>
              <w:spacing w:after="0" w:line="240" w:lineRule="auto"/>
            </w:pPr>
          </w:p>
          <w:p w14:paraId="5E3CC776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CD581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53579552" w14:textId="77777777" w:rsidR="001731FF" w:rsidRDefault="001731FF" w:rsidP="0062067F">
            <w:pPr>
              <w:spacing w:after="0" w:line="240" w:lineRule="auto"/>
            </w:pPr>
          </w:p>
          <w:p w14:paraId="6208545C" w14:textId="77777777" w:rsidR="007B03B0" w:rsidRDefault="007B03B0" w:rsidP="0062067F">
            <w:pPr>
              <w:spacing w:after="0" w:line="240" w:lineRule="auto"/>
            </w:pPr>
          </w:p>
          <w:p w14:paraId="74994B00" w14:textId="77777777" w:rsidR="007B03B0" w:rsidRDefault="007B03B0" w:rsidP="0062067F">
            <w:pPr>
              <w:spacing w:after="0" w:line="240" w:lineRule="auto"/>
            </w:pPr>
          </w:p>
          <w:p w14:paraId="37DF2953" w14:textId="77777777" w:rsidR="007B03B0" w:rsidRDefault="007B03B0" w:rsidP="0062067F">
            <w:pPr>
              <w:spacing w:after="0" w:line="240" w:lineRule="auto"/>
            </w:pPr>
          </w:p>
          <w:p w14:paraId="07412568" w14:textId="77777777" w:rsidR="007B03B0" w:rsidRDefault="007B03B0" w:rsidP="0062067F">
            <w:pPr>
              <w:spacing w:after="0" w:line="240" w:lineRule="auto"/>
            </w:pPr>
          </w:p>
          <w:p w14:paraId="6944A87F" w14:textId="77777777" w:rsidR="007B03B0" w:rsidRDefault="007B03B0" w:rsidP="0062067F">
            <w:pPr>
              <w:spacing w:after="0" w:line="240" w:lineRule="auto"/>
            </w:pPr>
          </w:p>
          <w:p w14:paraId="0A01064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6672" behindDoc="1" locked="0" layoutInCell="1" allowOverlap="1" wp14:anchorId="307C2364" wp14:editId="2566792A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1EF4EB48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ED6" w14:textId="77777777" w:rsidR="002210DF" w:rsidRDefault="009365D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8480" behindDoc="1" locked="0" layoutInCell="1" allowOverlap="1" wp14:anchorId="6742FED2" wp14:editId="1036B1D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8A21" w14:textId="77777777" w:rsidR="002210DF" w:rsidRPr="0062067F" w:rsidRDefault="00562145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7456" behindDoc="1" locked="0" layoutInCell="1" allowOverlap="1" wp14:anchorId="1D50EF4E" wp14:editId="44F93C48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34F2F416" w14:textId="77777777" w:rsidR="00E05EED" w:rsidRDefault="00E05EED">
      <w:pPr>
        <w:spacing w:after="0" w:line="240" w:lineRule="auto"/>
      </w:pPr>
      <w:r>
        <w:lastRenderedPageBreak/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741D3F22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ABC0B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88A71CC" wp14:editId="623C5834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505CD9D9" w14:textId="77777777" w:rsidR="001731FF" w:rsidRDefault="001731FF" w:rsidP="00717A0D">
            <w:pPr>
              <w:spacing w:after="0" w:line="240" w:lineRule="auto"/>
            </w:pPr>
          </w:p>
          <w:p w14:paraId="151E2A3C" w14:textId="77777777" w:rsidR="008E0061" w:rsidRDefault="008E0061" w:rsidP="00717A0D">
            <w:pPr>
              <w:spacing w:after="0" w:line="240" w:lineRule="auto"/>
            </w:pPr>
          </w:p>
          <w:p w14:paraId="4146EF74" w14:textId="77777777" w:rsidR="008E0061" w:rsidRDefault="008E0061" w:rsidP="00717A0D">
            <w:pPr>
              <w:spacing w:after="0" w:line="240" w:lineRule="auto"/>
            </w:pPr>
          </w:p>
          <w:p w14:paraId="595CFCB2" w14:textId="77777777" w:rsidR="008E0061" w:rsidRDefault="008E0061" w:rsidP="00717A0D">
            <w:pPr>
              <w:spacing w:after="0" w:line="240" w:lineRule="auto"/>
            </w:pPr>
          </w:p>
          <w:p w14:paraId="5F572469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1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40D72D07" w14:textId="77777777" w:rsidR="00B01CC9" w:rsidRDefault="00B01CC9" w:rsidP="00717A0D">
            <w:pPr>
              <w:spacing w:after="0" w:line="240" w:lineRule="auto"/>
            </w:pPr>
          </w:p>
          <w:p w14:paraId="19E74095" w14:textId="77777777" w:rsidR="00290EC5" w:rsidRDefault="00290EC5" w:rsidP="00717A0D">
            <w:pPr>
              <w:spacing w:after="0" w:line="240" w:lineRule="auto"/>
            </w:pPr>
          </w:p>
          <w:p w14:paraId="57A56234" w14:textId="77777777" w:rsidR="00290EC5" w:rsidRDefault="00290EC5" w:rsidP="00717A0D">
            <w:pPr>
              <w:spacing w:after="0" w:line="240" w:lineRule="auto"/>
            </w:pPr>
          </w:p>
          <w:p w14:paraId="7EB54911" w14:textId="77777777" w:rsidR="00290EC5" w:rsidRDefault="00290EC5" w:rsidP="00717A0D">
            <w:pPr>
              <w:spacing w:after="0" w:line="240" w:lineRule="auto"/>
            </w:pPr>
          </w:p>
          <w:p w14:paraId="0BC10BC3" w14:textId="77777777" w:rsidR="00290EC5" w:rsidRDefault="00290EC5" w:rsidP="00717A0D">
            <w:pPr>
              <w:spacing w:after="0" w:line="240" w:lineRule="auto"/>
            </w:pPr>
          </w:p>
          <w:p w14:paraId="07ECF19D" w14:textId="77777777" w:rsidR="00290EC5" w:rsidRDefault="00290EC5" w:rsidP="00717A0D">
            <w:pPr>
              <w:spacing w:after="0" w:line="240" w:lineRule="auto"/>
            </w:pPr>
          </w:p>
          <w:p w14:paraId="27FDC93C" w14:textId="77777777" w:rsidR="00290EC5" w:rsidRDefault="00290EC5" w:rsidP="00717A0D">
            <w:pPr>
              <w:spacing w:after="0" w:line="240" w:lineRule="auto"/>
            </w:pPr>
          </w:p>
          <w:p w14:paraId="4E1DDB49" w14:textId="77777777" w:rsidR="00290EC5" w:rsidRDefault="00290EC5" w:rsidP="00717A0D">
            <w:pPr>
              <w:spacing w:after="0" w:line="240" w:lineRule="auto"/>
            </w:pPr>
          </w:p>
          <w:p w14:paraId="6A726D36" w14:textId="77777777" w:rsidR="00290EC5" w:rsidRDefault="00290EC5" w:rsidP="00717A0D">
            <w:pPr>
              <w:spacing w:after="0" w:line="240" w:lineRule="auto"/>
            </w:pPr>
          </w:p>
          <w:p w14:paraId="42D4ADD3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5408" behindDoc="1" locked="0" layoutInCell="1" allowOverlap="1" wp14:anchorId="4010AC77" wp14:editId="5AB52872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49711D12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E022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FA237AA" w14:textId="77777777" w:rsidR="00717A0D" w:rsidRDefault="00717A0D" w:rsidP="00717A0D">
            <w:pPr>
              <w:spacing w:after="0" w:line="240" w:lineRule="auto"/>
            </w:pPr>
          </w:p>
          <w:p w14:paraId="6D3E6140" w14:textId="77777777" w:rsidR="00717A0D" w:rsidRPr="0062067F" w:rsidRDefault="00562145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66432" behindDoc="1" locked="0" layoutInCell="1" allowOverlap="1" wp14:anchorId="72DD87BC" wp14:editId="37AD2DD6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D50E" w14:textId="77777777" w:rsidR="00717A0D" w:rsidRDefault="00A7774A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71552" behindDoc="1" locked="0" layoutInCell="1" allowOverlap="1" wp14:anchorId="09C42C02" wp14:editId="45D90438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7F6B36D9" w14:textId="77777777" w:rsidR="00290EC5" w:rsidRDefault="00290EC5" w:rsidP="00717A0D"/>
          <w:p w14:paraId="4F242EF3" w14:textId="77777777" w:rsidR="00290EC5" w:rsidRDefault="00290EC5" w:rsidP="00717A0D"/>
          <w:p w14:paraId="3A29ED87" w14:textId="77777777" w:rsidR="00290EC5" w:rsidRDefault="00290EC5" w:rsidP="00717A0D"/>
          <w:p w14:paraId="758A384B" w14:textId="77777777" w:rsidR="00290EC5" w:rsidRDefault="00290EC5" w:rsidP="00717A0D"/>
          <w:p w14:paraId="529E96CC" w14:textId="77777777" w:rsidR="00290EC5" w:rsidRDefault="00290EC5" w:rsidP="00717A0D"/>
          <w:p w14:paraId="290BEC33" w14:textId="77777777" w:rsidR="00290EC5" w:rsidRDefault="00290EC5" w:rsidP="00717A0D"/>
        </w:tc>
      </w:tr>
      <w:tr w:rsidR="000D05F4" w:rsidRPr="0062067F" w14:paraId="177584B1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0C64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2576" behindDoc="1" locked="0" layoutInCell="1" allowOverlap="1" wp14:anchorId="3183BABA" wp14:editId="259F380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0C690B6F" w14:textId="77777777" w:rsidR="008E0061" w:rsidRDefault="008E0061" w:rsidP="00717A0D">
            <w:pPr>
              <w:spacing w:after="0" w:line="240" w:lineRule="auto"/>
            </w:pPr>
          </w:p>
          <w:p w14:paraId="34E85028" w14:textId="77777777" w:rsidR="008E0061" w:rsidRDefault="008E0061" w:rsidP="00717A0D">
            <w:pPr>
              <w:spacing w:after="0" w:line="240" w:lineRule="auto"/>
            </w:pPr>
          </w:p>
          <w:p w14:paraId="4F57D629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59B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5648" behindDoc="1" locked="0" layoutInCell="1" allowOverlap="1" wp14:anchorId="68344E4F" wp14:editId="39AD25A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15729F09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694BDC55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1E508E56" w14:textId="77777777" w:rsidR="008E0061" w:rsidRDefault="008E0061" w:rsidP="00717A0D">
            <w:pPr>
              <w:spacing w:after="0" w:line="240" w:lineRule="auto"/>
            </w:pPr>
          </w:p>
          <w:p w14:paraId="13712A79" w14:textId="77777777" w:rsidR="008E0061" w:rsidRDefault="008E0061" w:rsidP="00717A0D">
            <w:pPr>
              <w:spacing w:after="0" w:line="240" w:lineRule="auto"/>
            </w:pPr>
          </w:p>
          <w:p w14:paraId="77772464" w14:textId="77777777" w:rsidR="008E0061" w:rsidRDefault="008E0061" w:rsidP="00717A0D">
            <w:pPr>
              <w:spacing w:after="0" w:line="240" w:lineRule="auto"/>
            </w:pPr>
          </w:p>
          <w:p w14:paraId="30BC18A0" w14:textId="77777777" w:rsidR="000D05F4" w:rsidRDefault="000D05F4" w:rsidP="00717A0D">
            <w:pPr>
              <w:spacing w:after="0" w:line="240" w:lineRule="auto"/>
            </w:pPr>
          </w:p>
          <w:p w14:paraId="3B097530" w14:textId="77777777" w:rsidR="00290EC5" w:rsidRDefault="00290EC5" w:rsidP="00717A0D">
            <w:pPr>
              <w:spacing w:after="0" w:line="240" w:lineRule="auto"/>
            </w:pPr>
          </w:p>
          <w:p w14:paraId="74E17BB7" w14:textId="77777777" w:rsidR="00290EC5" w:rsidRDefault="00290EC5" w:rsidP="00717A0D">
            <w:pPr>
              <w:spacing w:after="0" w:line="240" w:lineRule="auto"/>
            </w:pPr>
          </w:p>
          <w:p w14:paraId="09540E0D" w14:textId="77777777" w:rsidR="00290EC5" w:rsidRDefault="00290EC5" w:rsidP="00717A0D">
            <w:pPr>
              <w:spacing w:after="0" w:line="240" w:lineRule="auto"/>
            </w:pPr>
          </w:p>
          <w:p w14:paraId="78ABB1DB" w14:textId="77777777" w:rsidR="00290EC5" w:rsidRDefault="00290EC5" w:rsidP="00717A0D">
            <w:pPr>
              <w:spacing w:after="0" w:line="240" w:lineRule="auto"/>
            </w:pPr>
          </w:p>
          <w:p w14:paraId="6DD3140B" w14:textId="77777777" w:rsidR="00290EC5" w:rsidRDefault="00290EC5" w:rsidP="00717A0D">
            <w:pPr>
              <w:spacing w:after="0" w:line="240" w:lineRule="auto"/>
            </w:pPr>
          </w:p>
          <w:p w14:paraId="55B4E301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3C5BB5B7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4049" w14:textId="77777777" w:rsidR="00717A0D" w:rsidRDefault="00717A0D" w:rsidP="00717A0D">
            <w:pPr>
              <w:spacing w:after="0" w:line="240" w:lineRule="auto"/>
            </w:pPr>
          </w:p>
          <w:p w14:paraId="775EFD05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121D941E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9744" behindDoc="1" locked="0" layoutInCell="1" allowOverlap="1" wp14:anchorId="42899822" wp14:editId="339E39D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C7FA93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8B4D" w14:textId="6F88A3CB" w:rsidR="00717A0D" w:rsidRDefault="00197710" w:rsidP="00A0035A">
            <w:pPr>
              <w:spacing w:after="0" w:line="240" w:lineRule="auto"/>
            </w:pPr>
            <w:r>
              <w:t>20-</w:t>
            </w:r>
            <w:r w:rsidR="00064C71">
              <w:t xml:space="preserve"> </w:t>
            </w:r>
          </w:p>
          <w:p w14:paraId="4FC10820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8720" behindDoc="1" locked="0" layoutInCell="1" allowOverlap="1" wp14:anchorId="581E3071" wp14:editId="19354D7F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B6196E8" w14:textId="77777777" w:rsidR="00717A0D" w:rsidRDefault="00717A0D" w:rsidP="00717A0D">
            <w:pPr>
              <w:spacing w:after="0" w:line="240" w:lineRule="auto"/>
            </w:pPr>
          </w:p>
          <w:p w14:paraId="29E70F9C" w14:textId="77777777" w:rsidR="00717A0D" w:rsidRDefault="00717A0D" w:rsidP="00717A0D">
            <w:pPr>
              <w:spacing w:after="0" w:line="240" w:lineRule="auto"/>
            </w:pPr>
          </w:p>
          <w:p w14:paraId="204E9889" w14:textId="77777777" w:rsidR="00717A0D" w:rsidRDefault="00717A0D" w:rsidP="00717A0D">
            <w:pPr>
              <w:spacing w:after="0" w:line="240" w:lineRule="auto"/>
            </w:pPr>
          </w:p>
          <w:p w14:paraId="023E707A" w14:textId="77777777" w:rsidR="00717A0D" w:rsidRDefault="00717A0D" w:rsidP="00717A0D">
            <w:pPr>
              <w:spacing w:after="0" w:line="240" w:lineRule="auto"/>
            </w:pPr>
          </w:p>
          <w:p w14:paraId="306DAE58" w14:textId="77777777" w:rsidR="00717A0D" w:rsidRDefault="00717A0D" w:rsidP="00717A0D">
            <w:pPr>
              <w:spacing w:after="0" w:line="240" w:lineRule="auto"/>
            </w:pPr>
          </w:p>
          <w:p w14:paraId="7AC63E62" w14:textId="77777777" w:rsidR="00717A0D" w:rsidRDefault="00717A0D" w:rsidP="00717A0D">
            <w:pPr>
              <w:spacing w:after="0" w:line="240" w:lineRule="auto"/>
            </w:pPr>
          </w:p>
          <w:p w14:paraId="22543355" w14:textId="77777777" w:rsidR="00717A0D" w:rsidRDefault="00717A0D" w:rsidP="00717A0D">
            <w:pPr>
              <w:spacing w:after="0" w:line="240" w:lineRule="auto"/>
            </w:pPr>
          </w:p>
          <w:p w14:paraId="134215EE" w14:textId="77777777" w:rsidR="00717A0D" w:rsidRDefault="00717A0D" w:rsidP="00717A0D">
            <w:pPr>
              <w:spacing w:after="0" w:line="240" w:lineRule="auto"/>
            </w:pPr>
          </w:p>
          <w:p w14:paraId="694FFAF7" w14:textId="77777777" w:rsidR="00717A0D" w:rsidRDefault="00717A0D" w:rsidP="00717A0D"/>
        </w:tc>
      </w:tr>
    </w:tbl>
    <w:p w14:paraId="2556FB1C" w14:textId="77777777" w:rsidR="00407D45" w:rsidRPr="00407D45" w:rsidRDefault="00407D45" w:rsidP="00407D45">
      <w:pPr>
        <w:rPr>
          <w:sz w:val="20"/>
          <w:szCs w:val="20"/>
        </w:rPr>
      </w:pPr>
    </w:p>
    <w:p w14:paraId="14EC1B8B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7D48" w14:textId="77777777" w:rsidR="00FE06FE" w:rsidRDefault="00FE06FE" w:rsidP="00CF56DA">
      <w:pPr>
        <w:spacing w:after="0" w:line="240" w:lineRule="auto"/>
      </w:pPr>
      <w:r>
        <w:separator/>
      </w:r>
    </w:p>
  </w:endnote>
  <w:endnote w:type="continuationSeparator" w:id="0">
    <w:p w14:paraId="5432EB38" w14:textId="77777777" w:rsidR="00FE06FE" w:rsidRDefault="00FE06FE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2019" w14:textId="77777777" w:rsidR="0054717C" w:rsidRDefault="0054717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4929" w14:textId="77777777" w:rsidR="0054717C" w:rsidRDefault="0054717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F34A" w14:textId="77777777" w:rsidR="0054717C" w:rsidRDefault="005471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13C9" w14:textId="77777777" w:rsidR="00FE06FE" w:rsidRDefault="00FE06FE" w:rsidP="00CF56DA">
      <w:pPr>
        <w:spacing w:after="0" w:line="240" w:lineRule="auto"/>
      </w:pPr>
      <w:r>
        <w:separator/>
      </w:r>
    </w:p>
  </w:footnote>
  <w:footnote w:type="continuationSeparator" w:id="0">
    <w:p w14:paraId="3FD365E3" w14:textId="77777777" w:rsidR="00FE06FE" w:rsidRDefault="00FE06FE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4C41" w14:textId="77777777" w:rsidR="0054717C" w:rsidRDefault="005471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D9E0C" w14:textId="77777777" w:rsidR="0054717C" w:rsidRDefault="0054717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FABB5F2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D9A675D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77C1E84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1A79CDD3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296FF8D4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47A9B6DB" w14:textId="47B6A7C6" w:rsidR="006D1277" w:rsidRPr="0062067F" w:rsidRDefault="00064C71" w:rsidP="00AB7A1F">
          <w:pPr>
            <w:pStyle w:val="stBilgi"/>
            <w:jc w:val="right"/>
          </w:pPr>
          <w:r>
            <w:t>202</w:t>
          </w:r>
          <w:r w:rsidR="0054717C">
            <w:t>2</w:t>
          </w:r>
          <w:r>
            <w:t>-202</w:t>
          </w:r>
          <w:r w:rsidR="0054717C">
            <w:t>3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54D8C13B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3B9D11C0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DD9E5E1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3B54B47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63FB0D9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3BED3A3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AC9C2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49328C28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3337A59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78D92BA8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E6CD201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FC14182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21662668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31443889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2139B6D7" w14:textId="77777777" w:rsidR="006D1277" w:rsidRPr="0062067F" w:rsidRDefault="006D1277" w:rsidP="00AB7A1F">
          <w:pPr>
            <w:pStyle w:val="stBilgi"/>
          </w:pPr>
          <w:r w:rsidRPr="0062067F">
            <w:t>NO:   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E280C21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6DC2425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1106005918">
    <w:abstractNumId w:val="0"/>
  </w:num>
  <w:num w:numId="2" w16cid:durableId="103770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85"/>
    <w:rsid w:val="000378C2"/>
    <w:rsid w:val="00051FD8"/>
    <w:rsid w:val="00053E1E"/>
    <w:rsid w:val="00061944"/>
    <w:rsid w:val="00064C71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5F7D"/>
    <w:rsid w:val="00146669"/>
    <w:rsid w:val="00150DF5"/>
    <w:rsid w:val="0017316B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4717C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0035A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E06F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0841"/>
  <w15:docId w15:val="{951A7F7A-E6CB-49BB-959E-3A7DF8C7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7B69-2C97-486A-9ED3-97FDAFF2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MATŞABLON2010NİL.dotx</Template>
  <TotalTime>1</TotalTime>
  <Pages>4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dcterms:created xsi:type="dcterms:W3CDTF">2022-12-17T16:21:00Z</dcterms:created>
  <dcterms:modified xsi:type="dcterms:W3CDTF">2022-12-17T16:21:00Z</dcterms:modified>
</cp:coreProperties>
</file>