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C2712" w14:textId="77777777" w:rsidR="00AF138E" w:rsidRDefault="00000000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 w14:anchorId="07B14615">
          <v:group id="Grup 7" o:spid="_x0000_s1026" style="position:absolute;margin-left:-28.35pt;margin-top:5.55pt;width:521.25pt;height:692.2pt;z-index:-251630592" coordsize="66198,87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">
            <v:group id="Group 25" o:spid="_x0000_s1027" style="position:absolute;width:66198;height:4679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group id="Group 14" o:spid="_x0000_s1028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<v:rect id="Rectangle 5" o:spid="_x0000_s102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f5496 [2408]" strokeweight="1.5pt">
                  <v:fill opacity="0"/>
                </v:rect>
                <v:rect id="Rectangle 10" o:spid="_x0000_s103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eeaf6 [660]" strokecolor="#c00000" strokeweight="1pt">
                  <v:stroke dashstyle="dash"/>
                </v:rect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31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f5496 [2408]" strokeweight="1.5pt"/>
              <v:shape id="AutoShape 17" o:spid="_x0000_s1032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f5496 [2408]" strokeweight="1.5pt"/>
            </v:group>
            <v:group id="Group 26" o:spid="_x0000_s1033" style="position:absolute;top:690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<v:group id="Group 27" o:spid="_x0000_s1034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<v:rect id="Rectangle 28" o:spid="_x0000_s103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" strokecolor="#2f5496 [2408]" strokeweight="1.5pt">
                  <v:fill opacity="0"/>
                </v:rect>
                <v:rect id="Rectangle 29" o:spid="_x0000_s103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" fillcolor="#deeaf6 [660]" strokecolor="#c00000" strokeweight="1pt">
                  <v:stroke dashstyle="dash"/>
                </v:rect>
              </v:group>
              <v:shape id="AutoShape 30" o:spid="_x0000_s1037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" strokecolor="#2f5496 [2408]" strokeweight="1.5pt"/>
              <v:shape id="AutoShape 31" o:spid="_x0000_s1038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Nno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" strokecolor="#2f5496 [2408]" strokeweight="1.5pt"/>
            </v:group>
            <v:group id="Group 32" o:spid="_x0000_s1039" style="position:absolute;top:1399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group id="Group 33" o:spid="_x0000_s1040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<v:rect id="Rectangle 34" o:spid="_x0000_s104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f5496 [2408]" strokeweight="1.5pt">
                  <v:fill opacity="0"/>
                </v:rect>
                <v:rect id="Rectangle 35" o:spid="_x0000_s104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eeaf6 [660]" strokecolor="#c00000" strokeweight="1pt">
                  <v:stroke dashstyle="dash"/>
                </v:rect>
              </v:group>
              <v:shape id="AutoShape 36" o:spid="_x0000_s1043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f5496 [2408]" strokeweight="1.5pt"/>
              <v:shape id="AutoShape 37" o:spid="_x0000_s1044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f5496 [2408]" strokeweight="1.5pt"/>
            </v:group>
            <v:group id="Group 38" o:spid="_x0000_s1045" style="position:absolute;top:20900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<v:group id="Group 39" o:spid="_x0000_s1046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<v:rect id="Rectangle 40" o:spid="_x0000_s104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" strokecolor="#2f5496 [2408]" strokeweight="1.5pt">
                  <v:fill opacity="0"/>
                </v:rect>
                <v:rect id="Rectangle 41" o:spid="_x0000_s104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8G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SObw/BJ+gFz+AwAA//8DAFBLAQItABQABgAIAAAAIQDb4fbL7gAAAIUBAAATAAAAAAAAAAAAAAAA&#10;AAAAAABbQ29udGVudF9UeXBlc10ueG1sUEsBAi0AFAAGAAgAAAAhAFr0LFu/AAAAFQEAAAsAAAAA&#10;AAAAAAAAAAAAHwEAAF9yZWxzLy5yZWxzUEsBAi0AFAAGAAgAAAAhANKqbwbBAAAA2wAAAA8AAAAA&#10;AAAAAAAAAAAABwIAAGRycy9kb3ducmV2LnhtbFBLBQYAAAAAAwADALcAAAD1AgAAAAA=&#10;" fillcolor="#deeaf6 [660]" strokecolor="#c00000" strokeweight="1pt">
                  <v:stroke dashstyle="dash"/>
                </v:rect>
              </v:group>
              <v:shape id="AutoShape 42" o:spid="_x0000_s1049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" strokecolor="#2f5496 [2408]" strokeweight="1.5pt"/>
              <v:shape id="AutoShape 43" o:spid="_x0000_s1050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" strokecolor="#2f5496 [2408]" strokeweight="1.5pt"/>
            </v:group>
            <v:group id="Group 44" o:spid="_x0000_s1051" style="position:absolute;top:2780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<v:group id="Group 45" o:spid="_x0000_s1052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<v:rect id="Rectangle 46" o:spid="_x0000_s105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f5496 [2408]" strokeweight="1.5pt">
                  <v:fill opacity="0"/>
                </v:rect>
                <v:rect id="Rectangle 47" o:spid="_x0000_s105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eeaf6 [660]" strokecolor="#c00000" strokeweight="1pt">
                  <v:stroke dashstyle="dash"/>
                </v:rect>
              </v:group>
              <v:shape id="AutoShape 48" o:spid="_x0000_s1055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f5496 [2408]" strokeweight="1.5pt"/>
              <v:shape id="AutoShape 49" o:spid="_x0000_s1056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f5496 [2408]" strokeweight="1.5pt"/>
            </v:group>
            <v:group id="Group 50" o:spid="_x0000_s1057" style="position:absolute;top:3470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group id="Group 51" o:spid="_x0000_s1058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<v:rect id="Rectangle 52" o:spid="_x0000_s105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f5496 [2408]" strokeweight="1.5pt">
                  <v:fill opacity="0"/>
                </v:rect>
                <v:rect id="Rectangle 53" o:spid="_x0000_s106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eeaf6 [660]" strokecolor="#c00000" strokeweight="1pt">
                  <v:stroke dashstyle="dash"/>
                </v:rect>
              </v:group>
              <v:shape id="AutoShape 54" o:spid="_x0000_s1061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f5496 [2408]" strokeweight="1.5pt"/>
              <v:shape id="AutoShape 55" o:spid="_x0000_s1062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f5496 [2408]" strokeweight="1.5pt"/>
            </v:group>
            <v:group id="Group 56" o:spid="_x0000_s1063" style="position:absolute;top:4161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<v:group id="Group 57" o:spid="_x0000_s1064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<v:rect id="Rectangle 58" o:spid="_x0000_s106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f5496 [2408]" strokeweight="1.5pt">
                  <v:fill opacity="0"/>
                </v:rect>
                <v:rect id="Rectangle 59" o:spid="_x0000_s106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eeaf6 [660]" strokecolor="#c00000" strokeweight="1pt">
                  <v:stroke dashstyle="dash"/>
                </v:rect>
              </v:group>
              <v:shape id="AutoShape 60" o:spid="_x0000_s1067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f5496 [2408]" strokeweight="1.5pt"/>
              <v:shape id="AutoShape 61" o:spid="_x0000_s1068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f5496 [2408]" strokeweight="1.5pt"/>
            </v:group>
            <v:group id="Group 62" o:spid="_x0000_s1069" style="position:absolute;top:4851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<v:group id="Group 63" o:spid="_x0000_s1070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rect id="Rectangle 64" o:spid="_x0000_s107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f5496 [2408]" strokeweight="1.5pt">
                  <v:fill opacity="0"/>
                </v:rect>
                <v:rect id="Rectangle 65" o:spid="_x0000_s107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eeaf6 [660]" strokecolor="#c00000" strokeweight="1pt">
                  <v:stroke dashstyle="dash"/>
                </v:rect>
              </v:group>
              <v:shape id="AutoShape 66" o:spid="_x0000_s1073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f5496 [2408]" strokeweight="1.5pt"/>
              <v:shape id="AutoShape 67" o:spid="_x0000_s1074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f5496 [2408]" strokeweight="1.5pt"/>
            </v:group>
            <v:group id="Group 68" o:spid="_x0000_s1075" style="position:absolute;top:55610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group id="Group 69" o:spid="_x0000_s1076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rect id="Rectangle 70" o:spid="_x0000_s107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 [2408]" strokeweight="1.5pt">
                  <v:fill opacity="0"/>
                </v:rect>
                <v:rect id="Rectangle 71" o:spid="_x0000_s107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 [660]" strokecolor="#c00000" strokeweight="1pt">
                  <v:stroke dashstyle="dash"/>
                  <v:textbox>
                    <w:txbxContent>
                      <w:p w14:paraId="4BD4CFAA" w14:textId="77777777" w:rsidR="001307F0" w:rsidRDefault="001307F0" w:rsidP="001307F0">
                        <w:pPr>
                          <w:jc w:val="center"/>
                        </w:pPr>
                        <w:r>
                          <w:t>l</w:t>
                        </w:r>
                      </w:p>
                    </w:txbxContent>
                  </v:textbox>
                </v:rect>
              </v:group>
              <v:shape id="AutoShape 72" o:spid="_x0000_s1079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 [2408]" strokeweight="1.5pt"/>
              <v:shape id="AutoShape 73" o:spid="_x0000_s1080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 [2408]" strokeweight="1.5pt"/>
            </v:group>
            <v:group id="Group 74" o:spid="_x0000_s1081" style="position:absolute;top:6251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group id="Group 75" o:spid="_x0000_s1082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<v:rect id="Rectangle 76" o:spid="_x0000_s108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f5496 [2408]" strokeweight="1.5pt">
                  <v:fill opacity="0"/>
                </v:rect>
                <v:rect id="Rectangle 77" o:spid="_x0000_s108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eeaf6 [660]" strokecolor="#c00000" strokeweight="1pt">
                  <v:stroke dashstyle="dash"/>
                </v:rect>
              </v:group>
              <v:shape id="AutoShape 78" o:spid="_x0000_s1085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f5496 [2408]" strokeweight="1.5pt"/>
              <v:shape id="AutoShape 79" o:spid="_x0000_s1086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f5496 [2408]" strokeweight="1.5pt"/>
            </v:group>
            <v:group id="Group 80" o:spid="_x0000_s1087" style="position:absolute;top:6941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group id="Group 81" o:spid="_x0000_s1088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rect id="Rectangle 82" o:spid="_x0000_s108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f5496 [2408]" strokeweight="1.5pt">
                  <v:fill opacity="0"/>
                </v:rect>
                <v:rect id="Rectangle 83" o:spid="_x0000_s109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eeaf6 [660]" strokecolor="#c00000" strokeweight="1pt">
                  <v:stroke dashstyle="dash"/>
                </v:rect>
              </v:group>
              <v:shape id="AutoShape 84" o:spid="_x0000_s1091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f5496 [2408]" strokeweight="1.5pt"/>
              <v:shape id="AutoShape 85" o:spid="_x0000_s1092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f5496 [2408]" strokeweight="1.5pt"/>
            </v:group>
            <v:group id="Group 86" o:spid="_x0000_s1093" style="position:absolute;top:7632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group id="Group 87" o:spid="_x0000_s1094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tangle 88" o:spid="_x0000_s109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f5496 [2408]" strokeweight="1.5pt">
                  <v:fill opacity="0"/>
                </v:rect>
                <v:rect id="Rectangle 89" o:spid="_x0000_s109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eeaf6 [660]" strokecolor="#c00000" strokeweight="1pt">
                  <v:stroke dashstyle="dash"/>
                </v:rect>
              </v:group>
              <v:shape id="AutoShape 90" o:spid="_x0000_s1097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f5496 [2408]" strokeweight="1.5pt"/>
              <v:shape id="AutoShape 91" o:spid="_x0000_s1098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f5496 [2408]" strokeweight="1.5pt"/>
            </v:group>
            <v:group id="Group 92" o:spid="_x0000_s1099" style="position:absolute;top:8322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<v:group id="Group 93" o:spid="_x0000_s1100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ctangle 94" o:spid="_x0000_s110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" strokecolor="#2f5496 [2408]" strokeweight="1.5pt">
                  <v:fill opacity="0"/>
                </v:rect>
                <v:rect id="Rectangle 95" o:spid="_x0000_s110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" fillcolor="#deeaf6 [660]" strokecolor="#c00000" strokeweight="1pt">
                  <v:stroke dashstyle="dash"/>
                </v:rect>
              </v:group>
              <v:shape id="AutoShape 96" o:spid="_x0000_s1103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" strokecolor="#2f5496 [2408]" strokeweight="1.5pt"/>
              <v:shape id="AutoShape 97" o:spid="_x0000_s1104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" strokecolor="#2f5496 [2408]" strokeweight="1.5pt"/>
            </v:group>
          </v:group>
        </w:pict>
      </w:r>
      <w:r w:rsidR="00797E7A">
        <w:rPr>
          <w:rFonts w:ascii="TTKB Dik Temel Abece" w:hAnsi="TTKB Dik Temel Abece"/>
          <w:sz w:val="72"/>
          <w:szCs w:val="72"/>
        </w:rPr>
        <w:t>Le</w:t>
      </w:r>
      <w:r w:rsidR="001307F0">
        <w:rPr>
          <w:rFonts w:ascii="TTKB Dik Temel Abece" w:hAnsi="TTKB Dik Temel Abece"/>
          <w:sz w:val="72"/>
          <w:szCs w:val="72"/>
        </w:rPr>
        <w:t xml:space="preserve">    </w:t>
      </w:r>
      <w:r w:rsidR="00797E7A">
        <w:rPr>
          <w:rFonts w:ascii="TTKB Dik Temel Abece" w:hAnsi="TTKB Dik Temel Abece"/>
          <w:sz w:val="72"/>
          <w:szCs w:val="72"/>
        </w:rPr>
        <w:t xml:space="preserve"> le</w:t>
      </w:r>
      <w:r w:rsidR="001307F0">
        <w:rPr>
          <w:rFonts w:ascii="TTKB Dik Temel Abece" w:hAnsi="TTKB Dik Temel Abece"/>
          <w:sz w:val="72"/>
          <w:szCs w:val="72"/>
        </w:rPr>
        <w:t xml:space="preserve">     </w:t>
      </w:r>
      <w:r w:rsidR="00797E7A">
        <w:rPr>
          <w:rFonts w:ascii="TTKB Dik Temel Abece" w:hAnsi="TTKB Dik Temel Abece"/>
          <w:sz w:val="72"/>
          <w:szCs w:val="72"/>
        </w:rPr>
        <w:t xml:space="preserve">  le      le    le      le     le</w:t>
      </w:r>
    </w:p>
    <w:p w14:paraId="22B3C637" w14:textId="77777777" w:rsidR="00AF138E" w:rsidRDefault="00AF138E" w:rsidP="00AF138E">
      <w:pPr>
        <w:rPr>
          <w:rFonts w:ascii="TTKB Dik Temel Abece" w:hAnsi="TTKB Dik Temel Abece"/>
          <w:sz w:val="72"/>
          <w:szCs w:val="72"/>
        </w:rPr>
      </w:pPr>
    </w:p>
    <w:p w14:paraId="65C7FC4D" w14:textId="77777777" w:rsidR="00AF138E" w:rsidRDefault="00AF138E" w:rsidP="00AF138E">
      <w:pPr>
        <w:rPr>
          <w:rFonts w:ascii="TTKB Dik Temel Abece" w:hAnsi="TTKB Dik Temel Abece"/>
          <w:sz w:val="72"/>
          <w:szCs w:val="72"/>
        </w:rPr>
      </w:pPr>
    </w:p>
    <w:p w14:paraId="44270B63" w14:textId="77777777" w:rsidR="00AF138E" w:rsidRDefault="00797E7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Le     le       le     le     le      le     le</w:t>
      </w:r>
    </w:p>
    <w:p w14:paraId="28ECA0A5" w14:textId="77777777" w:rsidR="00AF138E" w:rsidRDefault="00AF138E" w:rsidP="00AF138E">
      <w:pPr>
        <w:rPr>
          <w:rFonts w:ascii="TTKB Dik Temel Abece" w:hAnsi="TTKB Dik Temel Abece"/>
          <w:sz w:val="72"/>
          <w:szCs w:val="72"/>
        </w:rPr>
      </w:pPr>
    </w:p>
    <w:p w14:paraId="18DB9EF4" w14:textId="77777777" w:rsidR="00AF138E" w:rsidRDefault="00AF138E" w:rsidP="00AF138E">
      <w:pPr>
        <w:rPr>
          <w:rFonts w:ascii="TTKB Dik Temel Abece" w:hAnsi="TTKB Dik Temel Abece"/>
          <w:sz w:val="72"/>
          <w:szCs w:val="72"/>
        </w:rPr>
      </w:pPr>
    </w:p>
    <w:p w14:paraId="3C6DB548" w14:textId="77777777" w:rsidR="00AF138E" w:rsidRDefault="001307F0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Le     le      le      le     le     le      le</w:t>
      </w:r>
    </w:p>
    <w:p w14:paraId="57D05F4D" w14:textId="77777777" w:rsidR="00AF138E" w:rsidRDefault="00AF138E" w:rsidP="00AF138E">
      <w:pPr>
        <w:rPr>
          <w:rFonts w:ascii="TTKB Dik Temel Abece" w:hAnsi="TTKB Dik Temel Abece"/>
          <w:sz w:val="72"/>
          <w:szCs w:val="72"/>
        </w:rPr>
      </w:pPr>
    </w:p>
    <w:p w14:paraId="6FE4E622" w14:textId="77777777" w:rsidR="00AF138E" w:rsidRDefault="00AF138E" w:rsidP="00AF138E">
      <w:pPr>
        <w:rPr>
          <w:rFonts w:ascii="TTKB Dik Temel Abece" w:hAnsi="TTKB Dik Temel Abece"/>
          <w:sz w:val="72"/>
          <w:szCs w:val="72"/>
        </w:rPr>
      </w:pPr>
    </w:p>
    <w:p w14:paraId="3B5DAC66" w14:textId="77777777" w:rsidR="00AF138E" w:rsidRDefault="00AF138E" w:rsidP="00AF138E">
      <w:pPr>
        <w:rPr>
          <w:rFonts w:ascii="TTKB Dik Temel Abece" w:hAnsi="TTKB Dik Temel Abece"/>
          <w:sz w:val="72"/>
          <w:szCs w:val="72"/>
        </w:rPr>
      </w:pPr>
    </w:p>
    <w:p w14:paraId="13AB9D40" w14:textId="7D33DB02" w:rsidR="0068138D" w:rsidRDefault="00901FE3" w:rsidP="0068138D">
      <w:pPr>
        <w:rPr>
          <w:rFonts w:ascii="Comic Sans MS" w:hAnsi="Comic Sans MS"/>
          <w:color w:val="0070C0"/>
          <w:u w:val="single"/>
        </w:rPr>
      </w:pPr>
      <w:r>
        <w:rPr>
          <w:rFonts w:ascii="TTKB Dik Temel Abece" w:hAnsi="TTKB Dik Temel Abece"/>
          <w:sz w:val="72"/>
          <w:szCs w:val="72"/>
        </w:rPr>
        <w:t xml:space="preserve">Elle      </w:t>
      </w:r>
      <w:r w:rsidR="001B3B7A">
        <w:rPr>
          <w:rFonts w:ascii="TTKB Dik Temel Abece" w:hAnsi="TTKB Dik Temel Abece"/>
          <w:sz w:val="72"/>
          <w:szCs w:val="72"/>
        </w:rPr>
        <w:t>e</w:t>
      </w:r>
      <w:r>
        <w:rPr>
          <w:rFonts w:ascii="TTKB Dik Temel Abece" w:hAnsi="TTKB Dik Temel Abece"/>
          <w:sz w:val="72"/>
          <w:szCs w:val="72"/>
        </w:rPr>
        <w:t xml:space="preserve">lle       </w:t>
      </w:r>
      <w:r w:rsidR="001B3B7A">
        <w:rPr>
          <w:rFonts w:ascii="TTKB Dik Temel Abece" w:hAnsi="TTKB Dik Temel Abece"/>
          <w:sz w:val="72"/>
          <w:szCs w:val="72"/>
        </w:rPr>
        <w:t>e</w:t>
      </w:r>
      <w:r>
        <w:rPr>
          <w:rFonts w:ascii="TTKB Dik Temel Abece" w:hAnsi="TTKB Dik Temel Abece"/>
          <w:sz w:val="72"/>
          <w:szCs w:val="72"/>
        </w:rPr>
        <w:t xml:space="preserve">lle       </w:t>
      </w:r>
      <w:r w:rsidR="001B3B7A">
        <w:rPr>
          <w:rFonts w:ascii="TTKB Dik Temel Abece" w:hAnsi="TTKB Dik Temel Abece"/>
          <w:sz w:val="72"/>
          <w:szCs w:val="72"/>
        </w:rPr>
        <w:t>e</w:t>
      </w:r>
      <w:r>
        <w:rPr>
          <w:rFonts w:ascii="TTKB Dik Temel Abece" w:hAnsi="TTKB Dik Temel Abece"/>
          <w:sz w:val="72"/>
          <w:szCs w:val="72"/>
        </w:rPr>
        <w:t xml:space="preserve">lle       </w:t>
      </w:r>
    </w:p>
    <w:p w14:paraId="39BC4BB6" w14:textId="77777777" w:rsidR="001770C2" w:rsidRPr="001770C2" w:rsidRDefault="001770C2">
      <w:pPr>
        <w:rPr>
          <w:rFonts w:ascii="TTKB Dik Temel Abece" w:hAnsi="TTKB Dik Temel Abece"/>
          <w:sz w:val="72"/>
          <w:szCs w:val="72"/>
        </w:rPr>
      </w:pPr>
    </w:p>
    <w:sectPr w:rsidR="001770C2" w:rsidRPr="001770C2" w:rsidSect="007A24CE">
      <w:headerReference w:type="default" r:id="rId6"/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7C02A" w14:textId="77777777" w:rsidR="006232B5" w:rsidRDefault="006232B5" w:rsidP="00AF138E">
      <w:pPr>
        <w:spacing w:after="0" w:line="240" w:lineRule="auto"/>
      </w:pPr>
      <w:r>
        <w:separator/>
      </w:r>
    </w:p>
  </w:endnote>
  <w:endnote w:type="continuationSeparator" w:id="0">
    <w:p w14:paraId="23914C90" w14:textId="77777777" w:rsidR="006232B5" w:rsidRDefault="006232B5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07BB0" w14:textId="77777777" w:rsidR="006232B5" w:rsidRDefault="006232B5" w:rsidP="00AF138E">
      <w:pPr>
        <w:spacing w:after="0" w:line="240" w:lineRule="auto"/>
      </w:pPr>
      <w:r>
        <w:separator/>
      </w:r>
    </w:p>
  </w:footnote>
  <w:footnote w:type="continuationSeparator" w:id="0">
    <w:p w14:paraId="697E34B0" w14:textId="77777777" w:rsidR="006232B5" w:rsidRDefault="006232B5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35C9E" w14:textId="77777777" w:rsidR="009C196E" w:rsidRDefault="009C196E">
    <w:pPr>
      <w:pStyle w:val="stBilgi"/>
    </w:pPr>
    <w:r>
      <w:t xml:space="preserve">                               CUMHURİYET   İLKOKULU     1/A   SINIFI   ÇALIŞMA   KAĞIDI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7F0"/>
    <w:rsid w:val="00082270"/>
    <w:rsid w:val="000B1199"/>
    <w:rsid w:val="001307F0"/>
    <w:rsid w:val="00170688"/>
    <w:rsid w:val="001770C2"/>
    <w:rsid w:val="001B3B7A"/>
    <w:rsid w:val="001D5DA1"/>
    <w:rsid w:val="001F5A93"/>
    <w:rsid w:val="002B6FD0"/>
    <w:rsid w:val="002C0CBB"/>
    <w:rsid w:val="002D3A50"/>
    <w:rsid w:val="00360A0A"/>
    <w:rsid w:val="003721D6"/>
    <w:rsid w:val="00394A6D"/>
    <w:rsid w:val="003D3503"/>
    <w:rsid w:val="00496FA4"/>
    <w:rsid w:val="004F0954"/>
    <w:rsid w:val="006047B8"/>
    <w:rsid w:val="006232B5"/>
    <w:rsid w:val="0068138D"/>
    <w:rsid w:val="00797E7A"/>
    <w:rsid w:val="007A24CE"/>
    <w:rsid w:val="007D2739"/>
    <w:rsid w:val="007F64BA"/>
    <w:rsid w:val="0082777F"/>
    <w:rsid w:val="008E294D"/>
    <w:rsid w:val="00901FE3"/>
    <w:rsid w:val="009C196E"/>
    <w:rsid w:val="009D28E6"/>
    <w:rsid w:val="009F1F66"/>
    <w:rsid w:val="00A04240"/>
    <w:rsid w:val="00A269D8"/>
    <w:rsid w:val="00A30AA4"/>
    <w:rsid w:val="00AC0210"/>
    <w:rsid w:val="00AD086A"/>
    <w:rsid w:val="00AD1B1C"/>
    <w:rsid w:val="00AF138E"/>
    <w:rsid w:val="00B33495"/>
    <w:rsid w:val="00C01D39"/>
    <w:rsid w:val="00C94A0B"/>
    <w:rsid w:val="00D4633B"/>
    <w:rsid w:val="00E05D39"/>
    <w:rsid w:val="00ED542A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1" type="connector" idref="#AutoShape 16"/>
        <o:r id="V:Rule2" type="connector" idref="#AutoShape 30"/>
        <o:r id="V:Rule3" type="connector" idref="#AutoShape 17"/>
        <o:r id="V:Rule4" type="connector" idref="#AutoShape 42"/>
        <o:r id="V:Rule5" type="connector" idref="#AutoShape 73"/>
        <o:r id="V:Rule6" type="connector" idref="#AutoShape 37"/>
        <o:r id="V:Rule7" type="connector" idref="#AutoShape 78"/>
        <o:r id="V:Rule8" type="connector" idref="#AutoShape 31"/>
        <o:r id="V:Rule9" type="connector" idref="#AutoShape 36"/>
        <o:r id="V:Rule10" type="connector" idref="#AutoShape 49"/>
        <o:r id="V:Rule11" type="connector" idref="#AutoShape 84"/>
        <o:r id="V:Rule12" type="connector" idref="#AutoShape 79"/>
        <o:r id="V:Rule13" type="connector" idref="#AutoShape 54"/>
        <o:r id="V:Rule14" type="connector" idref="#AutoShape 85"/>
        <o:r id="V:Rule15" type="connector" idref="#AutoShape 60"/>
        <o:r id="V:Rule16" type="connector" idref="#AutoShape 55"/>
        <o:r id="V:Rule17" type="connector" idref="#AutoShape 90"/>
        <o:r id="V:Rule18" type="connector" idref="#AutoShape 97"/>
        <o:r id="V:Rule19" type="connector" idref="#AutoShape 72"/>
        <o:r id="V:Rule20" type="connector" idref="#AutoShape 43"/>
        <o:r id="V:Rule21" type="connector" idref="#AutoShape 67"/>
        <o:r id="V:Rule22" type="connector" idref="#AutoShape 48"/>
        <o:r id="V:Rule23" type="connector" idref="#AutoShape 61"/>
        <o:r id="V:Rule24" type="connector" idref="#AutoShape 96"/>
        <o:r id="V:Rule25" type="connector" idref="#AutoShape 91"/>
        <o:r id="V:Rule26" type="connector" idref="#AutoShape 66"/>
      </o:rules>
    </o:shapelayout>
  </w:shapeDefaults>
  <w:decimalSymbol w:val=","/>
  <w:listSeparator w:val=";"/>
  <w14:docId w14:val="3FAD0369"/>
  <w15:docId w15:val="{D6B409BE-376B-4850-AABF-88B3AF91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G&#252;zel%20Yaz&#305;%20Defteri%204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4</Template>
  <TotalTime>14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HALICI</dc:creator>
  <cp:lastModifiedBy>SERKAN DEMİR</cp:lastModifiedBy>
  <cp:revision>8</cp:revision>
  <cp:lastPrinted>2022-09-25T15:54:00Z</cp:lastPrinted>
  <dcterms:created xsi:type="dcterms:W3CDTF">2022-09-24T10:15:00Z</dcterms:created>
  <dcterms:modified xsi:type="dcterms:W3CDTF">2022-09-26T17:31:00Z</dcterms:modified>
</cp:coreProperties>
</file>