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5836D" w14:textId="77777777" w:rsidR="00AF138E" w:rsidRPr="0061392E" w:rsidRDefault="007352C3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gramStart"/>
      <w:r>
        <w:rPr>
          <w:rFonts w:ascii="TTKB Dik Temel Abece Dot" w:hAnsi="TTKB Dik Temel Abece Dot"/>
          <w:sz w:val="72"/>
          <w:szCs w:val="72"/>
        </w:rPr>
        <w:t xml:space="preserve">A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proofErr w:type="gram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000000"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13CEC4A8">
          <v:group id="Group 50" o:spid="_x0000_s1026" style="position:absolute;margin-left:-16.85pt;margin-top:5.65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2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<v:fill opacity="0"/>
              </v:rect>
              <v:rect id="Rectangle 53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4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<v:shape id="AutoShape 55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</v:group>
        </w:pict>
      </w:r>
    </w:p>
    <w:p w14:paraId="4DDFD8CB" w14:textId="77777777" w:rsidR="00AF138E" w:rsidRPr="0061392E" w:rsidRDefault="007352C3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gramStart"/>
      <w:r>
        <w:rPr>
          <w:rFonts w:ascii="TTKB Dik Temel Abece Dot" w:hAnsi="TTKB Dik Temel Abece Dot"/>
          <w:sz w:val="72"/>
          <w:szCs w:val="72"/>
        </w:rPr>
        <w:t xml:space="preserve">A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proofErr w:type="gram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 w:rsidRPr="0061392E"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t xml:space="preserve"> </w:t>
      </w:r>
      <w:r w:rsidR="00000000"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7E5B2A88">
          <v:group id="Group 56" o:spid="_x0000_s1104" style="position:absolute;margin-left:-16.85pt;margin-top:5.65pt;width:521.25pt;height:36.85pt;z-index:-2516449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10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58" o:spid="_x0000_s110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<v:fill opacity="0"/>
              </v:rect>
              <v:rect id="Rectangle 59" o:spid="_x0000_s110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60" o:spid="_x0000_s110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<v:shape id="AutoShape 61" o:spid="_x0000_s110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</v:group>
        </w:pict>
      </w:r>
      <w:r>
        <w:rPr>
          <w:rFonts w:ascii="TTKB Dik Temel Abece Dot" w:hAnsi="TTKB Dik Temel Abece Dot"/>
          <w:sz w:val="72"/>
          <w:szCs w:val="72"/>
        </w:rPr>
        <w:t xml:space="preserve">  </w:t>
      </w:r>
    </w:p>
    <w:p w14:paraId="1F8CC8AD" w14:textId="77777777" w:rsidR="00AF138E" w:rsidRPr="0061392E" w:rsidRDefault="007352C3" w:rsidP="007352C3">
      <w:pPr>
        <w:rPr>
          <w:rFonts w:ascii="TTKB Dik Temel Abece Dot" w:hAnsi="TTKB Dik Temel Abece Dot"/>
          <w:sz w:val="72"/>
          <w:szCs w:val="72"/>
        </w:rPr>
      </w:pPr>
      <w:proofErr w:type="gramStart"/>
      <w:r>
        <w:rPr>
          <w:rFonts w:ascii="TTKB Dik Temel Abece Dot" w:hAnsi="TTKB Dik Temel Abece Dot"/>
          <w:sz w:val="72"/>
          <w:szCs w:val="72"/>
        </w:rPr>
        <w:t xml:space="preserve">A 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proofErr w:type="gramEnd"/>
      <w:r>
        <w:rPr>
          <w:rFonts w:ascii="TTKB Dik Temel Abece Dot" w:hAnsi="TTKB Dik Temel Abece Dot"/>
          <w:sz w:val="72"/>
          <w:szCs w:val="72"/>
        </w:rPr>
        <w:t xml:space="preserve">  </w:t>
      </w:r>
      <w:r w:rsidRPr="0061392E"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t xml:space="preserve"> </w:t>
      </w:r>
      <w:r w:rsidR="00000000"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0A7BAAE1">
          <v:group id="Group 80" o:spid="_x0000_s1098" style="position:absolute;margin-left:-16.85pt;margin-top:5.65pt;width:521.25pt;height:36.85pt;z-index:-2516367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10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82" o:spid="_x0000_s110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<v:fill opacity="0"/>
              </v:rect>
              <v:rect id="Rectangle 83" o:spid="_x0000_s110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84" o:spid="_x0000_s110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<v:shape id="AutoShape 85" o:spid="_x0000_s109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</v:group>
        </w:pict>
      </w:r>
    </w:p>
    <w:p w14:paraId="76FB6205" w14:textId="77777777" w:rsidR="00AF138E" w:rsidRPr="0061392E" w:rsidRDefault="007352C3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sz w:val="72"/>
          <w:szCs w:val="72"/>
        </w:rPr>
        <w:t xml:space="preserve">A    </w:t>
      </w:r>
      <w:r w:rsidR="00846B2A" w:rsidRPr="0061392E">
        <w:rPr>
          <w:rFonts w:ascii="TTKB Dik Temel Abece Dot" w:hAnsi="TTKB Dik Temel Abece Dot"/>
          <w:sz w:val="72"/>
          <w:szCs w:val="72"/>
        </w:rPr>
        <w:t xml:space="preserve">  </w:t>
      </w:r>
      <w:r w:rsidR="00000000"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45573CCD">
          <v:group id="Group 86" o:spid="_x0000_s1092" style="position:absolute;margin-left:-16.85pt;margin-top:5.65pt;width:521.25pt;height:36.85pt;z-index:-25163468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9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Rectangle 88" o:spid="_x0000_s109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<v:fill opacity="0"/>
              </v:rect>
              <v:rect id="Rectangle 89" o:spid="_x0000_s109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90" o:spid="_x0000_s109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<v:shape id="AutoShape 91" o:spid="_x0000_s109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</v:group>
        </w:pict>
      </w:r>
    </w:p>
    <w:p w14:paraId="24EC5D78" w14:textId="77777777" w:rsidR="00B31F3E" w:rsidRPr="0061392E" w:rsidRDefault="00000000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3EC44DC1">
          <v:group id="_x0000_s1086" style="position:absolute;margin-left:-20.6pt;margin-top:60.15pt;width:525.75pt;height:36.85pt;z-index:-2516305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">
            <v:group id="Group 93" o:spid="_x0000_s108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rect id="Rectangle 94" o:spid="_x0000_s109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W0pb8A&#10;AADbAAAADwAAAGRycy9kb3ducmV2LnhtbESP3YrCMBCF7xd8hzCCd2uqgivVtIigeLfY9QGGZmyr&#10;zaQm0da3NwsLe3k4Px9nkw+mFU9yvrGsYDZNQBCXVjdcKTj/7D9XIHxA1thaJgUv8pBno48Nptr2&#10;fKJnESoRR9inqKAOoUul9GVNBv3UdsTRu1hnMETpKqkd9nHctHKeJEtpsOFIqLGjXU3lrXgYBd89&#10;ObT3671YLCobyWZHl4NSk/GwXYMINIT/8F/7qBWsvuD3S/wB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bSlvwAAANsAAAAPAAAAAAAAAAAAAAAAAJgCAABkcnMvZG93bnJl&#10;di54bWxQSwUGAAAAAAQABAD1AAAAhAMAAAAA&#10;" strokecolor="#2f5597" strokeweight="1.5pt">
                <v:fill opacity="0"/>
              </v:rect>
              <v:rect id="Rectangle 95" o:spid="_x0000_s109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+YcMA&#10;AADbAAAADwAAAGRycy9kb3ducmV2LnhtbERPz2vCMBS+C/sfwht4kZlugtRqFNkmODzZDvT4bN7a&#10;suala6LG/fXmMNjx4/u9WAXTigv1rrGs4HmcgCAurW64UvBZbJ5SEM4ja2wtk4IbOVgtHwYLzLS9&#10;8p4uua9EDGGXoYLa+y6T0pU1GXRj2xFH7sv2Bn2EfSV1j9cYblr5kiRTabDh2FBjR681ld/52Sj4&#10;OIVRcchn+2J3DG/Tybv+Xf/MlBo+hvUchKfg/8V/7q1WkMax8U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o+YcMAAADbAAAADwAAAAAAAAAAAAAAAACYAgAAZHJzL2Rv&#10;d25yZXYueG1sUEsFBgAAAAAEAAQA9QAAAIgDAAAAAA==&#10;" fillcolor="#deebf7" strokecolor="#c00000" strokeweight="1pt">
                <v:stroke dashstyle="dash"/>
              </v:rect>
            </v:group>
            <v:shape id="AutoShape 96" o:spid="_x0000_s108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31zsUAAADbAAAADwAAAGRycy9kb3ducmV2LnhtbESPQWvCQBSE7wX/w/KE3sxGD0VT1xAK&#10;gl6iTVtKb4/sa5I2+zZm1xj/vVsQehxm5htmnY6mFQP1rrGsYB7FIIhLqxuuFLy/bWdLEM4ja2wt&#10;k4IrOUg3k4c1Jtpe+JWGwlciQNglqKD2vkukdGVNBl1kO+LgfdveoA+yr6Tu8RLgppWLOH6SBhsO&#10;CzV29FJT+VucjYJPkj/Dasy/ilNG+vCxPxf5MVfqcTpmzyA8jf4/fG/vtILlCv6+hB8gN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31zsUAAADbAAAADwAAAAAAAAAA&#10;AAAAAAChAgAAZHJzL2Rvd25yZXYueG1sUEsFBgAAAAAEAAQA+QAAAJMDAAAAAA==&#10;" strokecolor="#2f5597" strokeweight="1.5pt"/>
            <v:shape id="AutoShape 97" o:spid="_x0000_s108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7KjsAAAADbAAAADwAAAGRycy9kb3ducmV2LnhtbERPTYvCMBC9C/6HMIK3NXUPslajiCCs&#10;l+5aFfE2NGNbbSa1ibX7781hwePjfc+XnalES40rLSsYjyIQxJnVJecKDvvNxxcI55E1VpZJwR85&#10;WC76vTnG2j55R23qcxFC2MWooPC+jqV0WUEG3cjWxIG72MagD7DJpW7wGcJNJT+jaCINlhwaCqxp&#10;XVB2Sx9GwYnktZ12yTm9r0j/HLePNPlNlBoOutUMhKfOv8X/7m+tYBrWhy/h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Eeyo7AAAAA2wAAAA8AAAAAAAAAAAAAAAAA&#10;oQIAAGRycy9kb3ducmV2LnhtbFBLBQYAAAAABAAEAPkAAACOAwAAAAA=&#10;" strokecolor="#2f5597" strokeweight="1.5pt"/>
          </v:group>
        </w:pict>
      </w:r>
      <w:r w:rsidR="007352C3">
        <w:rPr>
          <w:rFonts w:ascii="TTKB Dik Temel Abece Dot" w:hAnsi="TTKB Dik Temel Abece Dot"/>
          <w:sz w:val="72"/>
          <w:szCs w:val="72"/>
        </w:rPr>
        <w:t xml:space="preserve">A   </w:t>
      </w: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0BE7B152">
          <v:group id="Group 92" o:spid="_x0000_s1080" style="position:absolute;margin-left:-16.85pt;margin-top:5.65pt;width:521.25pt;height:36.85pt;z-index:-25163264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<v:group id="Group 93" o:spid="_x0000_s108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94" o:spid="_x0000_s108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<v:fill opacity="0"/>
              </v:rect>
              <v:rect id="Rectangle 95" o:spid="_x0000_s108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96" o:spid="_x0000_s108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<v:shape id="AutoShape 97" o:spid="_x0000_s108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</v:group>
        </w:pict>
      </w:r>
    </w:p>
    <w:p w14:paraId="1ACA7D9E" w14:textId="77777777" w:rsidR="00B31F3E" w:rsidRPr="0061392E" w:rsidRDefault="007352C3" w:rsidP="007352C3">
      <w:pPr>
        <w:rPr>
          <w:rFonts w:ascii="TTKB Dik Temel Abece Dot" w:hAnsi="TTKB Dik Temel Abece Dot"/>
          <w:sz w:val="72"/>
          <w:szCs w:val="72"/>
        </w:rPr>
      </w:pPr>
      <w:proofErr w:type="gramStart"/>
      <w:r>
        <w:rPr>
          <w:rFonts w:ascii="TTKB Dik Temel Abece Dot" w:hAnsi="TTKB Dik Temel Abece Dot"/>
          <w:sz w:val="72"/>
          <w:szCs w:val="72"/>
        </w:rPr>
        <w:t>a</w:t>
      </w:r>
      <w:proofErr w:type="gram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9F315B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9F315B"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14:paraId="6541D2A4" w14:textId="77777777" w:rsidR="00BB0963" w:rsidRPr="0061392E" w:rsidRDefault="00000000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528A3FD9">
          <v:group id="_x0000_s1074" style="position:absolute;margin-left:-19.85pt;margin-top:5.7pt;width:523.5pt;height:36.85pt;z-index:-2516285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">
            <v:group id="Group 93" o:spid="_x0000_s107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rect id="Rectangle 94" o:spid="_x0000_s107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cke8AA&#10;AADbAAAADwAAAGRycy9kb3ducmV2LnhtbESPTWrDMBCF94HeQUyhu1huDKVxrIQSSOku1M0BBmss&#10;u7VGjqTG7u2rQCDLx/v5eNVutoO4kA+9YwXPWQ6CuHG6Z6Pg9HVYvoIIEVnj4JgU/FGA3fZhUWGp&#10;3cSfdKmjEWmEQ4kKuhjHUsrQdGQxZG4kTl7rvMWYpDdSe5zSuB3kKs9fpMWeE6HDkfYdNT/1r1Vw&#10;nMijO3+f66IwLpHtntp3pZ4e57cNiEhzvIdv7Q+tYF3A9Uv6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8cke8AAAADbAAAADwAAAAAAAAAAAAAAAACYAgAAZHJzL2Rvd25y&#10;ZXYueG1sUEsFBgAAAAAEAAQA9QAAAIUDAAAAAA==&#10;" strokecolor="#2f5597" strokeweight="1.5pt">
                <v:fill opacity="0"/>
              </v:rect>
              <v:rect id="Rectangle 95" o:spid="_x0000_s107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6iuccA&#10;AADbAAAADwAAAGRycy9kb3ducmV2LnhtbESPT2vCQBTE7wW/w/KEXkrdtIqY6CrSP6B4Mim0x2f2&#10;mQSzb9PsVrf99N1CweMwM79hFqtgWnGm3jWWFTyMEhDEpdUNVwreitf7GQjnkTW2lknBNzlYLQc3&#10;C8y0vfCezrmvRISwy1BB7X2XSenKmgy6ke2Io3e0vUEfZV9J3eMlwk0rH5NkKg02HBdq7OippvKU&#10;fxkF20O4K97zdF/sPsLzdPyif9afqVK3w7Ceg/AU/DX8395oBekE/r7EH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+ornHAAAA2wAAAA8AAAAAAAAAAAAAAAAAmAIAAGRy&#10;cy9kb3ducmV2LnhtbFBLBQYAAAAABAAEAPUAAACMAwAAAAA=&#10;" fillcolor="#deebf7" strokecolor="#c00000" strokeweight="1pt">
                <v:stroke dashstyle="dash"/>
              </v:rect>
            </v:group>
            <v:shape id="AutoShape 96" o:spid="_x0000_s107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lpFsUAAADbAAAADwAAAGRycy9kb3ducmV2LnhtbESPQWvCQBSE74X+h+UVvNWNBUWjmyCC&#10;0F6iphXx9si+JqnZt2l2jfHfdwuFHoeZ+YZZpYNpRE+dqy0rmIwjEMSF1TWXCj7et89zEM4ja2ws&#10;k4I7OUiTx4cVxtre+EB97ksRIOxiVFB538ZSuqIig25sW+LgfdrOoA+yK6Xu8BbgppEvUTSTBmsO&#10;CxW2tKmouORXo+BE8qtfDNk5/16T3h3frnm2z5QaPQ3rJQhPg/8P/7VftYLFFH6/hB8gk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lpFsUAAADbAAAADwAAAAAAAAAA&#10;AAAAAAChAgAAZHJzL2Rvd25yZXYueG1sUEsFBgAAAAAEAAQA+QAAAJMDAAAAAA==&#10;" strokecolor="#2f5597" strokeweight="1.5pt"/>
            <v:shape id="AutoShape 97" o:spid="_x0000_s107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v3YcQAAADbAAAADwAAAGRycy9kb3ducmV2LnhtbESPQWvCQBSE7wX/w/IKvZlNPYhGVxFB&#10;sJdU05bi7ZF9JtHs2zS7xvjvXUHocZiZb5j5sje16Kh1lWUF71EMgji3uuJCwffXZjgB4Tyyxtoy&#10;KbiRg+Vi8DLHRNsr76nLfCEChF2CCkrvm0RKl5dk0EW2IQ7e0bYGfZBtIXWL1wA3tRzF8VgarDgs&#10;lNjQuqT8nF2Mgl+Sp27ap4fsb0X68+fjkqW7VKm31341A+Gp9//hZ3urFUzH8PgSfo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/dhxAAAANsAAAAPAAAAAAAAAAAA&#10;AAAAAKECAABkcnMvZG93bnJldi54bWxQSwUGAAAAAAQABAD5AAAAkgMAAAAA&#10;" strokecolor="#2f5597" strokeweight="1.5pt"/>
          </v:group>
        </w:pict>
      </w: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1CC0565B">
          <v:group id="_x0000_s1068" style="position:absolute;margin-left:-16.1pt;margin-top:59.05pt;width:507.85pt;height:36.85pt;z-index:-2516264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">
            <v:group id="Group 93" o:spid="_x0000_s107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94" o:spid="_x0000_s107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Prn78A&#10;AADbAAAADwAAAGRycy9kb3ducmV2LnhtbESP3YrCMBCF7xd8hzCCd2uqgiu1qYigeLfY9QGGZmyr&#10;zaQm0da3NwsLe3k4Px8n2wymFU9yvrGsYDZNQBCXVjdcKTj/7D9XIHxA1thaJgUv8rDJRx8Zptr2&#10;fKJnESoRR9inqKAOoUul9GVNBv3UdsTRu1hnMETpKqkd9nHctHKeJEtpsOFIqLGjXU3lrXgYBd89&#10;ObT3671YLCobyWZHl4NSk/GwXYMINIT/8F/7qBXMv+D3S/wBMn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Q+ufvwAAANsAAAAPAAAAAAAAAAAAAAAAAJgCAABkcnMvZG93bnJl&#10;di54bWxQSwUGAAAAAAQABAD1AAAAhAMAAAAA&#10;" strokecolor="#2f5597" strokeweight="1.5pt">
                <v:fill opacity="0"/>
              </v:rect>
              <v:rect id="Rectangle 95" o:spid="_x0000_s107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xhW8MA&#10;AADbAAAADwAAAGRycy9kb3ducmV2LnhtbERPy2rCQBTdF/oPwxW6KTrRgjTRUaQPqHRlUtDlNXNN&#10;gpk7MTPVqV/fWQguD+c9XwbTijP1rrGsYDxKQBCXVjdcKfgpPoevIJxH1thaJgV/5GC5eHyYY6bt&#10;hTd0zn0lYgi7DBXU3neZlK6syaAb2Y44cgfbG/QR9pXUPV5iuGnlJEmm0mDDsaHGjt5qKo/5r1Gw&#10;3ofnYpunm+J7F96nLx/6ujqlSj0NwmoGwlPwd/HN/aUVTOLY+C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xhW8MAAADbAAAADwAAAAAAAAAAAAAAAACYAgAAZHJzL2Rv&#10;d25yZXYueG1sUEsFBgAAAAAEAAQA9QAAAIgDAAAAAA==&#10;" fillcolor="#deebf7" strokecolor="#c00000" strokeweight="1pt">
                <v:stroke dashstyle="dash"/>
              </v:rect>
            </v:group>
            <v:shape id="AutoShape 96" o:spid="_x0000_s107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uq9MQAAADbAAAADwAAAGRycy9kb3ducmV2LnhtbESPQWvCQBSE7wX/w/IK3symHopGVxFB&#10;sJdo05bi7ZF9JtHs25hdY/z3bkHocZiZb5j5sje16Kh1lWUFb1EMgji3uuJCwffXZjQB4Tyyxtoy&#10;KbiTg+Vi8DLHRNsbf1KX+UIECLsEFZTeN4mULi/JoItsQxy8o20N+iDbQuoWbwFuajmO43dpsOKw&#10;UGJD65Lyc3Y1Cn5Jnrppnx6yy4r07ufjmqX7VKnha7+agfDU+//ws73VCsZT+PsSfoB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m6r0xAAAANsAAAAPAAAAAAAAAAAA&#10;AAAAAKECAABkcnMvZG93bnJldi54bWxQSwUGAAAAAAQABAD5AAAAkgMAAAAA&#10;" strokecolor="#2f5597" strokeweight="1.5pt"/>
            <v:shape id="AutoShape 97" o:spid="_x0000_s106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iVtMEAAADbAAAADwAAAGRycy9kb3ducmV2LnhtbERPTWvCQBC9F/wPywje6kYFqdFVRBD0&#10;EttUEW9Ddkyi2dmYXWP677uHQo+P971YdaYSLTWutKxgNIxAEGdWl5wrOH5v3z9AOI+ssbJMCn7I&#10;wWrZe1tgrO2Lv6hNfS5CCLsYFRTe17GULivIoBvamjhwV9sY9AE2udQNvkK4qeQ4iqbSYMmhocCa&#10;NgVl9/RpFJxJ3tpZl1zSx5r04bR/pslnotSg363nIDx1/l/8595pBZOwPnwJP0A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eJW0wQAAANsAAAAPAAAAAAAAAAAAAAAA&#10;AKECAABkcnMvZG93bnJldi54bWxQSwUGAAAAAAQABAD5AAAAjwMAAAAA&#10;" strokecolor="#2f5597" strokeweight="1.5pt"/>
          </v:group>
        </w:pict>
      </w: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19BD9177">
          <v:group id="_x0000_s1062" style="position:absolute;margin-left:-16.1pt;margin-top:59.05pt;width:507.85pt;height:36.85pt;z-index:-25162035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">
            <v:group id="Group 93" o:spid="_x0000_s106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94" o:spid="_x0000_s106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F7Qb0A&#10;AADbAAAADwAAAGRycy9kb3ducmV2LnhtbESP3YrCMBCF7xd8hzCCd5pqQaRrFBEU78TqAwzN2HZt&#10;JjWJtr69EYS9PJyfj7Nc96YRT3K+tqxgOklAEBdW11wquJx34wUIH5A1NpZJwYs8rFeDnyVm2nZ8&#10;omceShFH2GeooAqhzaT0RUUG/cS2xNG7WmcwROlKqR12cdw0cpYkc2mw5kiosKVtRcUtfxgFx44c&#10;2vvfPU/T0kay2dJ1r9Ro2G9+QQTqw3/42z5oBWkKny/xB8jV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aF7Qb0AAADbAAAADwAAAAAAAAAAAAAAAACYAgAAZHJzL2Rvd25yZXYu&#10;eG1sUEsFBgAAAAAEAAQA9QAAAIIDAAAAAA==&#10;" strokecolor="#2f5597" strokeweight="1.5pt">
                <v:fill opacity="0"/>
              </v:rect>
              <v:rect id="Rectangle 95" o:spid="_x0000_s106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j9g8YA&#10;AADbAAAADwAAAGRycy9kb3ducmV2LnhtbESPQWvCQBSE7wX/w/KEXkrdqEVq6iqiLbR4MhHs8TX7&#10;mgSzb2N2q6u/visUehxm5htmtgimESfqXG1ZwXCQgCAurK65VLDL3x6fQTiPrLGxTAou5GAx793N&#10;MNX2zFs6Zb4UEcIuRQWV920qpSsqMugGtiWO3rftDPoou1LqDs8Rbho5SpKJNFhzXKiwpVVFxSH7&#10;MQo+vsJDvs+m23zzGdaT8au+Lo9Tpe77YfkCwlPw/+G/9rtWMH6C2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j9g8YAAADbAAAADwAAAAAAAAAAAAAAAACYAgAAZHJz&#10;L2Rvd25yZXYueG1sUEsFBgAAAAAEAAQA9QAAAIsDAAAAAA==&#10;" fillcolor="#deebf7" strokecolor="#c00000" strokeweight="1pt">
                <v:stroke dashstyle="dash"/>
              </v:rect>
            </v:group>
            <v:shape id="AutoShape 96" o:spid="_x0000_s106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82LMQAAADbAAAADwAAAGRycy9kb3ducmV2LnhtbESPQWvCQBSE7wX/w/KE3upGpWKjq4gg&#10;2Evaxpbi7ZF9JtHs25hdY/z3bkHocZiZb5j5sjOVaKlxpWUFw0EEgjizuuRcwfdu8zIF4Tyyxsoy&#10;KbiRg+Wi9zTHWNsrf1Gb+lwECLsYFRTe17GULivIoBvYmjh4B9sY9EE2udQNXgPcVHIURRNpsOSw&#10;UGBN64KyU3oxCn5JHtu3Ltmn5xXpj5/3S5p8Jko997vVDISnzv+HH+2tVjB+hb8v4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DzYsxAAAANsAAAAPAAAAAAAAAAAA&#10;AAAAAKECAABkcnMvZG93bnJldi54bWxQSwUGAAAAAAQABAD5AAAAkgMAAAAA&#10;" strokecolor="#2f5597" strokeweight="1.5pt"/>
            <v:shape id="AutoShape 97" o:spid="_x0000_s106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oW8UAAADbAAAADwAAAGRycy9kb3ducmV2LnhtbESPQWvCQBSE70L/w/IK3urGCtJGN0EE&#10;ob3EmlbE2yP7mqRm36bZNcZ/3xUKHoeZ+YZZpoNpRE+dqy0rmE4iEMSF1TWXCr4+N08vIJxH1thY&#10;JgVXcpAmD6MlxtpeeEd97ksRIOxiVFB538ZSuqIig25iW+LgfdvOoA+yK6Xu8BLgppHPUTSXBmsO&#10;CxW2tK6oOOVno+BA8qd/HbJj/rsivd2/n/PsI1Nq/DisFiA8Df4e/m+/aQWzOdy+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92oW8UAAADbAAAADwAAAAAAAAAA&#10;AAAAAAChAgAAZHJzL2Rvd25yZXYueG1sUEsFBgAAAAAEAAQA+QAAAJMDAAAAAA==&#10;" strokecolor="#2f5597" strokeweight="1.5pt"/>
          </v:group>
        </w:pict>
      </w:r>
      <w:proofErr w:type="gram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gram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14:paraId="293AB8EB" w14:textId="77777777" w:rsidR="00A35311" w:rsidRPr="0061392E" w:rsidRDefault="00000000" w:rsidP="007352C3">
      <w:pPr>
        <w:tabs>
          <w:tab w:val="left" w:pos="1950"/>
          <w:tab w:val="left" w:pos="2145"/>
        </w:tabs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188242BF">
          <v:group id="_x0000_s1056" style="position:absolute;margin-left:-20.85pt;margin-top:59.15pt;width:520.5pt;height:41.15pt;z-index:-251622400" coordorigin="977,2622" coordsize="10528,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">
            <v:group id="Group 93" o:spid="_x0000_s1059" style="position:absolute;left:977;top:2622;width:10513;height:737" coordorigin="977,2622" coordsize="10513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94" o:spid="_x0000_s1061" style="position:absolute;left:977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JUXL8A&#10;AADbAAAADwAAAGRycy9kb3ducmV2LnhtbESP3YrCMBCF7xd8hzCCd2uqBVlqUxFB8U62+gBDM7bV&#10;ZlKTaOvbbxYW9vJwfj5OvhlNJ17kfGtZwWKegCCurG65VnA57z+/QPiArLGzTAre5GFTTD5yzLQd&#10;+JteZahFHGGfoYImhD6T0lcNGfRz2xNH72qdwRClq6V2OMRx08llkqykwZYjocGedg1V9/JpFJwG&#10;cmgft0eZprWNZLOj60Gp2XTcrkEEGsN/+K991ApWKfx+iT9AF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ElRcvwAAANsAAAAPAAAAAAAAAAAAAAAAAJgCAABkcnMvZG93bnJl&#10;di54bWxQSwUGAAAAAAQABAD1AAAAhAMAAAAA&#10;" strokecolor="#2f5597" strokeweight="1.5pt">
                <v:fill opacity="0"/>
              </v:rect>
              <v:rect id="Rectangle 95" o:spid="_x0000_s106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SnscA&#10;AADbAAAADwAAAGRycy9kb3ducmV2LnhtbESPQWvCQBSE7wX/w/KEXkrdtJZQU1eRtoLFk0mhPb5m&#10;n0kw+zbNbnX117uC0OMwM98w03kwrdhT7xrLCh5GCQji0uqGKwWfxfL+GYTzyBpby6TgSA7ms8HN&#10;FDNtD7yhfe4rESHsMlRQe99lUrqyJoNuZDvi6G1tb9BH2VdS93iIcNPKxyRJpcGG40KNHb3WVO7y&#10;P6Pg4yfcFV/5ZFOsv8NbOn7Xp8XvRKnbYVi8gPAU/H/42l5pBekTXL7EHyBn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r0p7HAAAA2wAAAA8AAAAAAAAAAAAAAAAAmAIAAGRy&#10;cy9kb3ducmV2LnhtbFBLBQYAAAAABAAEAPUAAACMAwAAAAA=&#10;" fillcolor="#deebf7" strokecolor="#c00000" strokeweight="1pt">
                <v:stroke dashstyle="dash"/>
              </v:rect>
            </v:group>
            <v:shape id="AutoShape 96" o:spid="_x0000_s1058" type="#_x0000_t32" style="position:absolute;left:1095;top:2708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ZMcUAAADbAAAADwAAAGRycy9kb3ducmV2LnhtbESPQWvCQBSE70L/w/IK3urGgtJGN0EE&#10;ob3EmlbE2yP7mqRm36bZNcZ/3xUKHoeZ+YZZpoNpRE+dqy0rmE4iEMSF1TWXCr4+N08vIJxH1thY&#10;JgVXcpAmD6MlxtpeeEd97ksRIOxiVFB538ZSuqIig25iW+LgfdvOoA+yK6Xu8BLgppHPUTSXBmsO&#10;CxW2tK6oOOVno+BA8qd/HbJj/rsivd2/n/PsI1Nq/DisFiA8Df4e/m+/aQXzGdy+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wZMcUAAADbAAAADwAAAAAAAAAA&#10;AAAAAAChAgAAZHJzL2Rvd25yZXYueG1sUEsFBgAAAAAEAAQA+QAAAJMDAAAAAA==&#10;" strokecolor="#2f5597" strokeweight="1.5pt"/>
            <v:shape id="AutoShape 97" o:spid="_x0000_s105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6HRsQAAADbAAAADwAAAGRycy9kb3ducmV2LnhtbESPQWvCQBSE74X+h+UVvOlGD8GmriJC&#10;oV6iRqV4e2SfSdrs25hdY/z3bkHocZiZb5jZoje16Kh1lWUF41EEgji3uuJCwWH/OZyCcB5ZY22Z&#10;FNzJwWL++jLDRNsb76jLfCEChF2CCkrvm0RKl5dk0I1sQxy8s20N+iDbQuoWbwFuajmJolgarDgs&#10;lNjQqqT8N7saBd8kf7r3Pj1llyXpzXF9zdJtqtTgrV9+gPDU+//ws/2lFcQx/H0JP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bodGxAAAANsAAAAPAAAAAAAAAAAA&#10;AAAAAKECAABkcnMvZG93bnJldi54bWxQSwUGAAAAAAQABAD5AAAAkgMAAAAA&#10;" strokecolor="#2f5597" strokeweight="1.5pt"/>
          </v:group>
        </w:pict>
      </w:r>
      <w:proofErr w:type="gram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gram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7352C3">
        <w:rPr>
          <w:rFonts w:ascii="TTKB Dik Temel Abece Dot" w:hAnsi="TTKB Dik Temel Abece Dot"/>
          <w:sz w:val="72"/>
          <w:szCs w:val="72"/>
        </w:rPr>
        <w:t xml:space="preserve"> a </w:t>
      </w:r>
    </w:p>
    <w:p w14:paraId="4CD4D2F5" w14:textId="77777777" w:rsidR="00A82790" w:rsidRPr="0061392E" w:rsidRDefault="00000000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58475BEC">
          <v:group id="_x0000_s1050" style="position:absolute;margin-left:-14.6pt;margin-top:58.45pt;width:508.6pt;height:36.85pt;z-index:-25161830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">
            <v:group id="Group 93" o:spid="_x0000_s105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rect id="Rectangle 94" o:spid="_x0000_s105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JSr4A&#10;AADbAAAADwAAAGRycy9kb3ducmV2LnhtbESP3YrCMBCF7xd8hzCCd9tUBZFqFBEU78TqAwzN2Fab&#10;SU2irW9vFha8PJyfj7Nc96YRL3K+tqxgnKQgiAuray4VXM673zkIH5A1NpZJwZs8rFeDnyVm2nZ8&#10;olceShFH2GeooAqhzaT0RUUGfWJb4uhdrTMYonSl1A67OG4aOUnTmTRYcyRU2NK2ouKeP42CY0cO&#10;7eP2yKfT0kay2dJ1r9Ro2G8WIAL14Rv+bx+0gvkY/r7EHy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mAiUq+AAAA2wAAAA8AAAAAAAAAAAAAAAAAmAIAAGRycy9kb3ducmV2&#10;LnhtbFBLBQYAAAAABAAEAPUAAACDAwAAAAA=&#10;" strokecolor="#2f5597" strokeweight="1.5pt">
                <v:fill opacity="0"/>
              </v:rect>
              <v:rect id="Rectangle 95" o:spid="_x0000_s1054" style="position:absolute;left:1080;top:2835;width:10410;height:3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IJi8YA&#10;AADbAAAADwAAAGRycy9kb3ducmV2LnhtbESPQWvCQBSE74X+h+UVvJS6qQXR6CpSFZSeTIR6fGaf&#10;SWj2bZpddeuv7xYKHoeZ+YaZzoNpxIU6V1tW8NpPQBAXVtdcKtjn65cRCOeRNTaWScEPOZjPHh+m&#10;mGp75R1dMl+KCGGXooLK+zaV0hUVGXR92xJH72Q7gz7KrpS6w2uEm0YOkmQoDdYcFyps6b2i4is7&#10;GwXbY3jOP7PxLv84hOXwbaVvi++xUr2nsJiA8BT8Pfzf3mgFowH8fY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IJi8YAAADbAAAADwAAAAAAAAAAAAAAAACYAgAAZHJz&#10;L2Rvd25yZXYueG1sUEsFBgAAAAAEAAQA9QAAAIsDAAAAAA==&#10;" fillcolor="#deebf7" strokecolor="#c00000" strokeweight="1pt">
                <v:stroke dashstyle="dash"/>
              </v:rect>
            </v:group>
            <v:shape id="AutoShape 96" o:spid="_x0000_s105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CJMUAAADbAAAADwAAAGRycy9kb3ducmV2LnhtbESPQWvCQBSE74X+h+UVvOnGCmKjmyCC&#10;0F6iphXx9si+JqnZt2l2jfHfdwuFHoeZ+YZZpYNpRE+dqy0rmE4iEMSF1TWXCj7et+MFCOeRNTaW&#10;ScGdHKTJ48MKY21vfKA+96UIEHYxKqi8b2MpXVGRQTexLXHwPm1n0AfZlVJ3eAtw08jnKJpLgzWH&#10;hQpb2lRUXPKrUXAi+dW/DNk5/16T3h3frnm2z5QaPQ3rJQhPg/8P/7VftYLFDH6/hB8gk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BXCJMUAAADbAAAADwAAAAAAAAAA&#10;AAAAAAChAgAAZHJzL2Rvd25yZXYueG1sUEsFBgAAAAAEAAQA+QAAAJMDAAAAAA==&#10;" strokecolor="#2f5597" strokeweight="1.5pt"/>
            <v:shape id="AutoShape 97" o:spid="_x0000_s105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xaUMUAAADbAAAADwAAAGRycy9kb3ducmV2LnhtbESPQWvCQBSE74X+h+UVvOnGImKjmyCC&#10;0F6iphXx9si+JqnZt2l2jfHfdwuFHoeZ+YZZpYNpRE+dqy0rmE4iEMSF1TWXCj7et+MFCOeRNTaW&#10;ScGdHKTJ48MKY21vfKA+96UIEHYxKqi8b2MpXVGRQTexLXHwPm1n0AfZlVJ3eAtw08jnKJpLgzWH&#10;hQpb2lRUXPKrUXAi+dW/DNk5/16T3h3frnm2z5QaPQ3rJQhPg/8P/7VftYLFDH6/hB8gk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/xaUMUAAADbAAAADwAAAAAAAAAA&#10;AAAAAAChAgAAZHJzL2Rvd25yZXYueG1sUEsFBgAAAAAEAAQA+QAAAJMDAAAAAA==&#10;" strokecolor="#2f5597" strokeweight="1.5pt"/>
          </v:group>
        </w:pict>
      </w:r>
      <w:proofErr w:type="gram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gram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14:paraId="1BADD4B4" w14:textId="77777777" w:rsidR="00A82790" w:rsidRPr="0061392E" w:rsidRDefault="007352C3" w:rsidP="007352C3">
      <w:pPr>
        <w:rPr>
          <w:rFonts w:ascii="TTKB Dik Temel Abece Dot" w:hAnsi="TTKB Dik Temel Abece Dot"/>
          <w:sz w:val="72"/>
          <w:szCs w:val="72"/>
        </w:rPr>
      </w:pPr>
      <w:proofErr w:type="gramStart"/>
      <w:r>
        <w:rPr>
          <w:rFonts w:ascii="TTKB Dik Temel Abece Dot" w:hAnsi="TTKB Dik Temel Abece Dot"/>
          <w:sz w:val="72"/>
          <w:szCs w:val="72"/>
        </w:rPr>
        <w:t>a</w:t>
      </w:r>
      <w:proofErr w:type="gramEnd"/>
      <w:r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14:paraId="76C5ACBE" w14:textId="77777777" w:rsidR="00BA190E" w:rsidRDefault="00000000" w:rsidP="007352C3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449E51F6">
          <v:group id="_x0000_s1044" style="position:absolute;margin-left:-16.6pt;margin-top:7.35pt;width:508.6pt;height:36.85pt;z-index:-25161625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">
            <v:group id="Group 93" o:spid="_x0000_s104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94" o:spid="_x0000_s104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pjtr8A&#10;AADbAAAADwAAAGRycy9kb3ducmV2LnhtbESP3YrCMBCF7wXfIYzgnaYqiHabiggue7dYfYChGduu&#10;zaQm0da33wgLe3k4Px8n2w2mFU9yvrGsYDFPQBCXVjdcKbicj7MNCB+QNbaWScGLPOzy8SjDVNue&#10;T/QsQiXiCPsUFdQhdKmUvqzJoJ/bjjh6V+sMhihdJbXDPo6bVi6TZC0NNhwJNXZ0qKm8FQ+j4Lsn&#10;h/b+cy9Wq8pGsjnQ9VOp6WTYf4AINIT/8F/7SytYb+H9Jf4Amf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+mO2vwAAANsAAAAPAAAAAAAAAAAAAAAAAJgCAABkcnMvZG93bnJl&#10;di54bWxQSwUGAAAAAAQABAD1AAAAhAMAAAAA&#10;" strokecolor="#2f5597" strokeweight="1.5pt">
                <v:fill opacity="0"/>
              </v:rect>
              <v:rect id="Rectangle 95" o:spid="_x0000_s1048" style="position:absolute;left:1080;top:2835;width:10410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CQMQA&#10;AADbAAAADwAAAGRycy9kb3ducmV2LnhtbERPy2rCQBTdF/oPwy24KXWigo/oKGIrKK5MCu3ymrlN&#10;QjN30sxUp/16ZyG4PJz3YhVMI87UudqygkE/AUFcWF1zqeA9375MQTiPrLGxTAr+yMFq+fiwwFTb&#10;Cx/pnPlSxBB2KSqovG9TKV1RkUHXty1x5L5sZ9BH2JVSd3iJ4aaRwyQZS4M1x4YKW9pUVHxnv0bB&#10;/hSe849sdswPn+F1PHrT/+ufmVK9p7Ceg/AU/F18c++0gklcH7/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JQkDEAAAA2wAAAA8AAAAAAAAAAAAAAAAAmAIAAGRycy9k&#10;b3ducmV2LnhtbFBLBQYAAAAABAAEAPUAAACJAwAAAAA=&#10;" fillcolor="#deebf7" strokecolor="#c00000" strokeweight="1pt">
                <v:stroke dashstyle="dash"/>
              </v:rect>
            </v:group>
            <v:shape id="AutoShape 96" o:spid="_x0000_s104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6J78UAAADbAAAADwAAAGRycy9kb3ducmV2LnhtbESPQWvCQBSE74L/YXlCb7rRQ2ujmyCC&#10;0F5Sm1bE2yP7mqRm36bZNab/3i0UPA4z8w2zTgfTiJ46V1tWMJ9FIIgLq2suFXx+7KZLEM4ja2ws&#10;k4JfcpAm49EaY22v/E597ksRIOxiVFB538ZSuqIig25mW+LgfdnOoA+yK6Xu8BrgppGLKHqUBmsO&#10;CxW2tK2oOOcXo+BI8rt/HrJT/rMh/XZ4veTZPlPqYTJsViA8Df4e/m+/aAVPc/j7En6AT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6J78UAAADbAAAADwAAAAAAAAAA&#10;AAAAAAChAgAAZHJzL2Rvd25yZXYueG1sUEsFBgAAAAAEAAQA+QAAAJMDAAAAAA==&#10;" strokecolor="#2f5597" strokeweight="1.5pt"/>
            <v:shape id="AutoShape 97" o:spid="_x0000_s104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XmMUAAADbAAAADwAAAGRycy9kb3ducmV2LnhtbESPT2vCQBTE74V+h+UVvNWNHvonugki&#10;CPYSa6yIt0f2NUnNvo3ZNabfvisIPQ4z8xtmng6mET11rrasYDKOQBAXVtdcKvjarZ7fQDiPrLGx&#10;TAp+yUGaPD7MMdb2ylvqc1+KAGEXo4LK+zaW0hUVGXRj2xIH79t2Bn2QXSl1h9cAN42cRtGLNFhz&#10;WKiwpWVFxSm/GAUHkj/9+5Ad8/OC9Gb/ccmzz0yp0dOwmIHwNPj/8L291gpep3D7En6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wXmMUAAADbAAAADwAAAAAAAAAA&#10;AAAAAAChAgAAZHJzL2Rvd25yZXYueG1sUEsFBgAAAAAEAAQA+QAAAJMDAAAAAA==&#10;" strokecolor="#2f5597" strokeweight="1.5pt"/>
          </v:group>
        </w:pict>
      </w:r>
      <w:proofErr w:type="gramStart"/>
      <w:r w:rsidR="007352C3">
        <w:rPr>
          <w:rFonts w:ascii="TTKB Dik Temel Abece Dot" w:hAnsi="TTKB Dik Temel Abece Dot"/>
          <w:sz w:val="72"/>
          <w:szCs w:val="72"/>
        </w:rPr>
        <w:t>a</w:t>
      </w:r>
      <w:proofErr w:type="gramEnd"/>
      <w:r w:rsidR="007352C3">
        <w:rPr>
          <w:rFonts w:ascii="TTKB Dik Temel Abece Dot" w:hAnsi="TTKB Dik Temel Abece Dot"/>
          <w:sz w:val="72"/>
          <w:szCs w:val="72"/>
        </w:rPr>
        <w:t xml:space="preserve"> </w:t>
      </w:r>
    </w:p>
    <w:p w14:paraId="1880ED70" w14:textId="77777777" w:rsidR="00BA190E" w:rsidRDefault="00000000" w:rsidP="00BA190E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08BB336C">
          <v:group id="_x0000_s1038" style="position:absolute;margin-left:-13.85pt;margin-top:9.35pt;width:508.6pt;height:36.85pt;z-index:-25161420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">
            <v:group id="Group 93" o:spid="_x0000_s104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94" o:spid="_x0000_s104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tnL4A&#10;AADbAAAADwAAAGRycy9kb3ducmV2LnhtbESP3YrCMBCF7xd8hzCCd5pqYZFqFBEU78TqAwzN2Fab&#10;SU2irW9vhIW9PJyfj7Nc96YRL3K+tqxgOklAEBdW11wquJx34zkIH5A1NpZJwZs8rFeDnyVm2nZ8&#10;olceShFH2GeooAqhzaT0RUUG/cS2xNG7WmcwROlKqR12cdw0cpYkv9JgzZFQYUvbiop7/jQKjh05&#10;tI/bI0/T0kay2dJ1r9Ro2G8WIAL14T/81z5oBbMUvl/iD5Cr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B47Zy+AAAA2wAAAA8AAAAAAAAAAAAAAAAAmAIAAGRycy9kb3ducmV2&#10;LnhtbFBLBQYAAAAABAAEAPUAAACDAwAAAAA=&#10;" strokecolor="#2f5597" strokeweight="1.5pt">
                <v:fill opacity="0"/>
              </v:rect>
              <v:rect id="Rectangle 95" o:spid="_x0000_s1042" style="position:absolute;left:1080;top:2835;width:10410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rXsYA&#10;AADbAAAADwAAAGRycy9kb3ducmV2LnhtbESPQWvCQBSE74X+h+UVvBTdqEU0dRWpFiw9mQh6fGZf&#10;k2D2bZpdddtf3y0Uehxm5htmvgymEVfqXG1ZwXCQgCAurK65VLDPX/tTEM4ja2wsk4IvcrBc3N/N&#10;MdX2xju6Zr4UEcIuRQWV920qpSsqMugGtiWO3oftDPoou1LqDm8Rbho5SpKJNFhzXKiwpZeKinN2&#10;MQreTuExP2SzXf5+DOvJeKO/V58zpXoPYfUMwlPw/+G/9lYrGD3B75f4A+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FrXsYAAADbAAAADwAAAAAAAAAAAAAAAACYAgAAZHJz&#10;L2Rvd25yZXYueG1sUEsFBgAAAAAEAAQA9QAAAIsDAAAAAA==&#10;" fillcolor="#deebf7" strokecolor="#c00000" strokeweight="1pt">
                <v:stroke dashstyle="dash"/>
              </v:rect>
            </v:group>
            <v:shape id="AutoShape 96" o:spid="_x0000_s104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ag8cUAAADbAAAADwAAAGRycy9kb3ducmV2LnhtbESPQWvCQBSE74X+h+UVvNWNQksb3QQR&#10;BHuJNVbE2yP7mqRm38bsGtN/3xWEHoeZ+YaZp4NpRE+dqy0rmIwjEMSF1TWXCr52q+c3EM4ja2ws&#10;k4JfcpAmjw9zjLW98pb63JciQNjFqKDyvo2ldEVFBt3YtsTB+7adQR9kV0rd4TXATSOnUfQqDdYc&#10;FipsaVlRccovRsGB5E//PmTH/Lwgvdl/XPLsM1Nq9DQsZiA8Df4/fG+vtYLpC9y+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ag8cUAAADbAAAADwAAAAAAAAAA&#10;AAAAAAChAgAAZHJzL2Rvd25yZXYueG1sUEsFBgAAAAAEAAQA+QAAAJMDAAAAAA==&#10;" strokecolor="#2f5597" strokeweight="1.5pt"/>
            <v:shape id="AutoShape 97" o:spid="_x0000_s103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dwFMEAAADbAAAADwAAAGRycy9kb3ducmV2LnhtbERPTWvCQBC9F/wPywje6kZBqdFVRBD0&#10;EttUEW9Ddkyi2dmYXWP677uHQo+P971YdaYSLTWutKxgNIxAEGdWl5wrOH5v3z9AOI+ssbJMCn7I&#10;wWrZe1tgrO2Lv6hNfS5CCLsYFRTe17GULivIoBvamjhwV9sY9AE2udQNvkK4qeQ4iqbSYMmhocCa&#10;NgVl9/RpFJxJ3tpZl1zSx5r04bR/pslnotSg363nIDx1/l/8595pBZOwPnwJP0A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p3AUwQAAANsAAAAPAAAAAAAAAAAAAAAA&#10;AKECAABkcnMvZG93bnJldi54bWxQSwUGAAAAAAQABAD5AAAAjwMAAAAA&#10;" strokecolor="#2f5597" strokeweight="1.5pt"/>
          </v:group>
        </w:pict>
      </w:r>
      <w:proofErr w:type="gramStart"/>
      <w:r w:rsidR="00BA190E">
        <w:rPr>
          <w:rFonts w:ascii="TTKB Dik Temel Abece Dot" w:hAnsi="TTKB Dik Temel Abece Dot"/>
          <w:sz w:val="72"/>
          <w:szCs w:val="72"/>
        </w:rPr>
        <w:t>a</w:t>
      </w:r>
      <w:proofErr w:type="gramEnd"/>
    </w:p>
    <w:p w14:paraId="25219145" w14:textId="77777777" w:rsidR="001770C2" w:rsidRPr="00BA190E" w:rsidRDefault="00000000" w:rsidP="00BA190E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color w:val="4472C4" w:themeColor="accent5"/>
          <w:sz w:val="72"/>
          <w:szCs w:val="72"/>
          <w:lang w:eastAsia="tr-TR"/>
        </w:rPr>
        <w:pict w14:anchorId="10B05CAD">
          <v:group id="_x0000_s1032" style="position:absolute;margin-left:-13.4pt;margin-top:7.6pt;width:508.6pt;height:36.85pt;z-index:-25161216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">
            <v:group id="Group 93" o:spid="_x0000_s103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rect id="Rectangle 94" o:spid="_x0000_s103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e4cAA&#10;AADbAAAADwAAAGRycy9kb3ducmV2LnhtbESPTWrDMBCF94HeQUyhu1huTEtwrIQSSOku1M0BBmss&#10;u7VGjqTG7u2rQCDLx/v5eNVutoO4kA+9YwXPWQ6CuHG6Z6Pg9HVYrkGEiKxxcEwK/ijAbvuwqLDU&#10;buJPutTRiDTCoUQFXYxjKWVoOrIYMjcSJ6913mJM0hupPU5p3A5yleev0mLPidDhSPuOmp/61yo4&#10;TuTRnb/PdVEYl8h2T+27Uk+P89sGRKQ53sO39odW8FLA9Uv6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6e4cAAAADbAAAADwAAAAAAAAAAAAAAAACYAgAAZHJzL2Rvd25y&#10;ZXYueG1sUEsFBgAAAAAEAAQA9QAAAIUDAAAAAA==&#10;" strokecolor="#2f5597" strokeweight="1.5pt">
                <v:fill opacity="0"/>
              </v:rect>
              <v:rect id="Rectangle 95" o:spid="_x0000_s1036" style="position:absolute;left:1080;top:2835;width:10410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cYI8cA&#10;AADbAAAADwAAAGRycy9kb3ducmV2LnhtbESPT2vCQBTE7wW/w/KEXopubK1o6irSP2DpyUTQ42v2&#10;mQSzb2N2q9t++m6h4HGYmd8w82UwjThT52rLCkbDBARxYXXNpYJt/jaYgnAeWWNjmRR8k4Ploncz&#10;x1TbC2/onPlSRAi7FBVU3replK6oyKAb2pY4egfbGfRRdqXUHV4i3DTyPkkm0mDNcaHClp4rKo7Z&#10;l1Hw/hnu8l022+Qf+/AyeXjVP6vTTKnbflg9gfAU/DX8315rBY9j+PsSf4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HGCPHAAAA2wAAAA8AAAAAAAAAAAAAAAAAmAIAAGRy&#10;cy9kb3ducmV2LnhtbFBLBQYAAAAABAAEAPUAAACMAwAAAAA=&#10;" fillcolor="#deebf7" strokecolor="#c00000" strokeweight="1pt">
                <v:stroke dashstyle="dash"/>
              </v:rect>
            </v:group>
            <v:shape id="AutoShape 96" o:spid="_x0000_s103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DTjMUAAADbAAAADwAAAGRycy9kb3ducmV2LnhtbESPQWvCQBSE7wX/w/KE3urGgqVGN0EE&#10;QS9pmyri7ZF9JtHs2zS7xvTfdwuFHoeZ+YZZpoNpRE+dqy0rmE4iEMSF1TWXCvafm6dXEM4ja2ws&#10;k4JvcpAmo4clxtre+YP63JciQNjFqKDyvo2ldEVFBt3EtsTBO9vOoA+yK6Xu8B7gppHPUfQiDdYc&#10;FipsaV1Rcc1vRsGR5KWfD9kp/1qRfjvsbnn2nin1OB5WCxCeBv8f/mtvtYLZDH6/hB8gk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DTjMUAAADbAAAADwAAAAAAAAAA&#10;AAAAAAChAgAAZHJzL2Rvd25yZXYueG1sUEsFBgAAAAAEAAQA+QAAAJMDAAAAAA==&#10;" strokecolor="#2f5597" strokeweight="1.5pt"/>
            <v:shape id="AutoShape 97" o:spid="_x0000_s103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JN+8UAAADbAAAADwAAAGRycy9kb3ducmV2LnhtbESPQWvCQBSE70L/w/IK3urGgtJGN0EE&#10;ob3EmlbE2yP7mqRm36bZNcZ/3xUKHoeZ+YZZpoNpRE+dqy0rmE4iEMSF1TWXCr4+N08vIJxH1thY&#10;JgVXcpAmD6MlxtpeeEd97ksRIOxiVFB538ZSuqIig25iW+LgfdvOoA+yK6Xu8BLgppHPUTSXBmsO&#10;CxW2tK6oOOVno+BA8qd/HbJj/rsivd2/n/PsI1Nq/DisFiA8Df4e/m+/aQWzOdy+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JN+8UAAADbAAAADwAAAAAAAAAA&#10;AAAAAAChAgAAZHJzL2Rvd25yZXYueG1sUEsFBgAAAAAEAAQA+QAAAJMDAAAAAA==&#10;" strokecolor="#2f5597" strokeweight="1.5pt"/>
          </v:group>
        </w:pict>
      </w:r>
      <w:proofErr w:type="gramStart"/>
      <w:r w:rsidR="00BA190E">
        <w:rPr>
          <w:rFonts w:ascii="TTKB Dik Temel Abece Dot" w:hAnsi="TTKB Dik Temel Abece Dot"/>
          <w:sz w:val="72"/>
          <w:szCs w:val="72"/>
        </w:rPr>
        <w:t>a</w:t>
      </w:r>
      <w:proofErr w:type="gramEnd"/>
    </w:p>
    <w:sectPr w:rsidR="001770C2" w:rsidRPr="00BA190E" w:rsidSect="00E525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424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93FA" w14:textId="77777777" w:rsidR="002676B1" w:rsidRDefault="002676B1" w:rsidP="00AF138E">
      <w:pPr>
        <w:spacing w:after="0" w:line="240" w:lineRule="auto"/>
      </w:pPr>
      <w:r>
        <w:separator/>
      </w:r>
    </w:p>
  </w:endnote>
  <w:endnote w:type="continuationSeparator" w:id="0">
    <w:p w14:paraId="46F4CCDB" w14:textId="77777777" w:rsidR="002676B1" w:rsidRDefault="002676B1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4A98" w14:textId="77777777" w:rsidR="003B1130" w:rsidRDefault="003B113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07DA" w14:textId="77777777" w:rsidR="003B1130" w:rsidRDefault="003B113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9E44" w14:textId="77777777" w:rsidR="003B1130" w:rsidRDefault="003B11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E953C" w14:textId="77777777" w:rsidR="002676B1" w:rsidRDefault="002676B1" w:rsidP="00AF138E">
      <w:pPr>
        <w:spacing w:after="0" w:line="240" w:lineRule="auto"/>
      </w:pPr>
      <w:r>
        <w:separator/>
      </w:r>
    </w:p>
  </w:footnote>
  <w:footnote w:type="continuationSeparator" w:id="0">
    <w:p w14:paraId="6AC0BC64" w14:textId="77777777" w:rsidR="002676B1" w:rsidRDefault="002676B1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C791" w14:textId="77777777" w:rsidR="003B1130" w:rsidRDefault="003B113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235B" w14:textId="77777777" w:rsidR="003B1130" w:rsidRDefault="003B113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32DF" w14:textId="77777777" w:rsidR="003B1130" w:rsidRDefault="003B113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967"/>
    <w:rsid w:val="00017894"/>
    <w:rsid w:val="0006216B"/>
    <w:rsid w:val="00074831"/>
    <w:rsid w:val="000A79F2"/>
    <w:rsid w:val="000B1199"/>
    <w:rsid w:val="000C57D4"/>
    <w:rsid w:val="001225BB"/>
    <w:rsid w:val="00123094"/>
    <w:rsid w:val="0013159D"/>
    <w:rsid w:val="001357F8"/>
    <w:rsid w:val="00144B66"/>
    <w:rsid w:val="00170688"/>
    <w:rsid w:val="001770C2"/>
    <w:rsid w:val="00192D1D"/>
    <w:rsid w:val="001F5A93"/>
    <w:rsid w:val="002676B1"/>
    <w:rsid w:val="002A42D5"/>
    <w:rsid w:val="002C0CBB"/>
    <w:rsid w:val="00331F24"/>
    <w:rsid w:val="003430B0"/>
    <w:rsid w:val="003721D6"/>
    <w:rsid w:val="00394A6D"/>
    <w:rsid w:val="003A78EC"/>
    <w:rsid w:val="003B1130"/>
    <w:rsid w:val="00416F16"/>
    <w:rsid w:val="004541E9"/>
    <w:rsid w:val="00483488"/>
    <w:rsid w:val="00496FA4"/>
    <w:rsid w:val="005946C5"/>
    <w:rsid w:val="005E3A1F"/>
    <w:rsid w:val="0061392E"/>
    <w:rsid w:val="007352C3"/>
    <w:rsid w:val="007A24CE"/>
    <w:rsid w:val="007D2739"/>
    <w:rsid w:val="007E606C"/>
    <w:rsid w:val="007F64BA"/>
    <w:rsid w:val="00846B2A"/>
    <w:rsid w:val="008E294D"/>
    <w:rsid w:val="009051F1"/>
    <w:rsid w:val="0099773A"/>
    <w:rsid w:val="009A4DE9"/>
    <w:rsid w:val="009B487C"/>
    <w:rsid w:val="009D28E6"/>
    <w:rsid w:val="009F1F66"/>
    <w:rsid w:val="009F315B"/>
    <w:rsid w:val="00A13F54"/>
    <w:rsid w:val="00A269D8"/>
    <w:rsid w:val="00A35311"/>
    <w:rsid w:val="00A668E9"/>
    <w:rsid w:val="00A82790"/>
    <w:rsid w:val="00A9206F"/>
    <w:rsid w:val="00AA7FBF"/>
    <w:rsid w:val="00AD1B1C"/>
    <w:rsid w:val="00AD3943"/>
    <w:rsid w:val="00AD5581"/>
    <w:rsid w:val="00AF138E"/>
    <w:rsid w:val="00B210E7"/>
    <w:rsid w:val="00B31F3E"/>
    <w:rsid w:val="00B33495"/>
    <w:rsid w:val="00B44F20"/>
    <w:rsid w:val="00BA190E"/>
    <w:rsid w:val="00BB0963"/>
    <w:rsid w:val="00C01D39"/>
    <w:rsid w:val="00C94A0B"/>
    <w:rsid w:val="00CB259A"/>
    <w:rsid w:val="00CB6756"/>
    <w:rsid w:val="00CC6628"/>
    <w:rsid w:val="00CE329F"/>
    <w:rsid w:val="00D24B34"/>
    <w:rsid w:val="00D4633B"/>
    <w:rsid w:val="00DA27D9"/>
    <w:rsid w:val="00DA39D7"/>
    <w:rsid w:val="00DC0BB7"/>
    <w:rsid w:val="00E248C8"/>
    <w:rsid w:val="00E5259D"/>
    <w:rsid w:val="00E736C9"/>
    <w:rsid w:val="00F33967"/>
    <w:rsid w:val="00F36768"/>
    <w:rsid w:val="00FA30A6"/>
    <w:rsid w:val="00FE4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96"/>
        <o:r id="V:Rule2" type="connector" idref="#AutoShape 97"/>
        <o:r id="V:Rule3" type="connector" idref="#AutoShape 96"/>
        <o:r id="V:Rule4" type="connector" idref="#AutoShape 97"/>
        <o:r id="V:Rule5" type="connector" idref="#AutoShape 96"/>
        <o:r id="V:Rule6" type="connector" idref="#AutoShape 97"/>
        <o:r id="V:Rule7" type="connector" idref="#AutoShape 96"/>
        <o:r id="V:Rule8" type="connector" idref="#AutoShape 97"/>
        <o:r id="V:Rule9" type="connector" idref="#AutoShape 96"/>
        <o:r id="V:Rule10" type="connector" idref="#AutoShape 97"/>
        <o:r id="V:Rule11" type="connector" idref="#AutoShape 96"/>
        <o:r id="V:Rule12" type="connector" idref="#AutoShape 97"/>
        <o:r id="V:Rule13" type="connector" idref="#AutoShape 96"/>
        <o:r id="V:Rule14" type="connector" idref="#AutoShape 97"/>
        <o:r id="V:Rule15" type="connector" idref="#AutoShape 96"/>
        <o:r id="V:Rule16" type="connector" idref="#AutoShape 97"/>
        <o:r id="V:Rule17" type="connector" idref="#AutoShape 96"/>
        <o:r id="V:Rule18" type="connector" idref="#AutoShape 97"/>
        <o:r id="V:Rule19" type="connector" idref="#AutoShape 54"/>
        <o:r id="V:Rule20" type="connector" idref="#AutoShape 60"/>
        <o:r id="V:Rule21" type="connector" idref="#AutoShape 55"/>
        <o:r id="V:Rule22" type="connector" idref="#AutoShape 90"/>
        <o:r id="V:Rule23" type="connector" idref="#AutoShape 85"/>
        <o:r id="V:Rule24" type="connector" idref="#AutoShape 61"/>
        <o:r id="V:Rule25" type="connector" idref="#AutoShape 84"/>
        <o:r id="V:Rule26" type="connector" idref="#AutoShape 91"/>
        <o:r id="V:Rule27" type="connector" idref="#AutoShape 97"/>
        <o:r id="V:Rule28" type="connector" idref="#AutoShape 96"/>
      </o:rules>
    </o:shapelayout>
  </w:shapeDefaults>
  <w:decimalSymbol w:val=","/>
  <w:listSeparator w:val=";"/>
  <w14:docId w14:val="68174E5E"/>
  <w15:docId w15:val="{B2DEE0ED-5913-448E-8C35-30A2C6A2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5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srin\Downloads\G&#252;zel%20yaz&#305;%20defteri\G&#252;zel%20yaz&#305;%20defteri%20&#351;ablonu%204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şablonu 4</Template>
  <TotalTime>24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deniz</dc:creator>
  <cp:lastModifiedBy>SERKAN DEMİR</cp:lastModifiedBy>
  <cp:revision>10</cp:revision>
  <cp:lastPrinted>2022-10-03T16:41:00Z</cp:lastPrinted>
  <dcterms:created xsi:type="dcterms:W3CDTF">2022-10-03T16:18:00Z</dcterms:created>
  <dcterms:modified xsi:type="dcterms:W3CDTF">2022-10-06T12:04:00Z</dcterms:modified>
</cp:coreProperties>
</file>