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23B1B" w14:textId="77777777" w:rsidR="00AF138E" w:rsidRPr="001A6A14" w:rsidRDefault="00000000" w:rsidP="00552E82">
      <w:pPr>
        <w:tabs>
          <w:tab w:val="left" w:pos="1365"/>
        </w:tabs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 w14:anchorId="64558A31">
          <v:roundrect id="AutoShape 171" o:spid="_x0000_s1026" style="position:absolute;margin-left:100.9pt;margin-top:-61.1pt;width:329.25pt;height:60.7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" strokecolor="#2f5496 [2408]" strokeweight="1.5pt">
            <v:fill opacity="0"/>
            <v:textbox>
              <w:txbxContent>
                <w:p w14:paraId="2DAD4617" w14:textId="77777777" w:rsidR="006202D1" w:rsidRPr="00986F18" w:rsidRDefault="006202D1" w:rsidP="00986F18">
                  <w:pPr>
                    <w:jc w:val="center"/>
                    <w:rPr>
                      <w:sz w:val="32"/>
                      <w:szCs w:val="32"/>
                    </w:rPr>
                  </w:pPr>
                  <w:r w:rsidRPr="00986F18">
                    <w:rPr>
                      <w:sz w:val="32"/>
                      <w:szCs w:val="32"/>
                    </w:rPr>
                    <w:t>TURAN KÖYLÜOĞLU İLKOKULU 1/A SINIFI ÇALIŞMA KAĞITLARI</w:t>
                  </w:r>
                  <w:r w:rsidR="00986F18">
                    <w:rPr>
                      <w:sz w:val="32"/>
                      <w:szCs w:val="32"/>
                    </w:rPr>
                    <w:t xml:space="preserve">      </w:t>
                  </w:r>
                </w:p>
                <w:p w14:paraId="6B66B612" w14:textId="77777777" w:rsidR="006202D1" w:rsidRPr="00986F18" w:rsidRDefault="006202D1" w:rsidP="00986F18">
                  <w:pPr>
                    <w:jc w:val="center"/>
                    <w:rPr>
                      <w:sz w:val="32"/>
                      <w:szCs w:val="32"/>
                    </w:rPr>
                  </w:pPr>
                  <w:r w:rsidRPr="00986F18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72"/>
          <w:szCs w:val="72"/>
          <w:lang w:eastAsia="tr-TR"/>
        </w:rPr>
        <w:pict w14:anchorId="40A3767B">
          <v:roundrect id="AutoShape 170" o:spid="_x0000_s1027" style="position:absolute;margin-left:29.65pt;margin-top:-61.1pt;width:400.5pt;height:60.7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" fillcolor="white [3201]" strokecolor="#4472c4 [3208]" strokeweight="1pt">
            <v:fill opacity="0"/>
            <v:stroke dashstyle="dash"/>
            <v:shadow color="#868686"/>
            <v:textbox>
              <w:txbxContent>
                <w:p w14:paraId="3520E839" w14:textId="77777777" w:rsidR="006202D1" w:rsidRDefault="00986F1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FDAFDB8" wp14:editId="2F444F04">
                        <wp:extent cx="609600" cy="609600"/>
                        <wp:effectExtent l="0" t="0" r="0" b="0"/>
                        <wp:docPr id="3" name="Resim 13" descr="C:\Users\satellite\AppData\Local\Microsoft\Windows\INetCache\Content.Word\dsBuffer.bm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satellite\AppData\Local\Microsoft\Windows\INetCache\Content.Word\dsBuffer.bm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202D1">
                    <w:t xml:space="preserve">  </w:t>
                  </w:r>
                </w:p>
              </w:txbxContent>
            </v:textbox>
          </v:roundrect>
        </w:pict>
      </w:r>
      <w:r w:rsidR="00552E82"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94080" behindDoc="1" locked="0" layoutInCell="1" allowOverlap="1" wp14:anchorId="5A05301D" wp14:editId="1413A3CD">
            <wp:simplePos x="0" y="0"/>
            <wp:positionH relativeFrom="column">
              <wp:posOffset>-194945</wp:posOffset>
            </wp:positionH>
            <wp:positionV relativeFrom="paragraph">
              <wp:posOffset>90805</wp:posOffset>
            </wp:positionV>
            <wp:extent cx="419100" cy="447675"/>
            <wp:effectExtent l="19050" t="0" r="0" b="0"/>
            <wp:wrapNone/>
            <wp:docPr id="8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507FAC17">
          <v:group id="Group 25" o:spid="_x0000_s1147" style="position:absolute;margin-left:-16.85pt;margin-top:5.65pt;width:521.25pt;height:36.85pt;z-index:-25165721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BBMy&#10;VREEAADqDwAADgAAAAAAAAAAAAAAAAAuAgAAZHJzL2Uyb0RvYy54bWxQSwECLQAUAAYACAAAACEA&#10;LMQftN8AAAAKAQAADwAAAAAAAAAAAAAAAABrBgAAZHJzL2Rvd25yZXYueG1sUEsFBgAAAAAEAAQA&#10;8wAAAHcHAAAAAA==&#10;">
            <v:group id="Group 14" o:spid="_x0000_s114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26XMUA&#10;AADcAAAADwAAAGRycy9kb3ducmV2LnhtbESPQWvCQBCF74X+h2UKvdWNClKiq7RVi9dqJPQ2ZKfZ&#10;0OxsyK4m/nvnUOhthvfmvW9Wm9G36kp9bAIbmE4yUMRVsA3XBorT/uUVVEzIFtvAZOBGETbrx4cV&#10;5jYM/EXXY6qVhHDM0YBLqcu1jpUjj3ESOmLRfkLvMcna19r2OEi4b/UsyxbaY8PS4LCjD0fV7/Hi&#10;DczrcufKYhsLPy0Xn+fb+X343hvz/DS+LUElGtO/+e/6YAV/LrTyjEy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bpcxQAAANwAAAAPAAAAAAAAAAAAAAAAAJgCAABkcnMv&#10;ZG93bnJldi54bWxQSwUGAAAAAAQABAD1AAAAigMAAAAA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e6VMIA&#10;AADcAAAADwAAAGRycy9kb3ducmV2LnhtbERPTW+CQBC9N+l/2EyT3mTBalPQ1RgbtMeW1vuEHYHI&#10;zlJ2Rfz3bhOT3ublfc5yPZpWDNS7xrKCJIpBEJdWN1wp+PnOJ28gnEfW2FomBVdysF49Piwx0/bC&#10;XzQUvhIhhF2GCmrvu0xKV9Zk0EW2Iw7c0fYGfYB9JXWPlxBuWjmN41dpsOHQUGNH25rKU3E2Cg7z&#10;94730vBnks/S+eG0+90mRqnnp3GzAOFp9P/iu/tDh/kvKfw9Ey6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l7pUwgAAANwAAAAPAAAAAAAAAAAAAAAAAJgCAABkcnMvZG93&#10;bnJldi54bWxQSwUGAAAAAAQABAD1AAAAhwMAAAAA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jdmMYAAADcAAAADwAAAGRycy9kb3ducmV2LnhtbESPT2vCQBDF7wW/wzJCb3WjlFJSV2kE&#10;wQge/IPQ25Adk9jsbMyuGr995yD0NsN7895vpvPeNepGXag9GxiPElDEhbc1lwYO++XbJ6gQkS02&#10;nsnAgwLMZ4OXKabW33lLt10slYRwSNFAFWObah2KihyGkW+JRTv5zmGUtSu17fAu4a7RkyT50A5r&#10;loYKW1pUVPzurs5A9lgfNz7ml9Xp53zJs2yS49kZ8zrsv79ARerjv/l5vbKC/y748oxMo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o3ZjGAAAA3AAAAA8AAAAAAAAA&#10;AAAAAAAAoQIAAGRycy9kb3ducmV2LnhtbFBLBQYAAAAABAAEAPkAAACUAwAAAAA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R4A8IAAADcAAAADwAAAGRycy9kb3ducmV2LnhtbERPTYvCMBC9C/sfwix4s6kiIl2j2IUF&#10;K3hQl4W9Dc3YVptJbaLWf28Ewds83ufMFp2pxZVaV1lWMIxiEMS51RUXCn73P4MpCOeRNdaWScGd&#10;HCzmH70ZJtreeEvXnS9ECGGXoILS+yaR0uUlGXSRbYgDd7CtQR9gW0jd4i2Em1qO4ngiDVYcGkps&#10;6Luk/LS7GAXpff23sT47rw7/x3OWpqMMj0ap/me3/ALhqfNv8cu90mH+eAjPZ8IF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R4A8IAAADcAAAADwAAAAAAAAAAAAAA&#10;AAChAgAAZHJzL2Rvd25yZXYueG1sUEsFBgAAAAAEAAQA+QAAAJADAAAAAA==&#10;" strokecolor="#2f5496 [2408]" strokeweight="1.5pt"/>
          </v:group>
        </w:pic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CF9C62C">
          <v:group id="Group 26" o:spid="_x0000_s1141" style="position:absolute;margin-left:-16.85pt;margin-top:5.65pt;width:521.25pt;height:36.85pt;z-index:-25165516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O3p5P8P&#10;BAAA6w8AAA4AAAAAAAAAAAAAAAAALgIAAGRycy9lMm9Eb2MueG1sUEsBAi0AFAAGAAgAAAAhACzE&#10;H7TfAAAACgEAAA8AAAAAAAAAAAAAAAAAaQYAAGRycy9kb3ducmV2LnhtbFBLBQYAAAAABAAEAPMA&#10;AAB1BwAAAAA=&#10;">
            <v:group id="Group 27" o:spid="_x0000_s1144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rect id="Rectangle 28" o:spid="_x0000_s114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WNtsIA&#10;AADcAAAADwAAAGRycy9kb3ducmV2LnhtbERPTWvCQBC9F/wPyxR6qxsVpKRugrVVvNYmhN6G7DQb&#10;zM6G7NbEf+8Khd7m8T5nk0+2ExcafOtYwWKegCCunW65UVB87Z9fQPiArLFzTAqu5CHPZg8bTLUb&#10;+ZMup9CIGMI+RQUmhD6V0teGLPq564kj9+MGiyHCoZF6wDGG204uk2QtLbYcGwz2tDNUn0+/VsGq&#10;qT5MVbz7wi6q9aG8lm/j916pp8dp+woi0BT+xX/uo47zV0u4PxMvk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Y22wgAAANwAAAAPAAAAAAAAAAAAAAAAAJgCAABkcnMvZG93&#10;bnJldi54bWxQSwUGAAAAAAQABAD1AAAAhwMAAAAA&#10;" strokecolor="#2f5496 [2408]" strokeweight="1.5pt">
                <v:fill opacity="0"/>
              </v:rect>
              <v:rect id="Rectangle 29" o:spid="_x0000_s114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+NvsIA&#10;AADcAAAADwAAAGRycy9kb3ducmV2LnhtbERPS0/CQBC+k/gfNmPizW4rj0hhIQZT4ajF3ifdsW3o&#10;ztbuWsq/Z0lMuM2X7znr7WhaMVDvGssKkigGQVxa3XCl4PuYPb+CcB5ZY2uZFFzIwXbzMFljqu2Z&#10;v2jIfSVCCLsUFdTed6mUrqzJoItsRxy4H9sb9AH2ldQ9nkO4aeVLHC+kwYZDQ40d7WoqT/mfUVDM&#10;3zveS8OfSTZbzovTx+8uMUo9PY5vKxCeRn8X/7sPOsyfTuH2TLh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42+wgAAANwAAAAPAAAAAAAAAAAAAAAAAJgCAABkcnMvZG93&#10;bnJldi54bWxQSwUGAAAAAAQABAD1AAAAhwMAAAAA&#10;" fillcolor="#deeaf6 [660]" strokecolor="#c00000" strokeweight="1pt">
                <v:stroke dashstyle="dash"/>
              </v:rect>
            </v:group>
            <v:shape id="AutoShape 30" o:spid="_x0000_s114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Wo5sMAAADcAAAADwAAAGRycy9kb3ducmV2LnhtbERPS4vCMBC+L/gfwgje1lRXFqlGscKC&#10;FfbgA8Hb0IxttZnUJmr99xthwdt8fM+ZzltTiTs1rrSsYNCPQBBnVpecK9jvfj7HIJxH1lhZJgVP&#10;cjCfdT6mGGv74A3dtz4XIYRdjAoK7+tYSpcVZND1bU0cuJNtDPoAm1zqBh8h3FRyGEXf0mDJoaHA&#10;mpYFZZftzShInuvDr/XpdXU6nq9pkgxTPBulet12MQHhqfVv8b97pcP8rxG8ngkXy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VqObDAAAA3AAAAA8AAAAAAAAAAAAA&#10;AAAAoQIAAGRycy9kb3ducmV2LnhtbFBLBQYAAAAABAAEAPkAAACRAwAAAAA=&#10;" strokecolor="#2f5496 [2408]" strokeweight="1.5pt"/>
            <v:shape id="AutoShape 31" o:spid="_x0000_s114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kNfcMAAADcAAAADwAAAGRycy9kb3ducmV2LnhtbERPS4vCMBC+L/gfwgje1lQXF6lGscKC&#10;FfbgA8Hb0IxttZnUJmr99xthwdt8fM+ZzltTiTs1rrSsYNCPQBBnVpecK9jvfj7HIJxH1lhZJgVP&#10;cjCfdT6mGGv74A3dtz4XIYRdjAoK7+tYSpcVZND1bU0cuJNtDPoAm1zqBh8h3FRyGEXf0mDJoaHA&#10;mpYFZZftzShInuvDr/XpdXU6nq9pkgxTPBulet12MQHhqfVv8b97pcP8rxG8ngkXy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ZDX3DAAAA3AAAAA8AAAAAAAAAAAAA&#10;AAAAoQIAAGRycy9kb3ducmV2LnhtbFBLBQYAAAAABAAEAPkAAACRAwAAAAA=&#10;" strokecolor="#2f5496 [2408]" strokeweight="1.5pt"/>
          </v:group>
        </w:pic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25345B54">
          <v:group id="Group 32" o:spid="_x0000_s1135" style="position:absolute;margin-left:-16.85pt;margin-top:5.65pt;width:521.25pt;height:36.85pt;z-index:-25165312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A+H&#10;V/USBAAA6w8AAA4AAAAAAAAAAAAAAAAALgIAAGRycy9lMm9Eb2MueG1sUEsBAi0AFAAGAAgAAAAh&#10;ACzEH7TfAAAACgEAAA8AAAAAAAAAAAAAAAAAbAYAAGRycy9kb3ducmV2LnhtbFBLBQYAAAAABAAE&#10;APMAAAB4BwAAAAA=&#10;">
            <v:group id="Group 33" o:spid="_x0000_s113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rect id="Rectangle 34" o:spid="_x0000_s114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daMIA&#10;AADcAAAADwAAAGRycy9kb3ducmV2LnhtbERPS2vCQBC+F/wPywi91Y0WgqSu0vrCazUSehuy02xo&#10;djZkVxP/vSsUvM3H95zFarCNuFLna8cKppMEBHHpdM2Vgvy0e5uD8AFZY+OYFNzIw2o5ellgpl3P&#10;33Q9hkrEEPYZKjAhtJmUvjRk0U9cSxy5X9dZDBF2ldQd9jHcNnKWJKm0WHNsMNjS2lD5d7xYBe9V&#10;sTVFvvG5nRbp/nw7f/U/O6Vex8PnB4hAQ3iK/90HHefPUng8Ey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Zx1owgAAANwAAAAPAAAAAAAAAAAAAAAAAJgCAABkcnMvZG93&#10;bnJldi54bWxQSwUGAAAAAAQABAD1AAAAhwMAAAAA&#10;" strokecolor="#2f5496 [2408]" strokeweight="1.5pt">
                <v:fill opacity="0"/>
              </v:rect>
              <v:rect id="Rectangle 35" o:spid="_x0000_s113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0dYMIA&#10;AADcAAAADwAAAGRycy9kb3ducmV2LnhtbERPTW+CQBC9m/Q/bKZJb2XBVK3oahobqscWy33CToHI&#10;zlJ2i/jvXZMm3ublfc56O5pWDNS7xrKCJIpBEJdWN1wp+D5mz68gnEfW2FomBRdysN08TNaYanvm&#10;LxpyX4kQwi5FBbX3XSqlK2sy6CLbEQfux/YGfYB9JXWP5xBuWjmN47k02HBoqLGjXU3lKf8zCorZ&#10;e8d7afgzyV6Ws+L08btLjFJPj+PbCoSn0d/F/+6DDvOnC7g9Ey6Qm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nR1gwgAAANwAAAAPAAAAAAAAAAAAAAAAAJgCAABkcnMvZG93&#10;bnJldi54bWxQSwUGAAAAAAQABAD1AAAAhwMAAAAA&#10;" fillcolor="#deeaf6 [660]" strokecolor="#c00000" strokeweight="1pt">
                <v:stroke dashstyle="dash"/>
              </v:rect>
            </v:group>
            <v:shape id="AutoShape 36" o:spid="_x0000_s1137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E0PsUAAADcAAAADwAAAGRycy9kb3ducmV2LnhtbESPQWvCQBCF74L/YRnBm26ag0jqKk2h&#10;YAQPtSL0NmTHJDY7G7Nbjf++cxB6m+G9ee+b1WZwrbpRHxrPBl7mCSji0tuGKwPHr4/ZElSIyBZb&#10;z2TgQQE26/FohZn1d/6k2yFWSkI4ZGigjrHLtA5lTQ7D3HfEop197zDK2lfa9niXcNfqNEkW2mHD&#10;0lBjR+81lT+HX2cgf+xOex+L6/b8fbkWeZ4WeHHGTCfD2yuoSEP8Nz+vt1bwU6GVZ2QCv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E0PsUAAADcAAAADwAAAAAAAAAA&#10;AAAAAAChAgAAZHJzL2Rvd25yZXYueG1sUEsFBgAAAAAEAAQA+QAAAJMDAAAAAA==&#10;" strokecolor="#2f5496 [2408]" strokeweight="1.5pt"/>
            <v:shape id="AutoShape 37" o:spid="_x0000_s113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2RpcQAAADcAAAADwAAAGRycy9kb3ducmV2LnhtbERPS2vCQBC+F/wPywi91Y05lDa6BiMI&#10;ptBD0yJ4G7JjHmZnY3aryb/vFgq9zcf3nHU6mk7caHCNZQXLRQSCuLS64UrB1+f+6QWE88gaO8uk&#10;YCIH6Wb2sMZE2zt/0K3wlQgh7BJUUHvfJ1K6siaDbmF74sCd7WDQBzhUUg94D+Gmk3EUPUuDDYeG&#10;Gnva1VReim+jIJveju/W59fD+dRe8yyLc2yNUo/zcbsC4Wn0/+I/90GH+fEr/D4TLp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DZGlxAAAANwAAAAPAAAAAAAAAAAA&#10;AAAAAKECAABkcnMvZG93bnJldi54bWxQSwUGAAAAAAQABAD5AAAAkgMAAAAA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0D463D">
        <w:rPr>
          <w:rFonts w:ascii="TTKB Dik Temel Abece" w:hAnsi="TTKB Dik Temel Abece"/>
          <w:sz w:val="64"/>
          <w:szCs w:val="64"/>
        </w:rPr>
        <w:t>e e e e e</w:t>
      </w:r>
      <w:r w:rsidR="001A6A14">
        <w:rPr>
          <w:rFonts w:ascii="N.o.k.t.a.l.ı.d.UZ" w:hAnsi="N.o.k.t.a.l.ı.d.UZ"/>
          <w:sz w:val="64"/>
          <w:szCs w:val="64"/>
        </w:rPr>
        <w:t xml:space="preserve"> e e e e e e e e e e e e</w:t>
      </w:r>
      <w:r w:rsidR="00552E82" w:rsidRPr="001A6A14">
        <w:rPr>
          <w:rFonts w:ascii="TTKB Dik Temel Abece" w:hAnsi="TTKB Dik Temel Abece"/>
          <w:sz w:val="64"/>
          <w:szCs w:val="64"/>
        </w:rPr>
        <w:tab/>
      </w:r>
    </w:p>
    <w:p w14:paraId="1A827A0A" w14:textId="77777777" w:rsidR="00AF138E" w:rsidRDefault="00552E82" w:rsidP="00AF138E">
      <w:pPr>
        <w:rPr>
          <w:rFonts w:ascii="TTKB Dik Temel Abece" w:hAnsi="TTKB Dik Temel Abece"/>
          <w:sz w:val="72"/>
          <w:szCs w:val="72"/>
        </w:rPr>
      </w:pPr>
      <w:r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 wp14:anchorId="64A07B15" wp14:editId="7B9EBF19">
            <wp:simplePos x="0" y="0"/>
            <wp:positionH relativeFrom="column">
              <wp:posOffset>-194945</wp:posOffset>
            </wp:positionH>
            <wp:positionV relativeFrom="paragraph">
              <wp:posOffset>79375</wp:posOffset>
            </wp:positionV>
            <wp:extent cx="419100" cy="447675"/>
            <wp:effectExtent l="19050" t="0" r="0" b="0"/>
            <wp:wrapNone/>
            <wp:docPr id="9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1416268F">
          <v:group id="Group 44" o:spid="_x0000_s1129" style="position:absolute;margin-left:-16.85pt;margin-top:5.65pt;width:521.25pt;height:36.85pt;z-index:-25164902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Ul3uv&#10;EAQAAOsPAAAOAAAAAAAAAAAAAAAAAC4CAABkcnMvZTJvRG9jLnhtbFBLAQItABQABgAIAAAAIQAs&#10;xB+03wAAAAoBAAAPAAAAAAAAAAAAAAAAAGoGAABkcnMvZG93bnJldi54bWxQSwUGAAAAAAQABADz&#10;AAAAdgcAAAAA&#10;">
            <v:group id="Group 45" o:spid="_x0000_s113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<v:rect id="Rectangle 46" o:spid="_x0000_s113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Igh8UA&#10;AADcAAAADwAAAGRycy9kb3ducmV2LnhtbESPQWvCQBCF74X+h2UKvdWNFqREV2mrFq9qJPQ2ZKfZ&#10;0OxsyG5N/PfOQehthvfmvW+W69G36kJ9bAIbmE4yUMRVsA3XBorT7uUNVEzIFtvAZOBKEdarx4cl&#10;5jYMfKDLMdVKQjjmaMCl1OVax8qRxzgJHbFoP6H3mGTta217HCTct3qWZXPtsWFpcNjRp6Pq9/jn&#10;DbzW5daVxSYWflrOv87X88fwvTPm+Wl8X4BKNKZ/8/16bwV/JvjyjE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iCHxQAAANwAAAAPAAAAAAAAAAAAAAAAAJgCAABkcnMv&#10;ZG93bnJldi54bWxQSwUGAAAAAAQABAD1AAAAigMAAAAA&#10;" strokecolor="#2f5496 [2408]" strokeweight="1.5pt">
                <v:fill opacity="0"/>
              </v:rect>
              <v:rect id="Rectangle 47" o:spid="_x0000_s113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gj78A&#10;AADcAAAADwAAAGRycy9kb3ducmV2LnhtbERPy6rCMBDdX/AfwgjuNK2oaDWKKD6W19d+aMa22Exq&#10;E7X+vREu3N0cznNmi8aU4km1KywriHsRCOLU6oIzBefTpjsG4TyyxtIyKXiTg8W89TPDRNsXH+h5&#10;9JkIIewSVJB7XyVSujQng65nK+LAXW1t0AdYZ1LX+ArhppT9KBpJgwWHhhwrWuWU3o4Po+AyXFe8&#10;k4Z/481gMrzctvdVbJTqtJvlFISnxv+L/9x7Heb3Y/g+Ey6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OCCPvwAAANwAAAAPAAAAAAAAAAAAAAAAAJgCAABkcnMvZG93bnJl&#10;di54bWxQSwUGAAAAAAQABAD1AAAAhAMAAAAA&#10;" fillcolor="#deeaf6 [660]" strokecolor="#c00000" strokeweight="1pt">
                <v:stroke dashstyle="dash"/>
              </v:rect>
            </v:group>
            <v:shape id="AutoShape 48" o:spid="_x0000_s113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kD1MIAAADcAAAADwAAAGRycy9kb3ducmV2LnhtbERPTYvCMBC9L/gfwix4W9PtQaQ2ylYQ&#10;rOBBV4S9Dc3YVptJbaLWf28EYW/zeJ+TznvTiBt1rras4HsUgSAurK65VLD/XX5NQDiPrLGxTAoe&#10;5GA+G3ykmGh75y3ddr4UIYRdggoq79tESldUZNCNbEscuKPtDPoAu1LqDu8h3DQyjqKxNFhzaKiw&#10;pUVFxXl3NQqyx/qwsT6/rI5/p0ueZXGOJ6PU8LP/mYLw1Pt/8du90mF+HMPrmXCB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kD1MIAAADcAAAADwAAAAAAAAAAAAAA&#10;AAChAgAAZHJzL2Rvd25yZXYueG1sUEsFBgAAAAAEAAQA+QAAAJADAAAAAA==&#10;" strokecolor="#2f5496 [2408]" strokeweight="1.5pt"/>
            <v:shape id="AutoShape 49" o:spid="_x0000_s113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WmT8QAAADcAAAADwAAAGRycy9kb3ducmV2LnhtbERPS2vCQBC+F/wPywi91Y0plBJdgxEE&#10;U+ihaRG8DdkxD7OzMbvV5N93C4Xe5uN7zjodTSduNLjGsoLlIgJBXFrdcKXg63P/9ArCeWSNnWVS&#10;MJGDdDN7WGOi7Z0/6Fb4SoQQdgkqqL3vEyldWZNBt7A9ceDOdjDoAxwqqQe8h3DTyTiKXqTBhkND&#10;jT3taiovxbdRkE1vx3fr8+vhfGqveZbFObZGqcf5uF2B8DT6f/Gf+6DD/PgZfp8JF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5aZPxAAAANwAAAAPAAAAAAAAAAAA&#10;AAAAAKECAABkcnMvZG93bnJldi54bWxQSwUGAAAAAAQABAD5AAAAkgMAAAAA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</w:t>
      </w:r>
      <w:r w:rsidR="000D463D">
        <w:rPr>
          <w:rFonts w:ascii="TTKB Dik Temel Abece" w:hAnsi="TTKB Dik Temel Abece"/>
          <w:sz w:val="72"/>
          <w:szCs w:val="72"/>
        </w:rPr>
        <w:t xml:space="preserve"> e e e</w:t>
      </w:r>
      <w:r w:rsidR="001A6A14">
        <w:rPr>
          <w:rFonts w:ascii="TTKB Dik Temel Abece" w:hAnsi="TTKB Dik Temel Abece"/>
          <w:sz w:val="72"/>
          <w:szCs w:val="72"/>
        </w:rPr>
        <w:t xml:space="preserve"> </w:t>
      </w:r>
      <w:r w:rsidR="000D463D">
        <w:rPr>
          <w:rFonts w:ascii="TTKB Dik Temel Abece" w:hAnsi="TTKB Dik Temel Abece"/>
          <w:sz w:val="72"/>
          <w:szCs w:val="72"/>
        </w:rPr>
        <w:t>e</w:t>
      </w:r>
      <w:r w:rsidR="000D463D">
        <w:rPr>
          <w:rFonts w:ascii="N.o.k.t.a.l.ı.d.UZ" w:hAnsi="N.o.k.t.a.l.ı.d.UZ"/>
          <w:sz w:val="64"/>
          <w:szCs w:val="64"/>
        </w:rPr>
        <w:t xml:space="preserve"> </w:t>
      </w:r>
      <w:r w:rsidR="001A6A14">
        <w:rPr>
          <w:rFonts w:ascii="N.o.k.t.a.l.ı.d.UZ" w:hAnsi="N.o.k.t.a.l.ı.d.UZ"/>
          <w:sz w:val="64"/>
          <w:szCs w:val="64"/>
        </w:rPr>
        <w:t>e e e e e e e e e e e e e</w:t>
      </w:r>
    </w:p>
    <w:p w14:paraId="1A909598" w14:textId="77777777" w:rsidR="00AF138E" w:rsidRDefault="00552E82" w:rsidP="00AF138E">
      <w:pPr>
        <w:rPr>
          <w:rFonts w:ascii="TTKB Dik Temel Abece" w:hAnsi="TTKB Dik Temel Abece"/>
          <w:sz w:val="72"/>
          <w:szCs w:val="72"/>
        </w:rPr>
      </w:pPr>
      <w:r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 wp14:anchorId="30D1F4D2" wp14:editId="01A9F0F6">
            <wp:simplePos x="0" y="0"/>
            <wp:positionH relativeFrom="column">
              <wp:posOffset>-194945</wp:posOffset>
            </wp:positionH>
            <wp:positionV relativeFrom="paragraph">
              <wp:posOffset>76836</wp:posOffset>
            </wp:positionV>
            <wp:extent cx="419100" cy="438150"/>
            <wp:effectExtent l="19050" t="0" r="0" b="0"/>
            <wp:wrapNone/>
            <wp:docPr id="1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6F8DCA95">
          <v:group id="Group 50" o:spid="_x0000_s1123" style="position:absolute;margin-left:-16.85pt;margin-top:5.65pt;width:521.25pt;height:36.85pt;z-index:-2516469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">
            <v:group id="Group 51" o:spid="_x0000_s112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rect id="Rectangle 52" o:spid="_x0000_s11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sOcIA&#10;AADcAAAADwAAAGRycy9kb3ducmV2LnhtbERPTWvCQBC9F/wPywi91U2qiKSuoq0Wr9VI6G3ITrOh&#10;2dmQ3Zr4712h4G0e73OW68E24kKdrx0rSCcJCOLS6ZorBflp/7IA4QOyxsYxKbiSh/Vq9LTETLue&#10;v+hyDJWIIewzVGBCaDMpfWnIop+4ljhyP66zGCLsKqk77GO4beRrksylxZpjg8GW3g2Vv8c/q2Ba&#10;FTtT5B8+t2kx/zxfz9v+e6/U83jYvIEINISH+N990HF+OoP7M/EC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ew5wgAAANwAAAAPAAAAAAAAAAAAAAAAAJgCAABkcnMvZG93&#10;bnJldi54bWxQSwUGAAAAAAQABAD1AAAAhwMAAAAA&#10;" strokecolor="#2f5496 [2408]" strokeweight="1.5pt">
                <v:fill opacity="0"/>
              </v:rect>
              <v:rect id="Rectangle 53" o:spid="_x0000_s112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/sMb8A&#10;AADcAAAADwAAAGRycy9kb3ducmV2LnhtbERPS4vCMBC+L/gfwgjeNK1YWatRRPFx3PVxH5qxLTaT&#10;2kSt/94IC3ubj+85s0VrKvGgxpWWFcSDCARxZnXJuYLTcdP/BuE8ssbKMil4kYPFvPM1w1TbJ//S&#10;4+BzEULYpaig8L5OpXRZQQbdwNbEgbvYxqAPsMmlbvAZwk0lh1E0lgZLDg0F1rQqKLse7kbBOVnX&#10;vJOGf+LNaJKcr9vbKjZK9brtcgrCU+v/xX/uvQ7z4wQ+z4QL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b+wxvwAAANwAAAAPAAAAAAAAAAAAAAAAAJgCAABkcnMvZG93bnJl&#10;di54bWxQSwUGAAAAAAQABAD1AAAAhAMAAAAA&#10;" fillcolor="#deeaf6 [660]" strokecolor="#c00000" strokeweight="1pt">
                <v:stroke dashstyle="dash"/>
              </v:rect>
            </v:group>
            <v:shape id="AutoShape 54" o:spid="_x0000_s112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7PasEAAADcAAAADwAAAGRycy9kb3ducmV2LnhtbERPTYvCMBC9L/gfwgje1lQPslSjWEGw&#10;godVEbwNzdhWm0ltotZ/bwTB2zze50xmranEnRpXWlYw6EcgiDOrS84V7HfL3z8QziNrrCyTgic5&#10;mE07PxOMtX3wP923PhchhF2MCgrv61hKlxVk0PVtTRy4k20M+gCbXOoGHyHcVHIYRSNpsOTQUGBN&#10;i4Kyy/ZmFCTP9WFjfXpdnY7na5okwxTPRqlet52PQXhq/Vf8ca90mD8YwfuZcIG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/s9qwQAAANwAAAAPAAAAAAAAAAAAAAAA&#10;AKECAABkcnMvZG93bnJldi54bWxQSwUGAAAAAAQABAD5AAAAjwMAAAAA&#10;" strokecolor="#2f5496 [2408]" strokeweight="1.5pt"/>
            <v:shape id="AutoShape 55" o:spid="_x0000_s112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Jq8cIAAADcAAAADwAAAGRycy9kb3ducmV2LnhtbERPTYvCMBC9C/sfwix4s6keVLpGsQsL&#10;VvCgLgt7G5qxrTaT2kSt/94Igrd5vM+ZLTpTiyu1rrKsYBjFIIhzqysuFPzufwZTEM4ja6wtk4I7&#10;OVjMP3ozTLS98ZauO1+IEMIuQQWl900ipctLMugi2xAH7mBbgz7AtpC6xVsIN7UcxfFYGqw4NJTY&#10;0HdJ+Wl3MQrS+/pvY312Xh3+j+csTUcZHo1S/c9u+QXCU+ff4pd7pcP84QSez4QL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Jq8cIAAADcAAAADwAAAAAAAAAAAAAA&#10;AAChAgAAZHJzL2Rvd25yZXYueG1sUEsFBgAAAAAEAAQA+QAAAJADAAAAAA==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>e e e e e e e e e e e e e e e e e</w:t>
      </w:r>
    </w:p>
    <w:p w14:paraId="37C7B865" w14:textId="77777777" w:rsidR="00AF138E" w:rsidRPr="00552E82" w:rsidRDefault="00552E82" w:rsidP="00AF138E">
      <w:pPr>
        <w:rPr>
          <w:rFonts w:ascii="TTKB Dik Temel Abece" w:hAnsi="TTKB Dik Temel Abece"/>
          <w:sz w:val="72"/>
          <w:szCs w:val="72"/>
        </w:rPr>
      </w:pPr>
      <w:r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 wp14:anchorId="2DA19F55" wp14:editId="2C6A3FCB">
            <wp:simplePos x="0" y="0"/>
            <wp:positionH relativeFrom="column">
              <wp:posOffset>-194945</wp:posOffset>
            </wp:positionH>
            <wp:positionV relativeFrom="paragraph">
              <wp:posOffset>74930</wp:posOffset>
            </wp:positionV>
            <wp:extent cx="419100" cy="447675"/>
            <wp:effectExtent l="19050" t="0" r="0" b="0"/>
            <wp:wrapNone/>
            <wp:docPr id="1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031E2644">
          <v:group id="Group 62" o:spid="_x0000_s1117" style="position:absolute;margin-left:-16.85pt;margin-top:5.65pt;width:521.25pt;height:36.85pt;z-index:-25164288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">
            <v:group id="Group 63" o:spid="_x0000_s112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rect id="Rectangle 64" o:spid="_x0000_s112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Fw4cUA&#10;AADc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p+JrTyjE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XDhxQAAANwAAAAPAAAAAAAAAAAAAAAAAJgCAABkcnMv&#10;ZG93bnJldi54bWxQSwUGAAAAAAQABAD1AAAAigMAAAAA&#10;" strokecolor="#2f5496 [2408]" strokeweight="1.5pt">
                <v:fill opacity="0"/>
              </v:rect>
              <v:rect id="Rectangle 65" o:spid="_x0000_s112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tw6b4A&#10;AADcAAAADwAAAGRycy9kb3ducmV2LnhtbERPy6rCMBDdC/5DGMGdphUVrUYRL15d+twPzdgWm0lt&#10;crX3740guJvDec582ZhSPKh2hWUFcT8CQZxaXXCm4Hza9CYgnEfWWFomBf/kYLlot+aYaPvkAz2O&#10;PhMhhF2CCnLvq0RKl+Zk0PVtRRy4q60N+gDrTOoanyHclHIQRWNpsODQkGNF65zS2/HPKLiMfire&#10;SsP7eDOcji633/s6Nkp1O81qBsJT47/ij3unw/xoCu9nwgV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P7cOm+AAAA3AAAAA8AAAAAAAAAAAAAAAAAmAIAAGRycy9kb3ducmV2&#10;LnhtbFBLBQYAAAAABAAEAPUAAACDAwAAAAA=&#10;" fillcolor="#deeaf6 [660]" strokecolor="#c00000" strokeweight="1pt">
                <v:stroke dashstyle="dash"/>
              </v:rect>
            </v:group>
            <v:shape id="AutoShape 66" o:spid="_x0000_s111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vyhcUAAADcAAAADwAAAGRycy9kb3ducmV2LnhtbESPQWvCQBCF70L/wzIFb7rRQylpVjFC&#10;wRQ8aKXgbciOSTQ7G7Nbjf/eORR6m+G9ee+bbDm4Vt2oD41nA7NpAoq49LbhysDh+3PyDipEZIut&#10;ZzLwoADLxcsow9T6O+/oto+VkhAOKRqoY+xSrUNZk8Mw9R2xaCffO4yy9pW2Pd4l3LV6niRv2mHD&#10;0lBjR+uaysv+1xnIH18/Wx+L6+Z0PF+LPJ8XeHbGjF+H1QeoSEP8N/9db6zgzwRfnpEJ9OI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vyhcUAAADcAAAADwAAAAAAAAAA&#10;AAAAAAChAgAAZHJzL2Rvd25yZXYueG1sUEsFBgAAAAAEAAQA+QAAAJMDAAAAAA==&#10;" strokecolor="#2f5496 [2408]" strokeweight="1.5pt"/>
            <v:shape id="AutoShape 67" o:spid="_x0000_s1118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dXHsIAAADcAAAADwAAAGRycy9kb3ducmV2LnhtbERPS4vCMBC+C/sfwgh707QeFqmNYoUF&#10;K+zBB4K3oRnbajOpTdT67zcLC97m43tOuuhNIx7UudqygngcgSAurK65VHDYf4+mIJxH1thYJgUv&#10;crCYfwxSTLR98pYeO1+KEMIuQQWV920ipSsqMujGtiUO3Nl2Bn2AXSl1h88Qbho5iaIvabDm0FBh&#10;S6uKiuvubhRkr83xx/r8tj6fLrc8yyY5XoxSn8N+OQPhqfdv8b97rcP8OIa/Z8IF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dXHsIAAADcAAAADwAAAAAAAAAAAAAA&#10;AAChAgAAZHJzL2Rvd25yZXYueG1sUEsFBgAAAAAEAAQA+QAAAJADAAAAAA==&#10;" strokecolor="#2f5496 [2408]" strokeweight="1.5pt"/>
          </v:group>
        </w:pict>
      </w:r>
      <w:r w:rsidRPr="00552E8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 wp14:anchorId="36AEB82D" wp14:editId="67DC5609">
            <wp:simplePos x="0" y="0"/>
            <wp:positionH relativeFrom="column">
              <wp:posOffset>-194945</wp:posOffset>
            </wp:positionH>
            <wp:positionV relativeFrom="paragraph">
              <wp:posOffset>62865</wp:posOffset>
            </wp:positionV>
            <wp:extent cx="419100" cy="447675"/>
            <wp:effectExtent l="19050" t="0" r="0" b="0"/>
            <wp:wrapNone/>
            <wp:docPr id="1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b/>
          <w:noProof/>
          <w:color w:val="4472C4" w:themeColor="accent5"/>
          <w:sz w:val="72"/>
          <w:szCs w:val="72"/>
          <w:lang w:eastAsia="tr-TR"/>
        </w:rPr>
        <w:pict w14:anchorId="0ADD9740">
          <v:group id="Group 68" o:spid="_x0000_s1111" style="position:absolute;margin-left:-16.85pt;margin-top:5.65pt;width:521.25pt;height:36.85pt;z-index:-25164083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Dc5awp&#10;EAQAAOsPAAAOAAAAAAAAAAAAAAAAAC4CAABkcnMvZTJvRG9jLnhtbFBLAQItABQABgAIAAAAIQAs&#10;xB+03wAAAAoBAAAPAAAAAAAAAAAAAAAAAGoGAABkcnMvZG93bnJldi54bWxQSwUGAAAAAAQABADz&#10;AAAAdgcAAAAA&#10;">
            <v:group id="Group 69" o:spid="_x0000_s1114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ect id="Rectangle 70" o:spid="_x0000_s111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HC8EA&#10;AADcAAAADwAAAGRycy9kb3ducmV2LnhtbERPTYvCMBC9C/6HMMLeNNUFka5RdFeXvaqVsrehGZti&#10;MylNtPXfbxYEb/N4n7Nc97YWd2p95VjBdJKAIC6crrhUkJ324wUIH5A11o5JwYM8rFfDwRJT7To+&#10;0P0YShFD2KeowITQpFL6wpBFP3ENceQurrUYImxLqVvsYrit5SxJ5tJixbHBYEOfhorr8WYVvJf5&#10;zuTZl8/sNJ9/nx/nbfe7V+pt1G8+QATqw0v8dP/oOD+Zwf8z8QK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pRwvBAAAA3AAAAA8AAAAAAAAAAAAAAAAAmAIAAGRycy9kb3du&#10;cmV2LnhtbFBLBQYAAAAABAAEAPUAAACGAwAAAAA=&#10;" strokecolor="#2f5496 [2408]" strokeweight="1.5pt">
                <v:fill opacity="0"/>
              </v:rect>
              <v:rect id="Rectangle 71" o:spid="_x0000_s111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NHA8EA&#10;AADcAAAADwAAAGRycy9kb3ducmV2LnhtbERPTW+CQBC9N+l/2EyT3mTBalOpqzEaa4+Wyn3CToHI&#10;ziK7Bfz3bhOT3ublfc5yPZpG9NS52rKCJIpBEBdW11wqOH3vJ28gnEfW2FgmBVdysF49Piwx1Xbg&#10;L+ozX4oQwi5FBZX3bSqlKyoy6CLbEgfux3YGfYBdKXWHQwg3jZzG8as0WHNoqLClbUXFOfs1CvL5&#10;ruWDNHxM9rPFPD9/XLaJUer5ady8g/A0+n/x3f2pw/z4Bf6eC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TRwPBAAAA3A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72" o:spid="_x0000_s111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liW8IAAADcAAAADwAAAGRycy9kb3ducmV2LnhtbERPTYvCMBC9C/6HMIK3baosslSjWEGw&#10;god1F8Hb0IxttZnUJqv1328Ewds83ufMFp2pxY1aV1lWMIpiEMS51RUXCn5/1h9fIJxH1lhbJgUP&#10;crCY93szTLS98zfd9r4QIYRdggpK75tESpeXZNBFtiEO3Mm2Bn2AbSF1i/cQbmo5juOJNFhxaCix&#10;oVVJ+WX/ZxSkj+1hZ3123ZyO52uWpuMMz0ap4aBbTkF46vxb/HJvdJgff8LzmXCB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bliW8IAAADcAAAADwAAAAAAAAAAAAAA&#10;AAChAgAAZHJzL2Rvd25yZXYueG1sUEsFBgAAAAAEAAQA+QAAAJADAAAAAA==&#10;" strokecolor="#2f5496 [2408]" strokeweight="1.5pt"/>
            <v:shape id="AutoShape 73" o:spid="_x0000_s111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XHwMIAAADcAAAADwAAAGRycy9kb3ducmV2LnhtbERPTYvCMBC9C/6HMIK3baqwslSjWEGw&#10;god1F8Hb0IxttZnUJqv1328Ewds83ufMFp2pxY1aV1lWMIpiEMS51RUXCn5/1h9fIJxH1lhbJgUP&#10;crCY93szTLS98zfd9r4QIYRdggpK75tESpeXZNBFtiEO3Mm2Bn2AbSF1i/cQbmo5juOJNFhxaCix&#10;oVVJ+WX/ZxSkj+1hZ3123ZyO52uWpuMMz0ap4aBbTkF46vxb/HJvdJgff8LzmXCB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XHwMIAAADcAAAADwAAAAAAAAAAAAAA&#10;AAChAgAAZHJzL2Rvd25yZXYueG1sUEsFBgAAAAAEAAQA+QAAAJADAAAAAA==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>e e e e e e e e e e e e e e e e e</w:t>
      </w:r>
    </w:p>
    <w:p w14:paraId="03F9BBCF" w14:textId="77777777" w:rsidR="00AF138E" w:rsidRDefault="00552E82" w:rsidP="00AF138E">
      <w:pPr>
        <w:rPr>
          <w:rFonts w:ascii="TTKB Dik Temel Abece" w:hAnsi="TTKB Dik Temel Abece"/>
          <w:sz w:val="72"/>
          <w:szCs w:val="72"/>
        </w:rPr>
      </w:pPr>
      <w:r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 wp14:anchorId="72002F04" wp14:editId="0C189236">
            <wp:simplePos x="0" y="0"/>
            <wp:positionH relativeFrom="column">
              <wp:posOffset>-194945</wp:posOffset>
            </wp:positionH>
            <wp:positionV relativeFrom="paragraph">
              <wp:posOffset>72390</wp:posOffset>
            </wp:positionV>
            <wp:extent cx="419100" cy="447675"/>
            <wp:effectExtent l="19050" t="0" r="0" b="0"/>
            <wp:wrapNone/>
            <wp:docPr id="1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25ADC882">
          <v:group id="Group 74" o:spid="_x0000_s1105" style="position:absolute;margin-left:-16.85pt;margin-top:5.65pt;width:521.25pt;height:36.85pt;z-index:-25163878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PDu&#10;w38SBAAA5Q8AAA4AAAAAAAAAAAAAAAAALgIAAGRycy9lMm9Eb2MueG1sUEsBAi0AFAAGAAgAAAAh&#10;ACzEH7TfAAAACgEAAA8AAAAAAAAAAAAAAAAAbAYAAGRycy9kb3ducmV2LnhtbFBLBQYAAAAABAAE&#10;APMAAAB4BwAAAAA=&#10;">
            <v:group id="Group 75" o:spid="_x0000_s110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rect id="Rectangle 76" o:spid="_x0000_s111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wIQsMA&#10;AADbAAAADwAAAGRycy9kb3ducmV2LnhtbESPzWrDMBCE74W8g9hAb42cBEzjRgn5Lb02cTC9LdbW&#10;MrVWxlJi5+2rQiHHYWa+YZbrwTbiRp2vHSuYThIQxKXTNVcK8vPx5RWED8gaG8ek4E4e1qvR0xIz&#10;7Xr+pNspVCJC2GeowITQZlL60pBFP3EtcfS+XWcxRNlVUnfYR7ht5CxJUmmx5rhgsKWdofLndLUK&#10;5lVxMEW+97mdFun75X7Z9l9HpZ7Hw+YNRKAhPML/7Q+tYJH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wIQsMAAADbAAAADwAAAAAAAAAAAAAAAACYAgAAZHJzL2Rv&#10;d25yZXYueG1sUEsFBgAAAAAEAAQA9QAAAIgDAAAAAA==&#10;" strokecolor="#2f5496 [2408]" strokeweight="1.5pt">
                <v:fill opacity="0"/>
              </v:rect>
              <v:rect id="Rectangle 77" o:spid="_x0000_s110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DkdcEA&#10;AADbAAAADwAAAGRycy9kb3ducmV2LnhtbESPS4vCQBCE7wv+h6GFvekksr6io4ji6tHnvcm0STDT&#10;EzOzGv+9Iwh7LKrqK2o6b0wp7lS7wrKCuBuBIE6tLjhTcDquOyMQziNrLC2Tgic5mM9aX1NMtH3w&#10;nu4Hn4kAYZeggtz7KpHSpTkZdF1bEQfvYmuDPsg6k7rGR4CbUvaiaCANFhwWcqxomVN6PfwZBef+&#10;quKNNLyL1z/j/vn6e1vGRqnvdrOYgPDU+P/wp73VCsZDeH8JP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A5HX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78" o:spid="_x0000_s1107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StY8AAAADbAAAADwAAAGRycy9kb3ducmV2LnhtbERPy4rCMBTdC/5DuII7TXUhM9UoVhCs&#10;4MIHgrtLc22rzU1tota/nyyEWR7Oe7ZoTSVe1LjSsoLRMAJBnFldcq7gdFwPfkA4j6yxskwKPuRg&#10;Me92Zhhr++Y9vQ4+FyGEXYwKCu/rWEqXFWTQDW1NHLirbQz6AJtc6gbfIdxUchxFE2mw5NBQYE2r&#10;grL74WkUJJ/teWd9+thcL7dHmiTjFG9GqX6vXU5BeGr9v/jr3mgFv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0rWPAAAAA2wAAAA8AAAAAAAAAAAAAAAAA&#10;oQIAAGRycy9kb3ducmV2LnhtbFBLBQYAAAAABAAEAPkAAACOAwAAAAA=&#10;" strokecolor="#2f5496 [2408]" strokeweight="1.5pt"/>
            <v:shape id="AutoShape 79" o:spid="_x0000_s110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gI+MQAAADbAAAADwAAAGRycy9kb3ducmV2LnhtbESPT4vCMBTE74LfITxhb5rqYVmrUayw&#10;YAUP/kHw9miebbV5qU1W67ffCILHYWZ+w0znranEnRpXWlYwHEQgiDOrS84VHPa//R8QziNrrCyT&#10;gic5mM+6nSnG2j54S/edz0WAsItRQeF9HUvpsoIMuoGtiYN3to1BH2STS93gI8BNJUdR9C0NlhwW&#10;CqxpWVB23f0ZBclzfdxYn95W59PllibJKMWLUeqr1y4mIDy1/hN+t1dawXgMry/hB8j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OAj4xAAAANsAAAAPAAAAAAAAAAAA&#10;AAAAAKECAABkcnMvZG93bnJldi54bWxQSwUGAAAAAAQABAD5AAAAkgMAAAAA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>e e e e e e e e e e e e e e e e e</w:t>
      </w:r>
    </w:p>
    <w:p w14:paraId="1EA6A1C2" w14:textId="77777777" w:rsidR="00AF138E" w:rsidRDefault="00552E82" w:rsidP="00AF138E">
      <w:pPr>
        <w:rPr>
          <w:rFonts w:ascii="TTKB Dik Temel Abece" w:hAnsi="TTKB Dik Temel Abece"/>
          <w:sz w:val="72"/>
          <w:szCs w:val="72"/>
        </w:rPr>
      </w:pPr>
      <w:r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 wp14:anchorId="16F1E11F" wp14:editId="58561716">
            <wp:simplePos x="0" y="0"/>
            <wp:positionH relativeFrom="column">
              <wp:posOffset>-194945</wp:posOffset>
            </wp:positionH>
            <wp:positionV relativeFrom="paragraph">
              <wp:posOffset>99060</wp:posOffset>
            </wp:positionV>
            <wp:extent cx="419100" cy="447675"/>
            <wp:effectExtent l="19050" t="0" r="0" b="0"/>
            <wp:wrapNone/>
            <wp:docPr id="17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79C08300">
          <v:group id="Group 80" o:spid="_x0000_s1099" style="position:absolute;margin-left:-16.85pt;margin-top:5.65pt;width:521.25pt;height:36.85pt;z-index:-25163673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">
            <v:group id="Group 81" o:spid="_x0000_s110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rect id="Rectangle 82" o:spid="_x0000_s110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1rcEA&#10;AADbAAAADwAAAGRycy9kb3ducmV2LnhtbERPy2rCQBTdC/7DcAV3OrGCtKmjaH3gtmkkdHfJ3GZC&#10;M3dCZjTx751FocvDea+3g23EnTpfO1awmCcgiEuna64U5F+n2SsIH5A1No5JwYM8bDfj0RpT7Xr+&#10;pHsWKhFD2KeowITQplL60pBFP3ctceR+XGcxRNhVUnfYx3DbyJckWUmLNccGgy19GCp/s5tVsKyK&#10;oynyg8/tolidr4/rvv8+KTWdDLt3EIGG8C/+c1+0gr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ZNa3BAAAA2wAAAA8AAAAAAAAAAAAAAAAAmAIAAGRycy9kb3du&#10;cmV2LnhtbFBLBQYAAAAABAAEAPUAAACGAwAAAAA=&#10;" strokecolor="#2f5496 [2408]" strokeweight="1.5pt">
                <v:fill opacity="0"/>
              </v:rect>
              <v:rect id="Rectangle 83" o:spid="_x0000_s110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XZmsIA&#10;AADbAAAADwAAAGRycy9kb3ducmV2LnhtbESPT2vCQBTE70K/w/IEb7pJUdHUTSgWW4/+qfdH9pkE&#10;s2/T7DZJv31XEDwOM/MbZpMNphYdta6yrCCeRSCIc6srLhR8n3fTFQjnkTXWlknBHznI0pfRBhNt&#10;ez5Sd/KFCBB2CSoovW8SKV1ekkE3sw1x8K62NeiDbAupW+wD3NTyNYqW0mDFYaHEhrYl5bfTr1Fw&#10;WXw0/CUNH+LdfL243D5/trFRajIe3t9AeBr8M/xo77WCdQz3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ZdmawgAAANsAAAAPAAAAAAAAAAAAAAAAAJgCAABkcnMvZG93&#10;bnJldi54bWxQSwUGAAAAAAQABAD1AAAAhwMAAAAA&#10;" fillcolor="#deeaf6 [660]" strokecolor="#c00000" strokeweight="1pt">
                <v:stroke dashstyle="dash"/>
              </v:rect>
            </v:group>
            <v:shape id="AutoShape 84" o:spid="_x0000_s110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yaicUAAADbAAAADwAAAGRycy9kb3ducmV2LnhtbESPT2vCQBTE7wW/w/KE3urGHEobXYMR&#10;BFPooWkRvD2yz/wx+zZmt5p8+26h0OMwM79h1uloOnGjwTWWFSwXEQji0uqGKwVfn/unFxDOI2vs&#10;LJOCiRykm9nDGhNt7/xBt8JXIkDYJaig9r5PpHRlTQbdwvbEwTvbwaAPcqikHvAe4KaTcRQ9S4MN&#10;h4Uae9rVVF6Kb6Mgm96O79bn18P51F7zLItzbI1Sj/NxuwLhafT/4b/2QSt4j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yaicUAAADbAAAADwAAAAAAAAAA&#10;AAAAAAChAgAAZHJzL2Rvd25yZXYueG1sUEsFBgAAAAAEAAQA+QAAAJMDAAAAAA==&#10;" strokecolor="#2f5496 [2408]" strokeweight="1.5pt"/>
            <v:shape id="AutoShape 85" o:spid="_x0000_s110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A/EsUAAADbAAAADwAAAGRycy9kb3ducmV2LnhtbESPT2vCQBTE74V+h+UJvdWNFkobXYMp&#10;FJJCD1oRvD2yz/wx+zZmtzF++65Q8DjMzG+YZTKaVgzUu9qygtk0AkFcWF1zqWD38/n8BsJ5ZI2t&#10;ZVJwJQfJ6vFhibG2F97QsPWlCBB2MSqovO9iKV1RkUE3tR1x8I62N+iD7Eupe7wEuGnlPIpepcGa&#10;w0KFHX1UVJy2v0ZBev3af1ufn7PjoTnnaTrPsTFKPU3G9QKEp9Hfw//tTCt4f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A/EsUAAADbAAAADwAAAAAAAAAA&#10;AAAAAAChAgAAZHJzL2Rvd25yZXYueG1sUEsFBgAAAAAEAAQA+QAAAJMDAAAAAA==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 xml:space="preserve">e e e e e e e e e e e e </w:t>
      </w:r>
    </w:p>
    <w:p w14:paraId="799853BC" w14:textId="77777777" w:rsidR="00AF138E" w:rsidRDefault="00552E82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drawing>
          <wp:anchor distT="0" distB="0" distL="114300" distR="114300" simplePos="0" relativeHeight="251708416" behindDoc="1" locked="0" layoutInCell="1" allowOverlap="1" wp14:anchorId="696E994C" wp14:editId="52FBF404">
            <wp:simplePos x="0" y="0"/>
            <wp:positionH relativeFrom="column">
              <wp:posOffset>-194945</wp:posOffset>
            </wp:positionH>
            <wp:positionV relativeFrom="paragraph">
              <wp:posOffset>77470</wp:posOffset>
            </wp:positionV>
            <wp:extent cx="419100" cy="447675"/>
            <wp:effectExtent l="19050" t="0" r="0" b="0"/>
            <wp:wrapNone/>
            <wp:docPr id="18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26CD1D83">
          <v:group id="Group 86" o:spid="_x0000_s1093" style="position:absolute;margin-left:-16.85pt;margin-top:5.65pt;width:521.25pt;height:36.85pt;z-index:-25163468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GnfCXIP&#10;BAAA5Q8AAA4AAAAAAAAAAAAAAAAALgIAAGRycy9lMm9Eb2MueG1sUEsBAi0AFAAGAAgAAAAhACzE&#10;H7TfAAAACgEAAA8AAAAAAAAAAAAAAAAAaQYAAGRycy9kb3ducmV2LnhtbFBLBQYAAAAABAAEAPMA&#10;AAB1BwAAAAA=&#10;">
            <v:group id="Group 87" o:spid="_x0000_s109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rect id="Rectangle 88" o:spid="_x0000_s109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ulc8MA&#10;AADbAAAADwAAAGRycy9kb3ducmV2LnhtbESPQWvCQBSE7wX/w/KE3urGKiLRVbTV0ms1Erw9ss9s&#10;MPs2ZLcm/nu3UPA4zMw3zHLd21rcqPWVYwXjUQKCuHC64lJBdty/zUH4gKyxdkwK7uRhvRq8LDHV&#10;ruMfuh1CKSKEfYoKTAhNKqUvDFn0I9cQR+/iWoshyraUusUuwm0t35NkJi1WHBcMNvRhqLgefq2C&#10;SZnvTJ59+syO89nX6X7adue9Uq/DfrMAEagPz/B/+1srmE/h7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ulc8MAAADbAAAADwAAAAAAAAAAAAAAAACYAgAAZHJzL2Rv&#10;d25yZXYueG1sUEsFBgAAAAAEAAQA9QAAAIgDAAAAAA==&#10;" strokecolor="#2f5496 [2408]" strokeweight="1.5pt">
                <v:fill opacity="0"/>
              </v:rect>
              <v:rect id="Rectangle 89" o:spid="_x0000_s109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RM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N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HSUT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90" o:spid="_x0000_s109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4KV8MAAADbAAAADwAAAGRycy9kb3ducmV2LnhtbESPzarCMBSE9xd8h3AEd9dUFyLVKFYQ&#10;7AUX/iC4OzTHttqc1CZX69sbQXA5zMw3zHTemkrcqXGlZQWDfgSCOLO65FzBYb/6HYNwHlljZZkU&#10;PMnBfNb5mWKs7YO3dN/5XAQIuxgVFN7XsZQuK8ig69uaOHhn2xj0QTa51A0+AtxUchhFI2mw5LBQ&#10;YE3LgrLr7t8oSJ5/x4316W19Pl1uaZIMU7wYpXrddjEB4an13/CnvdYKx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+ClfDAAAA2wAAAA8AAAAAAAAAAAAA&#10;AAAAoQIAAGRycy9kb3ducmV2LnhtbFBLBQYAAAAABAAEAPkAAACRAwAAAAA=&#10;" strokecolor="#2f5496 [2408]" strokeweight="1.5pt"/>
            <v:shape id="AutoShape 91" o:spid="_x0000_s109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KvzMQAAADbAAAADwAAAGRycy9kb3ducmV2LnhtbESPT4vCMBTE74LfITxhb5rqYVeqUayw&#10;YAUP/kHw9miebbV5qU1W67ffCILHYWZ+w0znranEnRpXWlYwHEQgiDOrS84VHPa//TEI55E1VpZJ&#10;wZMczGfdzhRjbR+8pfvO5yJA2MWooPC+jqV0WUEG3cDWxME728agD7LJpW7wEeCmkqMo+pYGSw4L&#10;Bda0LCi77v6MguS5Pm6sT2+r8+lyS5NklOLFKPXVaxcTEJ5a/wm/2yutYPwDry/hB8j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Mq/MxAAAANsAAAAPAAAAAAAAAAAA&#10;AAAAAKECAABkcnMvZG93bnJldi54bWxQSwUGAAAAAAQABAD5AAAAkgMAAAAA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 xml:space="preserve">e e e e e e e e </w:t>
      </w:r>
    </w:p>
    <w:p w14:paraId="63D13F57" w14:textId="77777777" w:rsidR="00552E82" w:rsidRDefault="00552E8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 wp14:anchorId="25F1FF30" wp14:editId="4FD78AAF">
            <wp:simplePos x="0" y="0"/>
            <wp:positionH relativeFrom="column">
              <wp:posOffset>-194945</wp:posOffset>
            </wp:positionH>
            <wp:positionV relativeFrom="paragraph">
              <wp:posOffset>75565</wp:posOffset>
            </wp:positionV>
            <wp:extent cx="419100" cy="447675"/>
            <wp:effectExtent l="19050" t="0" r="0" b="0"/>
            <wp:wrapNone/>
            <wp:docPr id="19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1AF048E6">
          <v:group id="Group 92" o:spid="_x0000_s1087" style="position:absolute;margin-left:-16.85pt;margin-top:5.65pt;width:521.25pt;height:36.85pt;z-index:-25163264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kZEwQAAOU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q&#10;HCkZEwQAAOUPAAAOAAAAAAAAAAAAAAAAAC4CAABkcnMvZTJvRG9jLnhtbFBLAQItABQABgAIAAAA&#10;IQAsxB+03wAAAAoBAAAPAAAAAAAAAAAAAAAAAG0GAABkcnMvZG93bnJldi54bWxQSwUGAAAAAAQA&#10;BADzAAAAeQcAAAAA&#10;">
            <v:group id="Group 93" o:spid="_x0000_s109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Rectangle 94" o:spid="_x0000_s109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xFisAA&#10;AADbAAAADwAAAGRycy9kb3ducmV2LnhtbERPy4rCMBTdD/gP4QruxtQRylCN4mOU2Y5WirtLc22K&#10;zU1poq1/P1kMzPJw3sv1YBvxpM7XjhXMpgkI4tLpmisF+fnw/gnCB2SNjWNS8CIP69XobYmZdj3/&#10;0PMUKhFD2GeowITQZlL60pBFP3UtceRurrMYIuwqqTvsY7ht5EeSpNJizbHBYEs7Q+X99LAK5lXx&#10;ZYp873M7K9Lj5XXZ9teDUpPxsFmACDSEf/Gf+1srSOP6+CX+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xFisAAAADbAAAADwAAAAAAAAAAAAAAAACYAgAAZHJzL2Rvd25y&#10;ZXYueG1sUEsFBgAAAAAEAAQA9QAAAIUDAAAAAA==&#10;" strokecolor="#2f5496 [2408]" strokeweight="1.5pt">
                <v:fill opacity="0"/>
              </v:rect>
              <v:rect id="Rectangle 95" o:spid="_x0000_s109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CpvcAA&#10;AADbAAAADwAAAGRycy9kb3ducmV2LnhtbESPzarCMBSE94LvEI5wd5pWVLQaRRSvLv3dH5pjW2xO&#10;ahO1vr25cMHlMDPfMLNFY0rxpNoVlhXEvQgEcWp1wZmC82nTHYNwHlljaZkUvMnBYt5uzTDR9sUH&#10;eh59JgKEXYIKcu+rREqX5mTQ9WxFHLyrrQ36IOtM6hpfAW5K2Y+ikTRYcFjIsaJVTunt+DAKLsN1&#10;xVtpeB9vBpPh5fZ7X8VGqZ9Os5yC8NT4b/i/vdMKRjH8fQk/QM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rCpvc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96" o:spid="_x0000_s108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s3uMIAAADbAAAADwAAAGRycy9kb3ducmV2LnhtbERPz2vCMBS+C/sfwhO82VQPIrVR1sHA&#10;DnbQibDbo3lt6pqX2mRa//vlIOz48f3Od6PtxI0G3zpWsEhSEMSV0y03Ck5f7/M1CB+QNXaOScGD&#10;POy2L5McM+3ufKDbMTQihrDPUIEJoc+k9JUhiz5xPXHkajdYDBEOjdQD3mO47eQyTVfSYsuxwWBP&#10;b4aqn+OvVVA8Ps6fLpTXff19uZZFsSzxYpWaTcfXDYhAY/gXP917rWAd18cv8Q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9s3uMIAAADbAAAADwAAAAAAAAAAAAAA&#10;AAChAgAAZHJzL2Rvd25yZXYueG1sUEsFBgAAAAAEAAQA+QAAAJADAAAAAA==&#10;" strokecolor="#2f5496 [2408]" strokeweight="1.5pt"/>
            <v:shape id="AutoShape 97" o:spid="_x0000_s1088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eSI8UAAADbAAAADwAAAGRycy9kb3ducmV2LnhtbESPT2vCQBTE7wW/w/IEb3WTHIpE19AI&#10;BVPwUCtCb4/sM3/Mvo3ZrcZv3xWEHoeZ+Q2zykbTiSsNrrGsIJ5HIIhLqxuuFBy+P14XIJxH1thZ&#10;JgV3cpCtJy8rTLW98Rdd974SAcIuRQW1930qpStrMujmticO3skOBn2QQyX1gLcAN51MouhNGmw4&#10;LNTY06am8rz/NQry++dxZ31x2Z5+2kuR50mBrVFqNh3flyA8jf4//GxvtYJFDI8v4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eSI8UAAADbAAAADwAAAAAAAAAA&#10;AAAAAAChAgAAZHJzL2Rvd25yZXYueG1sUEsFBgAAAAAEAAQA+QAAAJMDAAAAAA==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 xml:space="preserve">e e e e e </w:t>
      </w:r>
    </w:p>
    <w:p w14:paraId="6D77EA1C" w14:textId="77777777" w:rsidR="00552E82" w:rsidRDefault="00552E82" w:rsidP="00552E82">
      <w:pPr>
        <w:tabs>
          <w:tab w:val="left" w:pos="1365"/>
        </w:tabs>
        <w:rPr>
          <w:rFonts w:ascii="TTKB Dik Temel Abece" w:hAnsi="TTKB Dik Temel Abece"/>
          <w:sz w:val="72"/>
          <w:szCs w:val="72"/>
        </w:rPr>
      </w:pPr>
      <w:r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23776" behindDoc="1" locked="0" layoutInCell="1" allowOverlap="1" wp14:anchorId="0F29538F" wp14:editId="3F774AAC">
            <wp:simplePos x="0" y="0"/>
            <wp:positionH relativeFrom="column">
              <wp:posOffset>-194945</wp:posOffset>
            </wp:positionH>
            <wp:positionV relativeFrom="paragraph">
              <wp:posOffset>90805</wp:posOffset>
            </wp:positionV>
            <wp:extent cx="419100" cy="447675"/>
            <wp:effectExtent l="19050" t="0" r="0" b="0"/>
            <wp:wrapNone/>
            <wp:docPr id="20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5E788B63">
          <v:group id="_x0000_s1081" style="position:absolute;margin-left:-16.85pt;margin-top:5.65pt;width:521.25pt;height:36.85pt;z-index:-25160396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84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8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<v:fill opacity="0"/>
              </v:rect>
              <v:rect id="Rectangle 10" o:spid="_x0000_s108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<v:stroke dashstyle="dash"/>
              </v:rect>
            </v:group>
            <v:shape id="AutoShape 16" o:spid="_x0000_s108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<v:shape id="AutoShape 17" o:spid="_x0000_s108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</v:group>
        </w:pict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51884C2D">
          <v:group id="_x0000_s1075" style="position:absolute;margin-left:-16.85pt;margin-top:5.65pt;width:521.25pt;height:36.85pt;z-index:-25160294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07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28" o:spid="_x0000_s108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<v:fill opacity="0"/>
              </v:rect>
              <v:rect id="Rectangle 29" o:spid="_x0000_s107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30" o:spid="_x0000_s1077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<v:shape id="AutoShape 31" o:spid="_x0000_s107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</v:group>
        </w:pict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74DF33CF">
          <v:group id="_x0000_s1069" style="position:absolute;margin-left:-16.85pt;margin-top:5.65pt;width:521.25pt;height:36.85pt;z-index:-25160192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07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34" o:spid="_x0000_s107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<v:fill opacity="0"/>
              </v:rect>
              <v:rect id="Rectangle 35" o:spid="_x0000_s107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36" o:spid="_x0000_s107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<v:shape id="AutoShape 37" o:spid="_x0000_s107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 xml:space="preserve">e e e </w:t>
      </w:r>
      <w:r>
        <w:rPr>
          <w:rFonts w:ascii="TTKB Dik Temel Abece" w:hAnsi="TTKB Dik Temel Abece"/>
          <w:sz w:val="72"/>
          <w:szCs w:val="72"/>
        </w:rPr>
        <w:tab/>
      </w:r>
    </w:p>
    <w:p w14:paraId="2C5D1787" w14:textId="77777777" w:rsidR="00552E82" w:rsidRPr="00552E82" w:rsidRDefault="00552E82" w:rsidP="00552E82">
      <w:pPr>
        <w:tabs>
          <w:tab w:val="left" w:pos="2460"/>
        </w:tabs>
        <w:rPr>
          <w:rFonts w:ascii="TTKB Dik Temel Abece Dot" w:hAnsi="TTKB Dik Temel Abece Dot"/>
          <w:sz w:val="72"/>
          <w:szCs w:val="72"/>
        </w:rPr>
      </w:pPr>
      <w:r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24800" behindDoc="1" locked="0" layoutInCell="1" allowOverlap="1" wp14:anchorId="31D387C2" wp14:editId="1B0BE52F">
            <wp:simplePos x="0" y="0"/>
            <wp:positionH relativeFrom="column">
              <wp:posOffset>-194945</wp:posOffset>
            </wp:positionH>
            <wp:positionV relativeFrom="paragraph">
              <wp:posOffset>79375</wp:posOffset>
            </wp:positionV>
            <wp:extent cx="419100" cy="447675"/>
            <wp:effectExtent l="19050" t="0" r="0" b="0"/>
            <wp:wrapNone/>
            <wp:docPr id="2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32640F65">
          <v:group id="_x0000_s1063" style="position:absolute;margin-left:-16.85pt;margin-top:5.65pt;width:521.25pt;height:36.85pt;z-index:-25160089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KXy&#10;zBsSBAAA5Q8AAA4AAAAAAAAAAAAAAAAALgIAAGRycy9lMm9Eb2MueG1sUEsBAi0AFAAGAAgAAAAh&#10;ACzEH7TfAAAACgEAAA8AAAAAAAAAAAAAAAAAbAYAAGRycy9kb3ducmV2LnhtbFBLBQYAAAAABAAE&#10;APMAAAB4BwAAAAA=&#10;">
            <v:group id="Group 45" o:spid="_x0000_s106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Rectangle 46" o:spid="_x0000_s106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JNMQA&#10;AADbAAAADwAAAGRycy9kb3ducmV2LnhtbESPQWvCQBSE7wX/w/KE3urG2opEV9Fai9dqJHh7ZJ/Z&#10;YPZtyG5N/PddodDjMDPfMItVb2txo9ZXjhWMRwkI4sLpiksF2XH3MgPhA7LG2jEpuJOH1XLwtMBU&#10;u46/6XYIpYgQ9ikqMCE0qZS+MGTRj1xDHL2Lay2GKNtS6ha7CLe1fE2SqbRYcVww2NCHoeJ6+LEK&#10;JmX+afJs6zM7zqdfp/tp0513Sj0P+/UcRKA+/If/2nut4P0NHl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biTTEAAAA2wAAAA8AAAAAAAAAAAAAAAAAmAIAAGRycy9k&#10;b3ducmV2LnhtbFBLBQYAAAAABAAEAPUAAACJAwAAAAA=&#10;" strokecolor="#2f5496 [2408]" strokeweight="1.5pt">
                <v:fill opacity="0"/>
              </v:rect>
              <v:rect id="Rectangle 47" o:spid="_x0000_s106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dlA8IA&#10;AADbAAAADwAAAGRycy9kb3ducmV2LnhtbESPQWvCQBSE7wX/w/IK3nQTMVKjmyAWtcfW1vsj+5oE&#10;s29jdpvEf+8WCj0OM/MNs81H04ieOldbVhDPIxDEhdU1lwq+Pg+zFxDOI2tsLJOCOznIs8nTFlNt&#10;B/6g/uxLESDsUlRQed+mUrqiIoNublvi4H3bzqAPsiul7nAIcNPIRRStpMGaw0KFLe0rKq7nH6Pg&#10;kry2fJKG3+PDcp1crsfbPjZKTZ/H3QaEp9H/h//ab1pBksDvl/ADZP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2UDwgAAANsAAAAPAAAAAAAAAAAAAAAAAJgCAABkcnMvZG93&#10;bnJldi54bWxQSwUGAAAAAAQABAD1AAAAhwMAAAAA&#10;" fillcolor="#deeaf6 [660]" strokecolor="#c00000" strokeweight="1pt">
                <v:stroke dashstyle="dash"/>
              </v:rect>
            </v:group>
            <v:shape id="AutoShape 48" o:spid="_x0000_s106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4mEMQAAADbAAAADwAAAGRycy9kb3ducmV2LnhtbESPT4vCMBTE78J+h/AWvNl0BUW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HiYQxAAAANsAAAAPAAAAAAAAAAAA&#10;AAAAAKECAABkcnMvZG93bnJldi54bWxQSwUGAAAAAAQABAD5AAAAkgMAAAAA&#10;" strokecolor="#2f5496 [2408]" strokeweight="1.5pt"/>
            <v:shape id="AutoShape 49" o:spid="_x0000_s106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KDi8UAAADbAAAADwAAAGRycy9kb3ducmV2LnhtbESPW2vCQBSE3wv9D8sR+lY3Cr0QXYMp&#10;FJJCH7Qi+HbIHnMxezZmtzH++65Q8HGYmW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KDi8UAAADbAAAADwAAAAAAAAAA&#10;AAAAAAChAgAAZHJzL2Rvd25yZXYueG1sUEsFBgAAAAAEAAQA+QAAAJMDAAAAAA==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 xml:space="preserve">e e </w:t>
      </w:r>
      <w:r>
        <w:rPr>
          <w:rFonts w:ascii="TTKB Dik Temel Abece" w:hAnsi="TTKB Dik Temel Abece"/>
          <w:sz w:val="72"/>
          <w:szCs w:val="72"/>
        </w:rPr>
        <w:tab/>
      </w:r>
    </w:p>
    <w:p w14:paraId="0A5C6A7E" w14:textId="77777777" w:rsidR="00552E82" w:rsidRPr="00552E82" w:rsidRDefault="00000000" w:rsidP="00552E82">
      <w:pPr>
        <w:tabs>
          <w:tab w:val="left" w:pos="1140"/>
        </w:tabs>
        <w:rPr>
          <w:rFonts w:ascii="TTKB Dik Temel Abece Dot" w:hAnsi="TTKB Dik Temel Abece Dot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3AF6EEE">
          <v:group id="_x0000_s1057" style="position:absolute;margin-left:-16.85pt;margin-top:6.4pt;width:521.25pt;height:36.85pt;z-index:-2515998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">
            <v:group id="Group 51" o:spid="_x0000_s106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52" o:spid="_x0000_s106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8V7M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PFezBAAAA2wAAAA8AAAAAAAAAAAAAAAAAmAIAAGRycy9kb3du&#10;cmV2LnhtbFBLBQYAAAAABAAEAPUAAACGAwAAAAA=&#10;" strokecolor="#2f5496 [2408]" strokeweight="1.5pt">
                <v:fill opacity="0"/>
              </v:rect>
              <v:rect id="Rectangle 53" o:spid="_x0000_s106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P528AA&#10;AADbAAAADwAAAGRycy9kb3ducmV2LnhtbESPS6vCMBSE9xf8D+EI7jStqGg1iig+ltfX/tAc22Jz&#10;Upuo9d8b4cJdDjPzDTNbNKYUT6pdYVlB3ItAEKdWF5wpOJ823TEI55E1lpZJwZscLOatnxkm2r74&#10;QM+jz0SAsEtQQe59lUjp0pwMup6tiIN3tbVBH2SdSV3jK8BNKftRNJIGCw4LOVa0yim9HR9GwWW4&#10;rngnDf/Gm8FkeLlt76vYKNVpN8spCE+N/w//tfdawWAC3y/hB8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P528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54" o:spid="_x0000_s105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sb/8AAAADbAAAADwAAAGRycy9kb3ducmV2LnhtbERPy4rCMBTdC/5DuII7TRUc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27G//AAAAA2wAAAA8AAAAAAAAAAAAAAAAA&#10;oQIAAGRycy9kb3ducmV2LnhtbFBLBQYAAAAABAAEAPkAAACOAwAAAAA=&#10;" strokecolor="#2f5496 [2408]" strokeweight="1.5pt"/>
            <v:shape id="AutoShape 55" o:spid="_x0000_s1058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e+ZMQAAADbAAAADwAAAGRycy9kb3ducmV2LnhtbESPQYvCMBSE78L+h/AWvNlUQ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75kxAAAANsAAAAPAAAAAAAAAAAA&#10;AAAAAKECAABkcnMvZG93bnJldi54bWxQSwUGAAAAAAQABAD5AAAAkgMAAAAA&#10;" strokecolor="#2f5496 [2408]" strokeweight="1.5pt"/>
          </v:group>
        </w:pict>
      </w:r>
      <w:r w:rsidR="00552E82"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25824" behindDoc="1" locked="0" layoutInCell="1" allowOverlap="1" wp14:anchorId="3C3F871D" wp14:editId="6C2F3787">
            <wp:simplePos x="0" y="0"/>
            <wp:positionH relativeFrom="column">
              <wp:posOffset>-194945</wp:posOffset>
            </wp:positionH>
            <wp:positionV relativeFrom="paragraph">
              <wp:posOffset>76836</wp:posOffset>
            </wp:positionV>
            <wp:extent cx="419100" cy="438150"/>
            <wp:effectExtent l="19050" t="0" r="0" b="0"/>
            <wp:wrapNone/>
            <wp:docPr id="2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>e e</w:t>
      </w:r>
    </w:p>
    <w:p w14:paraId="166E0C16" w14:textId="77777777" w:rsidR="00552E82" w:rsidRPr="00552E82" w:rsidRDefault="00000000" w:rsidP="00552E82">
      <w:pPr>
        <w:tabs>
          <w:tab w:val="left" w:pos="57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b/>
          <w:noProof/>
          <w:color w:val="4472C4" w:themeColor="accent5"/>
          <w:sz w:val="72"/>
          <w:szCs w:val="72"/>
          <w:lang w:eastAsia="tr-TR"/>
        </w:rPr>
        <w:lastRenderedPageBreak/>
        <w:pict w14:anchorId="6A7227A2">
          <v:group id="_x0000_s1051" style="position:absolute;margin-left:-16.85pt;margin-top:6.4pt;width:521.25pt;height:36.85pt;z-index:-2515978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">
            <v:group id="Group 69" o:spid="_x0000_s1054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Rectangle 70" o:spid="_x0000_s105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ciBsMA&#10;AADbAAAADwAAAGRycy9kb3ducmV2LnhtbESPT2vCQBTE7wW/w/KE3upGL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ciBsMAAADbAAAADwAAAAAAAAAAAAAAAACYAgAAZHJzL2Rv&#10;d25yZXYueG1sUEsFBgAAAAAEAAQA9QAAAIgDAAAAAA==&#10;" strokecolor="#2f5496 [2408]" strokeweight="1.5pt">
                <v:fill opacity="0"/>
              </v:rect>
              <v:rect id="Rectangle 71" o:spid="_x0000_s105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OMcMA&#10;AADbAAAADwAAAGRycy9kb3ducmV2LnhtbESPzW7CMBCE75V4B2uRegMnJUEQMAiBaHts+bmv4iWJ&#10;iNdp7Cbp29eVkHoczcw3mvV2MLXoqHWVZQXxNAJBnFtdcaHgcj5OFiCcR9ZYWyYFP+Rguxk9rTHT&#10;tudP6k6+EAHCLkMFpfdNJqXLSzLoprYhDt7NtgZ9kG0hdYt9gJtavkTRXBqsOCyU2NC+pPx++jYK&#10;rumh4Tdp+CM+Jsv0en/92sdGqefxsFuB8DT4//Cj/a4VJDP4+xJ+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vOMcMAAADbAAAADwAAAAAAAAAAAAAAAACYAgAAZHJzL2Rv&#10;d25yZXYueG1sUEsFBgAAAAAEAAQA9QAAAIgDAAAAAA==&#10;" fillcolor="#deeaf6 [660]" strokecolor="#c00000" strokeweight="1pt">
                <v:stroke dashstyle="dash"/>
              </v:rect>
            </v:group>
            <v:shape id="AutoShape 72" o:spid="_x0000_s105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mLIcUAAADbAAAADwAAAGRycy9kb3ducmV2LnhtbESPT2vCQBTE74V+h+UVvDWbSpC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mLIcUAAADbAAAADwAAAAAAAAAA&#10;AAAAAAChAgAAZHJzL2Rvd25yZXYueG1sUEsFBgAAAAAEAAQA+QAAAJMDAAAAAA==&#10;" strokecolor="#2f5496 [2408]" strokeweight="1.5pt"/>
            <v:shape id="AutoShape 73" o:spid="_x0000_s105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Uuus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eYX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UuusUAAADbAAAADwAAAAAAAAAA&#10;AAAAAAChAgAAZHJzL2Rvd25yZXYueG1sUEsFBgAAAAAEAAQA+QAAAJMDAAAAAA==&#10;" strokecolor="#2f5496 [2408]" strokeweight="1.5pt"/>
          </v:group>
        </w:pict>
      </w:r>
      <w:r w:rsidR="00552E82"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26848" behindDoc="1" locked="0" layoutInCell="1" allowOverlap="1" wp14:anchorId="386759C7" wp14:editId="6FEBFEA8">
            <wp:simplePos x="0" y="0"/>
            <wp:positionH relativeFrom="column">
              <wp:posOffset>-194945</wp:posOffset>
            </wp:positionH>
            <wp:positionV relativeFrom="paragraph">
              <wp:posOffset>74930</wp:posOffset>
            </wp:positionV>
            <wp:extent cx="419100" cy="447675"/>
            <wp:effectExtent l="19050" t="0" r="0" b="0"/>
            <wp:wrapNone/>
            <wp:docPr id="2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B956B4A">
          <v:group id="_x0000_s1045" style="position:absolute;margin-left:-16.85pt;margin-top:5.65pt;width:521.25pt;height:36.85pt;z-index:-25159884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V8nf&#10;7BEEAADlDwAADgAAAAAAAAAAAAAAAAAuAgAAZHJzL2Uyb0RvYy54bWxQSwECLQAUAAYACAAAACEA&#10;LMQftN8AAAAKAQAADwAAAAAAAAAAAAAAAABrBgAAZHJzL2Rvd25yZXYueG1sUEsFBgAAAAAEAAQA&#10;8wAAAHcHAAAAAA==&#10;">
            <v:group id="Group 63" o:spid="_x0000_s104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64" o:spid="_x0000_s105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pXeMMA&#10;AADbAAAADwAAAGRycy9kb3ducmV2LnhtbESPT2vCQBTE7wW/w/IEb3WjQiipq/inll61keDtkX1m&#10;g9m3Ibs18dt3C0KPw8xvhlmuB9uIO3W+dqxgNk1AEJdO11wpyL8Pr28gfEDW2DgmBQ/ysF6NXpaY&#10;adfzke6nUIlYwj5DBSaENpPSl4Ys+qlriaN3dZ3FEGVXSd1hH8ttI+dJkkqLNccFgy3tDJW3049V&#10;sKiKD1Pke5/bWZF+nh/nbX85KDUZD5t3EIGG8B9+0l86cin8fY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9pXeMMAAADbAAAADwAAAAAAAAAAAAAAAACYAgAAZHJzL2Rv&#10;d25yZXYueG1sUEsFBgAAAAAEAAQA9QAAAIgDAAAAAA==&#10;" strokecolor="#2f5496 [2408]" strokeweight="1.5pt">
                <v:fill opacity="0"/>
              </v:rect>
              <v:rect id="Rectangle 65" o:spid="_x0000_s104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a7T8MA&#10;AADbAAAADwAAAGRycy9kb3ducmV2LnhtbESPwW7CMBBE75X6D9ZW6q04aYFCiomqIKDHQuG+ipck&#10;Il6nsUnC32OkSj2OZuaNZpEOphYdta6yrCAeRSCIc6srLhQcftYvMxDOI2usLZOCKzlIl48PC0y0&#10;7XlH3d4XIkDYJaig9L5JpHR5SQbdyDbEwTvZ1qAPsi2kbrEPcFPL1yiaSoMVh4USG8pKys/7i1Fw&#10;nKwa3krD3/F6PJ8cz5vfLDZKPT8Nnx8gPA3+P/zX/tIK3t7h/iX8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a7T8MAAADbAAAADwAAAAAAAAAAAAAAAACYAgAAZHJzL2Rv&#10;d25yZXYueG1sUEsFBgAAAAAEAAQA9QAAAIgDAAAAAA==&#10;" fillcolor="#deeaf6 [660]" strokecolor="#c00000" strokeweight="1pt">
                <v:stroke dashstyle="dash"/>
              </v:rect>
            </v:group>
            <v:shape id="AutoShape 66" o:spid="_x0000_s1047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LyWc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4S8lnAAAAA2wAAAA8AAAAAAAAAAAAAAAAA&#10;oQIAAGRycy9kb3ducmV2LnhtbFBLBQYAAAAABAAEAPkAAACOAwAAAAA=&#10;" strokecolor="#2f5496 [2408]" strokeweight="1.5pt"/>
            <v:shape id="AutoShape 67" o:spid="_x0000_s104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5XwsUAAADbAAAADwAAAGRycy9kb3ducmV2LnhtbESPT2vCQBTE74V+h+UJvdWNF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5XwsUAAADbAAAADwAAAAAAAAAA&#10;AAAAAAChAgAAZHJzL2Rvd25yZXYueG1sUEsFBgAAAAAEAAQA+QAAAJMDAAAAAA==&#10;" strokecolor="#2f5496 [2408]" strokeweight="1.5pt"/>
          </v:group>
        </w:pict>
      </w:r>
      <w:r w:rsidR="00552E82" w:rsidRPr="00552E8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 wp14:anchorId="3E41E441" wp14:editId="00DE5A73">
            <wp:simplePos x="0" y="0"/>
            <wp:positionH relativeFrom="column">
              <wp:posOffset>-194945</wp:posOffset>
            </wp:positionH>
            <wp:positionV relativeFrom="paragraph">
              <wp:posOffset>62865</wp:posOffset>
            </wp:positionV>
            <wp:extent cx="419100" cy="447675"/>
            <wp:effectExtent l="19050" t="0" r="0" b="0"/>
            <wp:wrapNone/>
            <wp:docPr id="2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>e e</w:t>
      </w:r>
    </w:p>
    <w:p w14:paraId="23336C6B" w14:textId="7CD1C896" w:rsidR="00CF073F" w:rsidRPr="00CF073F" w:rsidRDefault="00000000" w:rsidP="00CF073F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 w14:anchorId="6D40902B">
          <v:roundrect id="AutoShape 172" o:spid="_x0000_s1044" style="position:absolute;margin-left:337.15pt;margin-top:66.6pt;width:115.5pt;height:21.7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" strokecolor="#2f5496 [2408]" strokeweight="1.5pt">
            <v:fill opacity="0"/>
            <v:textbox>
              <w:txbxContent>
                <w:p w14:paraId="3514941D" w14:textId="1709179C" w:rsidR="00986F18" w:rsidRDefault="00986F18"/>
              </w:txbxContent>
            </v:textbox>
          </v:roundrect>
        </w:pict>
      </w:r>
      <w:r w:rsidR="00552E82"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28896" behindDoc="1" locked="0" layoutInCell="1" allowOverlap="1" wp14:anchorId="60E7A9C5" wp14:editId="3268E261">
            <wp:simplePos x="0" y="0"/>
            <wp:positionH relativeFrom="column">
              <wp:posOffset>-194945</wp:posOffset>
            </wp:positionH>
            <wp:positionV relativeFrom="paragraph">
              <wp:posOffset>72390</wp:posOffset>
            </wp:positionV>
            <wp:extent cx="419100" cy="447675"/>
            <wp:effectExtent l="19050" t="0" r="0" b="0"/>
            <wp:wrapNone/>
            <wp:docPr id="2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7CC167B8">
          <v:group id="_x0000_s1038" style="position:absolute;margin-left:-16.85pt;margin-top:5.65pt;width:521.25pt;height:36.85pt;z-index:-25159680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">
            <v:group id="Group 75" o:spid="_x0000_s104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ect id="Rectangle 76" o:spid="_x0000_s104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xV18MA&#10;AADbAAAADwAAAGRycy9kb3ducmV2LnhtbESPQWvCQBSE7wX/w/IEb3WjBWmjq1RbxWs1Enp7ZJ/Z&#10;0OzbkN2a+O9dQfA4zMw3zGLV21pcqPWVYwWTcQKCuHC64lJBdty+voPwAVlj7ZgUXMnDajl4WWCq&#10;Xcc/dDmEUkQI+xQVmBCaVEpfGLLox64hjt7ZtRZDlG0pdYtdhNtaTpNkJi1WHBcMNrQxVPwd/q2C&#10;tzL/Nnn25TM7yWe70/W07n63So2G/eccRKA+PMOP9l4rmH7A/Uv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xV18MAAADbAAAADwAAAAAAAAAAAAAAAACYAgAAZHJzL2Rv&#10;d25yZXYueG1sUEsFBgAAAAAEAAQA9QAAAIgDAAAAAA==&#10;" strokecolor="#2f5496 [2408]" strokeweight="1.5pt">
                <v:fill opacity="0"/>
              </v:rect>
              <v:rect id="Rectangle 77" o:spid="_x0000_s104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8jO78A&#10;AADbAAAADwAAAGRycy9kb3ducmV2LnhtbERPyW7CMBC9V+IfrEHqrTiBBkHAIASi9Niy3EfxkETE&#10;42C7JP37+oDU49Pbl+veNOJBzteWFaSjBARxYXXNpYLzaf82A+EDssbGMin4JQ/r1eBlibm2HX/T&#10;4xhKEUPY56igCqHNpfRFRQb9yLbEkbtaZzBE6EqpHXYx3DRynCRTabDm2FBhS9uKitvxxyi4ZLuW&#10;D9LwV7p/n2eX28d9mxqlXof9ZgEiUB/+xU/3p1Ywievjl/gD5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TyM7vwAAANsAAAAPAAAAAAAAAAAAAAAAAJgCAABkcnMvZG93bnJl&#10;di54bWxQSwUGAAAAAAQABAD1AAAAhAMAAAAA&#10;" fillcolor="#deeaf6 [660]" strokecolor="#c00000" strokeweight="1pt">
                <v:stroke dashstyle="dash"/>
              </v:rect>
            </v:group>
            <v:shape id="AutoShape 78" o:spid="_x0000_s104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<v:shape id="AutoShape 79" o:spid="_x0000_s103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rFs8UAAADbAAAADwAAAGRycy9kb3ducmV2LnhtbESPT2vCQBTE7wW/w/KE3urGF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/rFs8UAAADbAAAADwAAAAAAAAAA&#10;AAAAAAChAgAAZHJzL2Rvd25yZXYueG1sUEsFBgAAAAAEAAQA+QAAAJMDAAAAAA==&#10;" strokecolor="#2f5496 [2408]" strokeweight="1.5pt"/>
          </v:group>
        </w:pict>
      </w:r>
      <w:r w:rsidR="001A6A14">
        <w:rPr>
          <w:rFonts w:ascii="TTKB Dik Temel Abece" w:hAnsi="TTKB Dik Temel Abece"/>
          <w:sz w:val="72"/>
          <w:szCs w:val="72"/>
        </w:rPr>
        <w:t xml:space="preserve">  </w:t>
      </w:r>
      <w:r w:rsidR="001A6A14">
        <w:rPr>
          <w:rFonts w:ascii="N.o.k.t.a.l.ı.d.UZ" w:hAnsi="N.o.k.t.a.l.ı.d.UZ"/>
          <w:sz w:val="64"/>
          <w:szCs w:val="64"/>
        </w:rPr>
        <w:t>e e</w:t>
      </w:r>
      <w:r w:rsidR="00552E82" w:rsidRPr="00552E8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29920" behindDoc="1" locked="0" layoutInCell="1" allowOverlap="1" wp14:anchorId="22B4FECC" wp14:editId="149FA2D1">
            <wp:simplePos x="0" y="0"/>
            <wp:positionH relativeFrom="column">
              <wp:posOffset>-194945</wp:posOffset>
            </wp:positionH>
            <wp:positionV relativeFrom="paragraph">
              <wp:posOffset>99060</wp:posOffset>
            </wp:positionV>
            <wp:extent cx="419100" cy="447675"/>
            <wp:effectExtent l="19050" t="0" r="0" b="0"/>
            <wp:wrapNone/>
            <wp:docPr id="26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B35E313">
          <v:group id="_x0000_s1032" style="position:absolute;margin-left:-16.85pt;margin-top:5.65pt;width:521.25pt;height:36.85pt;z-index:-2515957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">
            <v:group id="Group 81" o:spid="_x0000_s103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82" o:spid="_x0000_s103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<v:fill opacity="0"/>
              </v:rect>
              <v:rect id="Rectangle 83" o:spid="_x0000_s103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Og5r8A&#10;AADaAAAADwAAAGRycy9kb3ducmV2LnhtbESPzarCMBSE94LvEI5wd5pWVLQaRRSvLv3dH5pjW2xO&#10;ahO1vr25cMHlMDPfMLNFY0rxpNoVlhXEvQgEcWp1wZmC82nTHYNwHlljaZkUvMnBYt5uzTDR9sUH&#10;eh59JgKEXYIKcu+rREqX5mTQ9WxFHLyrrQ36IOtM6hpfAW5K2Y+ikTRYcFjIsaJVTunt+DAKLsN1&#10;xVtpeB9vBpPh5fZ7X8VGqZ9Os5yC8NT4b/i/vdMKRvB3JdwAOf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U6DmvwAAANoAAAAPAAAAAAAAAAAAAAAAAJgCAABkcnMvZG93bnJl&#10;di54bWxQSwUGAAAAAAQABAD1AAAAhAMAAAAA&#10;" fillcolor="#deeaf6 [660]" strokecolor="#c00000" strokeweight="1pt">
                <v:stroke dashstyle="dash"/>
              </v:rect>
            </v:group>
            <v:shape id="AutoShape 84" o:spid="_x0000_s103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GGy8MAAADaAAAADwAAAGRycy9kb3ducmV2LnhtbESPQYvCMBSE74L/ITzB2zbVw7pUo1hB&#10;sIKHdRfB26N5ttXmpTZZrf9+Iwgeh5n5hpktOlOLG7WusqxgFMUgiHOrKy4U/P6sP75AOI+ssbZM&#10;Ch7kYDHv92aYaHvnb7rtfSEChF2CCkrvm0RKl5dk0EW2IQ7eybYGfZBtIXWL9wA3tRzH8ac0WHFY&#10;KLGhVUn5Zf9nFKSP7WFnfXbdnI7na5am4wzPRqnhoFtOQXjq/Dv8am+0ggk8r4Qb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hhsvDAAAA2gAAAA8AAAAAAAAAAAAA&#10;AAAAoQIAAGRycy9kb3ducmV2LnhtbFBLBQYAAAAABAAEAPkAAACRAwAAAAA=&#10;" strokecolor="#2f5496 [2408]" strokeweight="1.5pt"/>
            <v:shape id="AutoShape 85" o:spid="_x0000_s103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GiP8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oZd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0aI/xAAAANsAAAAPAAAAAAAAAAAA&#10;AAAAAKECAABkcnMvZG93bnJldi54bWxQSwUGAAAAAAQABAD5AAAAkgMAAAAA&#10;" strokecolor="#2f5496 [2408]" strokeweight="1.5pt"/>
          </v:group>
        </w:pict>
      </w:r>
      <w:r w:rsidR="00552E82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drawing>
          <wp:anchor distT="0" distB="0" distL="114300" distR="114300" simplePos="0" relativeHeight="251731968" behindDoc="1" locked="0" layoutInCell="1" allowOverlap="1" wp14:anchorId="6D551DC0" wp14:editId="75634462">
            <wp:simplePos x="0" y="0"/>
            <wp:positionH relativeFrom="column">
              <wp:posOffset>-194945</wp:posOffset>
            </wp:positionH>
            <wp:positionV relativeFrom="paragraph">
              <wp:posOffset>75565</wp:posOffset>
            </wp:positionV>
            <wp:extent cx="419100" cy="447675"/>
            <wp:effectExtent l="19050" t="0" r="0" b="0"/>
            <wp:wrapNone/>
            <wp:docPr id="28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2E82">
        <w:rPr>
          <w:rFonts w:ascii="TTKB Dik Temel Abece" w:hAnsi="TTKB Dik Temel Abece"/>
          <w:sz w:val="72"/>
          <w:szCs w:val="72"/>
        </w:rPr>
        <w:tab/>
      </w:r>
    </w:p>
    <w:p w14:paraId="67F2AFF7" w14:textId="4EF08958" w:rsidR="001770C2" w:rsidRPr="00CF073F" w:rsidRDefault="001770C2" w:rsidP="00CF073F">
      <w:pPr>
        <w:jc w:val="center"/>
        <w:rPr>
          <w:rFonts w:ascii="TTKB Dik Temel Abece" w:hAnsi="TTKB Dik Temel Abece"/>
          <w:color w:val="0070C0"/>
          <w:u w:val="single"/>
        </w:rPr>
      </w:pPr>
    </w:p>
    <w:sectPr w:rsidR="001770C2" w:rsidRPr="00CF073F" w:rsidSect="00E5259D">
      <w:pgSz w:w="11906" w:h="16838"/>
      <w:pgMar w:top="1417" w:right="424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F0A2A" w14:textId="77777777" w:rsidR="00C956C8" w:rsidRDefault="00C956C8" w:rsidP="00AF138E">
      <w:pPr>
        <w:spacing w:after="0" w:line="240" w:lineRule="auto"/>
      </w:pPr>
      <w:r>
        <w:separator/>
      </w:r>
    </w:p>
  </w:endnote>
  <w:endnote w:type="continuationSeparator" w:id="0">
    <w:p w14:paraId="13D8DCFB" w14:textId="77777777" w:rsidR="00C956C8" w:rsidRDefault="00C956C8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BB8C" w14:textId="77777777" w:rsidR="00C956C8" w:rsidRDefault="00C956C8" w:rsidP="00AF138E">
      <w:pPr>
        <w:spacing w:after="0" w:line="240" w:lineRule="auto"/>
      </w:pPr>
      <w:r>
        <w:separator/>
      </w:r>
    </w:p>
  </w:footnote>
  <w:footnote w:type="continuationSeparator" w:id="0">
    <w:p w14:paraId="5C9EA507" w14:textId="77777777" w:rsidR="00C956C8" w:rsidRDefault="00C956C8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032"/>
    <w:rsid w:val="0009779C"/>
    <w:rsid w:val="000B1199"/>
    <w:rsid w:val="000D463D"/>
    <w:rsid w:val="00123094"/>
    <w:rsid w:val="00144B66"/>
    <w:rsid w:val="00170688"/>
    <w:rsid w:val="001770C2"/>
    <w:rsid w:val="00177767"/>
    <w:rsid w:val="001A6A14"/>
    <w:rsid w:val="001F5A93"/>
    <w:rsid w:val="002C0CBB"/>
    <w:rsid w:val="003721D6"/>
    <w:rsid w:val="00394A6D"/>
    <w:rsid w:val="003E4FBB"/>
    <w:rsid w:val="00496FA4"/>
    <w:rsid w:val="00552E82"/>
    <w:rsid w:val="006202D1"/>
    <w:rsid w:val="00645032"/>
    <w:rsid w:val="007A24CE"/>
    <w:rsid w:val="007C600C"/>
    <w:rsid w:val="007D2739"/>
    <w:rsid w:val="007F64BA"/>
    <w:rsid w:val="00855826"/>
    <w:rsid w:val="008E294D"/>
    <w:rsid w:val="00975E8A"/>
    <w:rsid w:val="00986F18"/>
    <w:rsid w:val="009D28E6"/>
    <w:rsid w:val="009F1F66"/>
    <w:rsid w:val="00A269D8"/>
    <w:rsid w:val="00AD1B1C"/>
    <w:rsid w:val="00AF138E"/>
    <w:rsid w:val="00B33495"/>
    <w:rsid w:val="00BD4B19"/>
    <w:rsid w:val="00C01D39"/>
    <w:rsid w:val="00C12BDD"/>
    <w:rsid w:val="00C94A0B"/>
    <w:rsid w:val="00C956C8"/>
    <w:rsid w:val="00CF073F"/>
    <w:rsid w:val="00D4633B"/>
    <w:rsid w:val="00E5259D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9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30"/>
        <o:r id="V:Rule4" type="connector" idref="#AutoShape 31"/>
        <o:r id="V:Rule5" type="connector" idref="#AutoShape 36"/>
        <o:r id="V:Rule6" type="connector" idref="#AutoShape 37"/>
        <o:r id="V:Rule7" type="connector" idref="#AutoShape 48"/>
        <o:r id="V:Rule8" type="connector" idref="#AutoShape 49"/>
        <o:r id="V:Rule9" type="connector" idref="#AutoShape 54"/>
        <o:r id="V:Rule10" type="connector" idref="#AutoShape 55"/>
        <o:r id="V:Rule11" type="connector" idref="#AutoShape 72"/>
        <o:r id="V:Rule12" type="connector" idref="#AutoShape 73"/>
        <o:r id="V:Rule13" type="connector" idref="#AutoShape 66"/>
        <o:r id="V:Rule14" type="connector" idref="#AutoShape 67"/>
        <o:r id="V:Rule15" type="connector" idref="#AutoShape 78"/>
        <o:r id="V:Rule16" type="connector" idref="#AutoShape 79"/>
        <o:r id="V:Rule17" type="connector" idref="#AutoShape 84"/>
        <o:r id="V:Rule18" type="connector" idref="#AutoShape 85"/>
        <o:r id="V:Rule19" type="connector" idref="#AutoShape 48"/>
        <o:r id="V:Rule20" type="connector" idref="#AutoShape 90"/>
        <o:r id="V:Rule21" type="connector" idref="#AutoShape 37"/>
        <o:r id="V:Rule22" type="connector" idref="#AutoShape 55"/>
        <o:r id="V:Rule23" type="connector" idref="#AutoShape 96"/>
        <o:r id="V:Rule24" type="connector" idref="#AutoShape 91"/>
        <o:r id="V:Rule25" type="connector" idref="#AutoShape 66"/>
        <o:r id="V:Rule26" type="connector" idref="#AutoShape 97"/>
        <o:r id="V:Rule27" type="connector" idref="#AutoShape 72"/>
        <o:r id="V:Rule28" type="connector" idref="#AutoShape 85"/>
        <o:r id="V:Rule29" type="connector" idref="#AutoShape 67"/>
        <o:r id="V:Rule30" type="connector" idref="#AutoShape 16"/>
        <o:r id="V:Rule31" type="connector" idref="#AutoShape 31"/>
        <o:r id="V:Rule32" type="connector" idref="#AutoShape 49"/>
        <o:r id="V:Rule33" type="connector" idref="#AutoShape 54"/>
        <o:r id="V:Rule34" type="connector" idref="#AutoShape 36"/>
        <o:r id="V:Rule35" type="connector" idref="#AutoShape 73"/>
        <o:r id="V:Rule36" type="connector" idref="#AutoShape 79"/>
        <o:r id="V:Rule37" type="connector" idref="#AutoShape 30"/>
        <o:r id="V:Rule38" type="connector" idref="#AutoShape 17"/>
        <o:r id="V:Rule39" type="connector" idref="#AutoShape 78"/>
        <o:r id="V:Rule40" type="connector" idref="#AutoShape 84"/>
      </o:rules>
    </o:shapelayout>
  </w:shapeDefaults>
  <w:decimalSymbol w:val=","/>
  <w:listSeparator w:val=";"/>
  <w14:docId w14:val="67D43601"/>
  <w15:docId w15:val="{BFC93EE1-C731-45DF-9FCC-77384C4F5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F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6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hdphoto" Target="media/hdphoto3.wdp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srin\Downloads\G&#252;zel%20yaz&#305;%20defteri\G&#252;zel%20yaz&#305;%20defteri%20&#351;ablonu%204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şablonu 4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nesrin deniz</dc:creator>
  <cp:lastModifiedBy>SERKAN DEMİR</cp:lastModifiedBy>
  <cp:revision>5</cp:revision>
  <dcterms:created xsi:type="dcterms:W3CDTF">2020-09-27T19:07:00Z</dcterms:created>
  <dcterms:modified xsi:type="dcterms:W3CDTF">2022-09-14T16:49:00Z</dcterms:modified>
</cp:coreProperties>
</file>