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A0E13" w14:textId="77777777" w:rsidR="00805010" w:rsidRPr="00C31D4E" w:rsidRDefault="00805010" w:rsidP="006136A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E </w:t>
      </w:r>
      <w:proofErr w:type="spellStart"/>
      <w:proofErr w:type="gramStart"/>
      <w:r>
        <w:rPr>
          <w:rFonts w:ascii="TTKB Dik Temel Abece" w:hAnsi="TTKB Dik Temel Abece"/>
          <w:sz w:val="72"/>
          <w:szCs w:val="72"/>
        </w:rPr>
        <w:t>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L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l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A </w:t>
      </w:r>
      <w:proofErr w:type="spellStart"/>
      <w:r>
        <w:rPr>
          <w:rFonts w:ascii="TTKB Dik Temel Abece" w:hAnsi="TTKB Dik Temel Abece"/>
          <w:sz w:val="72"/>
          <w:szCs w:val="72"/>
        </w:rPr>
        <w:t>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K </w:t>
      </w:r>
      <w:proofErr w:type="spellStart"/>
      <w:r>
        <w:rPr>
          <w:rFonts w:ascii="TTKB Dik Temel Abece" w:hAnsi="TTKB Dik Temel Abece"/>
          <w:sz w:val="72"/>
          <w:szCs w:val="72"/>
        </w:rPr>
        <w:t>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İ i  N </w:t>
      </w:r>
      <w:proofErr w:type="spellStart"/>
      <w:r>
        <w:rPr>
          <w:rFonts w:ascii="TTKB Dik Temel Abece" w:hAnsi="TTKB Dik Temel Abece"/>
          <w:sz w:val="72"/>
          <w:szCs w:val="72"/>
        </w:rPr>
        <w:t>n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elakin</w:t>
      </w:r>
      <w:proofErr w:type="spellEnd"/>
    </w:p>
    <w:p w14:paraId="584AF2ED" w14:textId="77777777" w:rsidR="00805010" w:rsidRPr="00C31D4E" w:rsidRDefault="00805010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el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le ele elle el ele el le ele elle ele</w:t>
      </w:r>
    </w:p>
    <w:p w14:paraId="4E564A09" w14:textId="77777777" w:rsidR="00805010" w:rsidRPr="00C31D4E" w:rsidRDefault="00805010" w:rsidP="006136A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al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la ala alla  Ela Lale  Al lale al.</w:t>
      </w:r>
    </w:p>
    <w:p w14:paraId="5F63103D" w14:textId="77777777" w:rsidR="00805010" w:rsidRPr="00C31D4E" w:rsidRDefault="00805010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Ela Lale al.   Ela Lale el ele. </w:t>
      </w:r>
    </w:p>
    <w:p w14:paraId="7672CD3F" w14:textId="77777777" w:rsidR="00805010" w:rsidRPr="00C31D4E" w:rsidRDefault="00805010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ek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ak ke </w:t>
      </w:r>
      <w:proofErr w:type="spellStart"/>
      <w:r>
        <w:rPr>
          <w:rFonts w:ascii="TTKB Dik Temel Abece" w:hAnsi="TTKB Dik Temel Abece"/>
          <w:sz w:val="72"/>
          <w:szCs w:val="72"/>
        </w:rPr>
        <w:t>ka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kek kel kal kalk </w:t>
      </w:r>
      <w:proofErr w:type="spellStart"/>
      <w:r>
        <w:rPr>
          <w:rFonts w:ascii="TTKB Dik Temel Abece" w:hAnsi="TTKB Dik Temel Abece"/>
          <w:sz w:val="72"/>
          <w:szCs w:val="72"/>
        </w:rPr>
        <w:t>lek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lak</w:t>
      </w:r>
    </w:p>
    <w:p w14:paraId="2D38E8F7" w14:textId="77777777" w:rsidR="00805010" w:rsidRDefault="00805010" w:rsidP="004F4B79">
      <w:pPr>
        <w:tabs>
          <w:tab w:val="left" w:pos="4770"/>
        </w:tabs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elek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kelek kale leke ekle  Ela kek al.</w:t>
      </w:r>
      <w:r>
        <w:rPr>
          <w:rFonts w:ascii="TTKB Dik Temel Abece" w:hAnsi="TTKB Dik Temel Abece"/>
          <w:sz w:val="72"/>
          <w:szCs w:val="72"/>
        </w:rPr>
        <w:tab/>
      </w:r>
    </w:p>
    <w:p w14:paraId="7B4E27F7" w14:textId="77777777" w:rsidR="00805010" w:rsidRDefault="00805010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il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li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ki iki ile İlke Ali aile eli ili elli </w:t>
      </w:r>
    </w:p>
    <w:p w14:paraId="00601F94" w14:textId="77777777" w:rsidR="00805010" w:rsidRDefault="00805010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ilk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kil ilik </w:t>
      </w:r>
      <w:proofErr w:type="spellStart"/>
      <w:r>
        <w:rPr>
          <w:rFonts w:ascii="TTKB Dik Temel Abece" w:hAnsi="TTKB Dik Temel Abece"/>
          <w:sz w:val="72"/>
          <w:szCs w:val="72"/>
        </w:rPr>
        <w:t>lila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ilikle   İlke ile lale ek. </w:t>
      </w:r>
    </w:p>
    <w:p w14:paraId="02A81329" w14:textId="77777777" w:rsidR="00805010" w:rsidRDefault="00805010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en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an in ne </w:t>
      </w:r>
      <w:proofErr w:type="spellStart"/>
      <w:r>
        <w:rPr>
          <w:rFonts w:ascii="TTKB Dik Temel Abece" w:hAnsi="TTKB Dik Temel Abece"/>
          <w:sz w:val="72"/>
          <w:szCs w:val="72"/>
        </w:rPr>
        <w:t>na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ni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nal Nil Nail anne</w:t>
      </w:r>
    </w:p>
    <w:p w14:paraId="04F3CDB0" w14:textId="77777777" w:rsidR="00805010" w:rsidRDefault="00805010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nane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nine ninni anla Nalan Kaan</w:t>
      </w:r>
    </w:p>
    <w:p w14:paraId="182686DC" w14:textId="4458EE08" w:rsidR="00805010" w:rsidRDefault="00805010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Kenan inek ilan kalkan ekin eline</w:t>
      </w:r>
    </w:p>
    <w:p w14:paraId="22B0758F" w14:textId="669AC1D1" w:rsidR="007327EB" w:rsidRPr="007327EB" w:rsidRDefault="007327EB" w:rsidP="007327EB">
      <w:pPr>
        <w:tabs>
          <w:tab w:val="left" w:pos="2143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ab/>
      </w:r>
    </w:p>
    <w:p w14:paraId="191066C6" w14:textId="77777777" w:rsidR="00805010" w:rsidRDefault="00805010" w:rsidP="004F4B7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 xml:space="preserve"> Nine ekin ek. Anne nane ile kekik ek.</w:t>
      </w:r>
    </w:p>
    <w:p w14:paraId="254388A5" w14:textId="77777777" w:rsidR="00805010" w:rsidRPr="000A08F6" w:rsidRDefault="00805010" w:rsidP="00F32E2F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Kaan iki inek al. Nil nal al. Ali kek al.</w:t>
      </w:r>
    </w:p>
    <w:sectPr w:rsidR="00805010" w:rsidRPr="000A08F6" w:rsidSect="00AF60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2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CE457" w14:textId="77777777" w:rsidR="0040067C" w:rsidRDefault="0040067C" w:rsidP="004F2289">
      <w:pPr>
        <w:spacing w:after="0" w:line="240" w:lineRule="auto"/>
      </w:pPr>
      <w:r>
        <w:separator/>
      </w:r>
    </w:p>
  </w:endnote>
  <w:endnote w:type="continuationSeparator" w:id="0">
    <w:p w14:paraId="0D875275" w14:textId="77777777" w:rsidR="0040067C" w:rsidRDefault="0040067C" w:rsidP="004F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8D67" w14:textId="77777777" w:rsidR="00D52264" w:rsidRDefault="00D5226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28119" w14:textId="77777777" w:rsidR="00D52264" w:rsidRDefault="00D5226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B88C" w14:textId="77777777" w:rsidR="00D52264" w:rsidRDefault="00D5226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72A22" w14:textId="77777777" w:rsidR="0040067C" w:rsidRDefault="0040067C" w:rsidP="004F2289">
      <w:pPr>
        <w:spacing w:after="0" w:line="240" w:lineRule="auto"/>
      </w:pPr>
      <w:r>
        <w:separator/>
      </w:r>
    </w:p>
  </w:footnote>
  <w:footnote w:type="continuationSeparator" w:id="0">
    <w:p w14:paraId="5A3F0719" w14:textId="77777777" w:rsidR="0040067C" w:rsidRDefault="0040067C" w:rsidP="004F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82CD7" w14:textId="77777777" w:rsidR="00805010" w:rsidRDefault="00000000">
    <w:pPr>
      <w:pStyle w:val="stBilgi"/>
    </w:pPr>
    <w:r>
      <w:rPr>
        <w:noProof/>
        <w:lang w:eastAsia="tr-TR"/>
      </w:rPr>
      <w:pict w14:anchorId="17BD27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6" o:spid="_x0000_s1025" type="#_x0000_t75" style="position:absolute;margin-left:0;margin-top:0;width:538.25pt;height:739.2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8E9A9" w14:textId="77777777" w:rsidR="00805010" w:rsidRDefault="00000000">
    <w:pPr>
      <w:pStyle w:val="stBilgi"/>
    </w:pPr>
    <w:r>
      <w:rPr>
        <w:noProof/>
        <w:lang w:eastAsia="tr-TR"/>
      </w:rPr>
      <w:pict w14:anchorId="4E9690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7" o:spid="_x0000_s1026" type="#_x0000_t75" style="position:absolute;margin-left:-23.2pt;margin-top:-26.2pt;width:569.75pt;height:778.3pt;z-index:-1;mso-position-horizontal-relative:margin;mso-position-vertical-relative:margin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9CF72" w14:textId="77777777" w:rsidR="00805010" w:rsidRDefault="00000000">
    <w:pPr>
      <w:pStyle w:val="stBilgi"/>
    </w:pPr>
    <w:r>
      <w:rPr>
        <w:noProof/>
        <w:lang w:eastAsia="tr-TR"/>
      </w:rPr>
      <w:pict w14:anchorId="01279E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5" o:spid="_x0000_s1027" type="#_x0000_t75" style="position:absolute;margin-left:0;margin-top:0;width:538.25pt;height:739.2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60C3"/>
    <w:rsid w:val="00012C3F"/>
    <w:rsid w:val="00034232"/>
    <w:rsid w:val="00034340"/>
    <w:rsid w:val="000A08F6"/>
    <w:rsid w:val="000D1151"/>
    <w:rsid w:val="000F537C"/>
    <w:rsid w:val="00282E10"/>
    <w:rsid w:val="00294A89"/>
    <w:rsid w:val="002D1E40"/>
    <w:rsid w:val="002E5478"/>
    <w:rsid w:val="002F01DA"/>
    <w:rsid w:val="002F6152"/>
    <w:rsid w:val="003044FF"/>
    <w:rsid w:val="0040067C"/>
    <w:rsid w:val="004017C5"/>
    <w:rsid w:val="004566E9"/>
    <w:rsid w:val="0045709C"/>
    <w:rsid w:val="004F2289"/>
    <w:rsid w:val="004F4B79"/>
    <w:rsid w:val="0058510C"/>
    <w:rsid w:val="006136A9"/>
    <w:rsid w:val="0066437D"/>
    <w:rsid w:val="007229B5"/>
    <w:rsid w:val="007327EB"/>
    <w:rsid w:val="008036D4"/>
    <w:rsid w:val="00805010"/>
    <w:rsid w:val="0089441A"/>
    <w:rsid w:val="008F4BA0"/>
    <w:rsid w:val="00AE0926"/>
    <w:rsid w:val="00AF60C3"/>
    <w:rsid w:val="00B6061A"/>
    <w:rsid w:val="00C31D4E"/>
    <w:rsid w:val="00D52264"/>
    <w:rsid w:val="00D54603"/>
    <w:rsid w:val="00D56529"/>
    <w:rsid w:val="00E07753"/>
    <w:rsid w:val="00E476AB"/>
    <w:rsid w:val="00F32E2F"/>
    <w:rsid w:val="00F652A3"/>
    <w:rsid w:val="00FA094D"/>
    <w:rsid w:val="00FB1FED"/>
    <w:rsid w:val="00FC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563B28"/>
  <w15:docId w15:val="{71D24C2B-F500-4DC4-9ED1-13B35C104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C3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4F228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4F2289"/>
    <w:rPr>
      <w:rFonts w:cs="Times New Roman"/>
    </w:rPr>
  </w:style>
  <w:style w:type="character" w:styleId="Kpr">
    <w:name w:val="Hyperlink"/>
    <w:uiPriority w:val="99"/>
    <w:semiHidden/>
    <w:rsid w:val="00C31D4E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han\Documents\&#214;zel%20Office%20&#350;ablonlar&#305;\G&#252;zel%20Yaz&#305;%20Defteri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2</Template>
  <TotalTime>36</TotalTime>
  <Pages>2</Pages>
  <Words>76</Words>
  <Characters>439</Characters>
  <Application>Microsoft Office Word</Application>
  <DocSecurity>0</DocSecurity>
  <Lines>3</Lines>
  <Paragraphs>1</Paragraphs>
  <ScaleCrop>false</ScaleCrop>
  <Company>NouS/TncTR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Ayhan KOÇAK DENEME ŞABLONU</dc:title>
  <dc:subject/>
  <dc:creator>Ayhan</dc:creator>
  <cp:keywords/>
  <dc:description/>
  <cp:lastModifiedBy>SERKAN DEMİR</cp:lastModifiedBy>
  <cp:revision>9</cp:revision>
  <cp:lastPrinted>2020-10-29T16:24:00Z</cp:lastPrinted>
  <dcterms:created xsi:type="dcterms:W3CDTF">2020-10-29T15:46:00Z</dcterms:created>
  <dcterms:modified xsi:type="dcterms:W3CDTF">2022-09-24T16:46:00Z</dcterms:modified>
</cp:coreProperties>
</file>