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90928" w14:textId="77777777" w:rsidR="00AF138E" w:rsidRPr="00026627" w:rsidRDefault="00B653F3" w:rsidP="00AF138E">
      <w:pPr>
        <w:rPr>
          <w:rFonts w:ascii="Kayra Aydin" w:hAnsi="Kayra Aydin"/>
          <w:color w:val="0070C0"/>
          <w:sz w:val="56"/>
          <w:szCs w:val="56"/>
        </w:rPr>
      </w:pPr>
      <w:r>
        <w:rPr>
          <w:rFonts w:ascii="Kayra Aydin" w:hAnsi="Kayra Aydin"/>
          <w:noProof/>
          <w:color w:val="4472C4" w:themeColor="accent5"/>
          <w:sz w:val="56"/>
          <w:szCs w:val="56"/>
          <w:lang w:eastAsia="tr-TR"/>
        </w:rPr>
        <w:pict w14:anchorId="062B5360">
          <v:group id="Group 26" o:spid="_x0000_s1026" style="position:absolute;margin-left:-16.85pt;margin-top:5.65pt;width:103.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">
            <v:group id="Group 27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<v:rect id="Rectangle 28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" strokecolor="#2f5496 [2408]" strokeweight="1.5pt">
                <v:fill opacity="0"/>
              </v:rect>
              <v:rect id="Rectangle 29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" strokecolor="#2f5496 [2408]" strokeweight="1.5pt"/>
            <v:shape id="AutoShape 31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" strokecolor="#2f5496 [2408]" strokeweight="1.5pt"/>
          </v:group>
        </w:pict>
      </w:r>
      <w:r w:rsidR="0083651A">
        <w:rPr>
          <w:rFonts w:ascii="Kayra Aydin" w:hAnsi="Kayra Aydin"/>
          <w:sz w:val="56"/>
          <w:szCs w:val="56"/>
        </w:rPr>
        <w:t>LA</w:t>
      </w:r>
      <w:r w:rsidR="0083651A" w:rsidRPr="00026627">
        <w:rPr>
          <w:rFonts w:ascii="Kayra Aydin" w:hAnsi="Kayra Aydin"/>
          <w:color w:val="FF0000"/>
          <w:sz w:val="56"/>
          <w:szCs w:val="56"/>
        </w:rPr>
        <w:t>LE</w:t>
      </w:r>
    </w:p>
    <w:p w14:paraId="2D3106AB" w14:textId="77777777" w:rsidR="00AF138E" w:rsidRPr="0083651A" w:rsidRDefault="00B653F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color w:val="4472C4" w:themeColor="accent5"/>
          <w:sz w:val="56"/>
          <w:szCs w:val="56"/>
          <w:lang w:eastAsia="tr-TR"/>
        </w:rPr>
        <w:pict w14:anchorId="472A321D">
          <v:group id="Group 32" o:spid="_x0000_s1104" style="position:absolute;margin-left:-16.85pt;margin-top:5.65pt;width:328.1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">
            <v:group id="Group 33" o:spid="_x0000_s110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rect id="Rectangle 34" o:spid="_x0000_s110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" strokecolor="#2f5496 [2408]" strokeweight="1.5pt">
                <v:fill opacity="0"/>
              </v:rect>
              <v:rect id="Rectangle 35" o:spid="_x0000_s110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" fillcolor="#deeaf6 [660]" strokecolor="#c00000" strokeweight="1pt">
                <v:stroke dashstyle="dash"/>
              </v:rect>
            </v:group>
            <v:shape id="AutoShape 36" o:spid="_x0000_s110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" strokecolor="#2f5496 [2408]" strokeweight="1.5pt"/>
            <v:shape id="AutoShape 37" o:spid="_x0000_s110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" strokecolor="#2f5496 [2408]" strokeweight="1.5pt"/>
          </v:group>
        </w:pict>
      </w:r>
      <w:r w:rsidR="0083651A" w:rsidRPr="0083651A">
        <w:rPr>
          <w:rFonts w:ascii="Kayra Aydin" w:hAnsi="Kayra Aydin"/>
          <w:sz w:val="56"/>
          <w:szCs w:val="56"/>
        </w:rPr>
        <w:t>La</w:t>
      </w:r>
      <w:r w:rsidR="0083651A" w:rsidRPr="00026627">
        <w:rPr>
          <w:rFonts w:ascii="Kayra Aydin" w:hAnsi="Kayra Aydin"/>
          <w:color w:val="FF0000"/>
          <w:sz w:val="56"/>
          <w:szCs w:val="56"/>
        </w:rPr>
        <w:t>le</w:t>
      </w:r>
      <w:r w:rsidR="0083651A" w:rsidRPr="0083651A">
        <w:rPr>
          <w:rFonts w:ascii="Kayra Aydin" w:hAnsi="Kayra Aydin"/>
          <w:sz w:val="56"/>
          <w:szCs w:val="56"/>
        </w:rPr>
        <w:t xml:space="preserve">   </w:t>
      </w:r>
      <w:proofErr w:type="gramStart"/>
      <w:r w:rsidR="0083651A" w:rsidRPr="00026627">
        <w:rPr>
          <w:rFonts w:ascii="Kayra Aydin" w:hAnsi="Kayra Aydin"/>
          <w:color w:val="0070C0"/>
          <w:sz w:val="56"/>
          <w:szCs w:val="56"/>
        </w:rPr>
        <w:t>e</w:t>
      </w:r>
      <w:r w:rsidR="0083651A" w:rsidRPr="00026627">
        <w:rPr>
          <w:rFonts w:ascii="Kayra Aydin" w:hAnsi="Kayra Aydin"/>
          <w:color w:val="00B050"/>
          <w:sz w:val="56"/>
          <w:szCs w:val="56"/>
        </w:rPr>
        <w:t>lek</w:t>
      </w:r>
      <w:r w:rsidR="0083651A" w:rsidRPr="0083651A">
        <w:rPr>
          <w:rFonts w:ascii="Kayra Aydin" w:hAnsi="Kayra Aydin"/>
          <w:sz w:val="56"/>
          <w:szCs w:val="56"/>
        </w:rPr>
        <w:t xml:space="preserve">  </w:t>
      </w:r>
      <w:r w:rsidR="0083651A" w:rsidRPr="00FE0B3E">
        <w:rPr>
          <w:rFonts w:ascii="Kayra Aydin" w:hAnsi="Kayra Aydin"/>
          <w:color w:val="FFC000"/>
          <w:sz w:val="56"/>
          <w:szCs w:val="56"/>
        </w:rPr>
        <w:t>al</w:t>
      </w:r>
      <w:proofErr w:type="gramEnd"/>
      <w:r w:rsidR="0083651A" w:rsidRPr="0083651A">
        <w:rPr>
          <w:rFonts w:ascii="Kayra Aydin" w:hAnsi="Kayra Aydin"/>
          <w:sz w:val="56"/>
          <w:szCs w:val="56"/>
        </w:rPr>
        <w:t>.</w:t>
      </w:r>
    </w:p>
    <w:p w14:paraId="4CD99E5E" w14:textId="77777777" w:rsidR="00AF138E" w:rsidRPr="0083651A" w:rsidRDefault="00B653F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color w:val="4472C4" w:themeColor="accent5"/>
          <w:sz w:val="56"/>
          <w:szCs w:val="56"/>
          <w:lang w:eastAsia="tr-TR"/>
        </w:rPr>
        <w:pict w14:anchorId="38D14AC4">
          <v:group id="Group 38" o:spid="_x0000_s1098" style="position:absolute;margin-left:-16.85pt;margin-top:5.65pt;width:328.1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">
            <v:group id="Group 39" o:spid="_x0000_s110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<v:rect id="Rectangle 40" o:spid="_x0000_s110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" strokecolor="#2f5496 [2408]" strokeweight="1.5pt">
                <v:fill opacity="0"/>
              </v:rect>
              <v:rect id="Rectangle 41" o:spid="_x0000_s110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pz4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uYJ3D7En6AXF8BAAD//wMAUEsBAi0AFAAGAAgAAAAhANvh9svuAAAAhQEAABMAAAAAAAAAAAAA&#10;AAAAAAAAAFtDb250ZW50X1R5cGVzXS54bWxQSwECLQAUAAYACAAAACEAWvQsW78AAAAVAQAACwAA&#10;AAAAAAAAAAAAAAAfAQAAX3JlbHMvLnJlbHNQSwECLQAUAAYACAAAACEAdx6c+M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42" o:spid="_x0000_s110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eQHxQAAANsAAAAPAAAAZHJzL2Rvd25yZXYueG1sRI9ba8JA&#10;FITfC/0PyxH6VjcKvRBdgykUkkIftCL4dsgeczF7Nma3Mf77rlDwcZiZ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CmeeQHxQAAANsAAAAP&#10;AAAAAAAAAAAAAAAAAAcCAABkcnMvZG93bnJldi54bWxQSwUGAAAAAAMAAwC3AAAA+QIAAAAA&#10;" strokecolor="#2f5496 [2408]" strokeweight="1.5pt"/>
            <v:shape id="AutoShape 43" o:spid="_x0000_s109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3pw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" strokecolor="#2f5496 [2408]" strokeweight="1.5pt"/>
          </v:group>
        </w:pict>
      </w:r>
      <w:r w:rsidR="0083651A" w:rsidRPr="0083651A">
        <w:rPr>
          <w:rFonts w:ascii="Kayra Aydin" w:hAnsi="Kayra Aydin"/>
          <w:sz w:val="56"/>
          <w:szCs w:val="56"/>
        </w:rPr>
        <w:t>La</w:t>
      </w:r>
      <w:r w:rsidR="0083651A" w:rsidRPr="00026627">
        <w:rPr>
          <w:rFonts w:ascii="Kayra Aydin" w:hAnsi="Kayra Aydin"/>
          <w:color w:val="FF0000"/>
          <w:sz w:val="56"/>
          <w:szCs w:val="56"/>
        </w:rPr>
        <w:t>le</w:t>
      </w:r>
      <w:r w:rsidR="0083651A" w:rsidRPr="0083651A">
        <w:rPr>
          <w:rFonts w:ascii="Kayra Aydin" w:hAnsi="Kayra Aydin"/>
          <w:sz w:val="56"/>
          <w:szCs w:val="56"/>
        </w:rPr>
        <w:t xml:space="preserve"> </w:t>
      </w:r>
      <w:r w:rsidR="0083651A" w:rsidRPr="0083651A"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502E1EF0" wp14:editId="1465BFF2">
            <wp:extent cx="942975" cy="409575"/>
            <wp:effectExtent l="0" t="0" r="0" b="0"/>
            <wp:docPr id="1" name="Resim 1" descr="C:\Users\Administrato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09" cy="41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51A" w:rsidRPr="00FE0B3E">
        <w:rPr>
          <w:rFonts w:ascii="Kayra Aydin" w:hAnsi="Kayra Aydin"/>
          <w:color w:val="FFC000"/>
          <w:sz w:val="56"/>
          <w:szCs w:val="56"/>
        </w:rPr>
        <w:t>al</w:t>
      </w:r>
      <w:r w:rsidR="0083651A" w:rsidRPr="0083651A">
        <w:rPr>
          <w:rFonts w:ascii="Kayra Aydin" w:hAnsi="Kayra Aydin"/>
          <w:sz w:val="56"/>
          <w:szCs w:val="56"/>
        </w:rPr>
        <w:t>.</w:t>
      </w:r>
    </w:p>
    <w:p w14:paraId="539D6A98" w14:textId="77777777" w:rsidR="00AF138E" w:rsidRPr="00FE0B3E" w:rsidRDefault="00B653F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color w:val="4472C4" w:themeColor="accent5"/>
          <w:sz w:val="56"/>
          <w:szCs w:val="56"/>
          <w:lang w:eastAsia="tr-TR"/>
        </w:rPr>
        <w:pict w14:anchorId="1E8169D4">
          <v:group id="Group 44" o:spid="_x0000_s1092" style="position:absolute;margin-left:-16.85pt;margin-top:5.65pt;width:327.7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">
            <v:group id="Group 45" o:spid="_x0000_s109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<v:rect id="Rectangle 46" o:spid="_x0000_s109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d3+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jyXd/sMAAADbAAAADwAA&#10;AAAAAAAAAAAAAAAHAgAAZHJzL2Rvd25yZXYueG1sUEsFBgAAAAADAAMAtwAAAPcCAAAAAA==&#10;" strokecolor="#2f5496 [2408]" strokeweight="1.5pt">
                <v:fill opacity="0"/>
              </v:rect>
              <v:rect id="Rectangle 47" o:spid="_x0000_s109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48" o:spid="_x0000_s109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" strokecolor="#2f5496 [2408]" strokeweight="1.5pt"/>
            <v:shape id="AutoShape 49" o:spid="_x0000_s109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kef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X34En6AnP8BAAD//wMAUEsBAi0AFAAGAAgAAAAhANvh9svuAAAAhQEAABMAAAAAAAAAAAAAAAAA&#10;AAAAAFtDb250ZW50X1R5cGVzXS54bWxQSwECLQAUAAYACAAAACEAWvQsW78AAAAVAQAACwAAAAAA&#10;AAAAAAAAAAAfAQAAX3JlbHMvLnJlbHNQSwECLQAUAAYACAAAACEAtg5Hn8AAAADbAAAADwAAAAAA&#10;AAAAAAAAAAAHAgAAZHJzL2Rvd25yZXYueG1sUEsFBgAAAAADAAMAtwAAAPQCAAAAAA==&#10;" strokecolor="#2f5496 [2408]" strokeweight="1.5pt"/>
          </v:group>
        </w:pict>
      </w:r>
      <w:r w:rsidR="0083651A" w:rsidRPr="00FE0B3E">
        <w:rPr>
          <w:rFonts w:ascii="Kayra Aydin" w:hAnsi="Kayra Aydin"/>
          <w:sz w:val="56"/>
          <w:szCs w:val="56"/>
        </w:rPr>
        <w:t>La</w:t>
      </w:r>
      <w:r w:rsidR="0083651A" w:rsidRPr="00FE0B3E">
        <w:rPr>
          <w:rFonts w:ascii="Kayra Aydin" w:hAnsi="Kayra Aydin"/>
          <w:color w:val="FF0000"/>
          <w:sz w:val="56"/>
          <w:szCs w:val="56"/>
        </w:rPr>
        <w:t>le</w:t>
      </w:r>
      <w:r w:rsidR="0083651A" w:rsidRPr="00FE0B3E">
        <w:rPr>
          <w:rFonts w:ascii="Kayra Aydin" w:hAnsi="Kayra Aydin"/>
          <w:sz w:val="56"/>
          <w:szCs w:val="56"/>
        </w:rPr>
        <w:t xml:space="preserve"> </w:t>
      </w:r>
      <w:r w:rsidR="0083651A" w:rsidRPr="00FE0B3E"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65C5A55B" wp14:editId="6A658EDD">
            <wp:extent cx="942975" cy="409575"/>
            <wp:effectExtent l="0" t="0" r="0" b="0"/>
            <wp:docPr id="2" name="Resim 2" descr="C:\Users\Administrato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09" cy="41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51A" w:rsidRPr="00FE0B3E">
        <w:rPr>
          <w:rFonts w:ascii="Kayra Aydin" w:hAnsi="Kayra Aydin"/>
          <w:sz w:val="56"/>
          <w:szCs w:val="56"/>
        </w:rPr>
        <w:t xml:space="preserve"> </w:t>
      </w:r>
      <w:r w:rsidR="0083651A" w:rsidRPr="00FE0B3E">
        <w:rPr>
          <w:rFonts w:ascii="Kayra Aydin" w:hAnsi="Kayra Aydin"/>
          <w:color w:val="0070C0"/>
          <w:sz w:val="56"/>
          <w:szCs w:val="56"/>
        </w:rPr>
        <w:t>e</w:t>
      </w:r>
      <w:r w:rsidR="0083651A" w:rsidRPr="00FE0B3E">
        <w:rPr>
          <w:rFonts w:ascii="Kayra Aydin" w:hAnsi="Kayra Aydin"/>
          <w:color w:val="FF0000"/>
          <w:sz w:val="56"/>
          <w:szCs w:val="56"/>
        </w:rPr>
        <w:t>le</w:t>
      </w:r>
      <w:r w:rsidR="0083651A" w:rsidRPr="00FE0B3E">
        <w:rPr>
          <w:rFonts w:ascii="Kayra Aydin" w:hAnsi="Kayra Aydin"/>
          <w:sz w:val="56"/>
          <w:szCs w:val="56"/>
        </w:rPr>
        <w:t>.</w:t>
      </w:r>
    </w:p>
    <w:p w14:paraId="590F1904" w14:textId="77777777" w:rsidR="00AF138E" w:rsidRPr="00FE0B3E" w:rsidRDefault="00B653F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color w:val="4472C4" w:themeColor="accent5"/>
          <w:sz w:val="56"/>
          <w:szCs w:val="56"/>
          <w:lang w:eastAsia="tr-TR"/>
        </w:rPr>
        <w:pict w14:anchorId="5526A952">
          <v:group id="Group 50" o:spid="_x0000_s1086" style="position:absolute;margin-left:-16.85pt;margin-top:5.65pt;width:327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">
            <v:group id="Group 51" o:spid="_x0000_s108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<v:rect id="Rectangle 52" o:spid="_x0000_s109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" strokecolor="#2f5496 [2408]" strokeweight="1.5pt">
                <v:fill opacity="0"/>
              </v:rect>
              <v:rect id="Rectangle 53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" fillcolor="#deeaf6 [660]" strokecolor="#c00000" strokeweight="1pt">
                <v:stroke dashstyle="dash"/>
              </v:rect>
            </v:group>
            <v:shape id="AutoShape 54" o:spid="_x0000_s108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U81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Efw9yX8ADl7AQAA//8DAFBLAQItABQABgAIAAAAIQDb4fbL7gAAAIUBAAATAAAAAAAAAAAA&#10;AAAAAAAAAABbQ29udGVudF9UeXBlc10ueG1sUEsBAi0AFAAGAAgAAAAhAFr0LFu/AAAAFQEAAAsA&#10;AAAAAAAAAAAAAAAAHwEAAF9yZWxzLy5yZWxzUEsBAi0AFAAGAAgAAAAhAMMFTzXEAAAA2wAAAA8A&#10;AAAAAAAAAAAAAAAABwIAAGRycy9kb3ducmV2LnhtbFBLBQYAAAAAAwADALcAAAD4AgAAAAA=&#10;" strokecolor="#2f5496 [2408]" strokeweight="1.5pt"/>
            <v:shape id="AutoShape 55" o:spid="_x0000_s108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" strokecolor="#2f5496 [2408]" strokeweight="1.5pt"/>
          </v:group>
        </w:pict>
      </w:r>
      <w:proofErr w:type="gramStart"/>
      <w:r w:rsidR="0083651A" w:rsidRPr="00FE0B3E">
        <w:rPr>
          <w:rFonts w:ascii="Kayra Aydin" w:hAnsi="Kayra Aydin"/>
          <w:sz w:val="56"/>
          <w:szCs w:val="56"/>
        </w:rPr>
        <w:t>La</w:t>
      </w:r>
      <w:r w:rsidR="0083651A" w:rsidRPr="00FE0B3E">
        <w:rPr>
          <w:rFonts w:ascii="Kayra Aydin" w:hAnsi="Kayra Aydin"/>
          <w:color w:val="FF0000"/>
          <w:sz w:val="56"/>
          <w:szCs w:val="56"/>
        </w:rPr>
        <w:t>le</w:t>
      </w:r>
      <w:r w:rsidR="0083651A" w:rsidRPr="00FE0B3E">
        <w:rPr>
          <w:rFonts w:ascii="Kayra Aydin" w:hAnsi="Kayra Aydin"/>
          <w:sz w:val="56"/>
          <w:szCs w:val="56"/>
        </w:rPr>
        <w:t xml:space="preserve">  </w:t>
      </w:r>
      <w:r w:rsidR="0083651A" w:rsidRPr="00FE0B3E">
        <w:rPr>
          <w:rFonts w:ascii="Kayra Aydin" w:hAnsi="Kayra Aydin"/>
          <w:color w:val="0070C0"/>
          <w:sz w:val="56"/>
          <w:szCs w:val="56"/>
        </w:rPr>
        <w:t>e</w:t>
      </w:r>
      <w:r w:rsidR="0083651A" w:rsidRPr="00FE0B3E">
        <w:rPr>
          <w:rFonts w:ascii="Kayra Aydin" w:hAnsi="Kayra Aydin"/>
          <w:color w:val="00B050"/>
          <w:sz w:val="56"/>
          <w:szCs w:val="56"/>
        </w:rPr>
        <w:t>lek</w:t>
      </w:r>
      <w:r w:rsidR="0083651A" w:rsidRPr="00FE0B3E">
        <w:rPr>
          <w:rFonts w:ascii="Kayra Aydin" w:hAnsi="Kayra Aydin"/>
          <w:color w:val="FF0000"/>
          <w:sz w:val="56"/>
          <w:szCs w:val="56"/>
        </w:rPr>
        <w:t>le</w:t>
      </w:r>
      <w:proofErr w:type="gramEnd"/>
      <w:r w:rsidR="0083651A" w:rsidRPr="00FE0B3E">
        <w:rPr>
          <w:rFonts w:ascii="Kayra Aydin" w:hAnsi="Kayra Aydin"/>
          <w:color w:val="FF0000"/>
          <w:sz w:val="56"/>
          <w:szCs w:val="56"/>
        </w:rPr>
        <w:t xml:space="preserve"> </w:t>
      </w:r>
      <w:r w:rsidR="0083651A" w:rsidRPr="00FE0B3E"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473AA45A" wp14:editId="2FBFEA50">
            <wp:extent cx="942975" cy="409575"/>
            <wp:effectExtent l="0" t="0" r="0" b="0"/>
            <wp:docPr id="3" name="Resim 3" descr="C:\Users\Administrato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09" cy="41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51A" w:rsidRPr="00FE0B3E">
        <w:rPr>
          <w:rFonts w:ascii="Kayra Aydin" w:hAnsi="Kayra Aydin"/>
          <w:sz w:val="56"/>
          <w:szCs w:val="56"/>
        </w:rPr>
        <w:t xml:space="preserve"> </w:t>
      </w:r>
      <w:r w:rsidR="0083651A" w:rsidRPr="00FE0B3E">
        <w:rPr>
          <w:rFonts w:ascii="Kayra Aydin" w:hAnsi="Kayra Aydin"/>
          <w:color w:val="0070C0"/>
          <w:sz w:val="56"/>
          <w:szCs w:val="56"/>
        </w:rPr>
        <w:t>e</w:t>
      </w:r>
      <w:r w:rsidR="0083651A" w:rsidRPr="00FE0B3E">
        <w:rPr>
          <w:rFonts w:ascii="Kayra Aydin" w:hAnsi="Kayra Aydin"/>
          <w:color w:val="FF0000"/>
          <w:sz w:val="56"/>
          <w:szCs w:val="56"/>
        </w:rPr>
        <w:t>le</w:t>
      </w:r>
      <w:r w:rsidR="0083651A" w:rsidRPr="00FE0B3E">
        <w:rPr>
          <w:rFonts w:ascii="Kayra Aydin" w:hAnsi="Kayra Aydin"/>
          <w:sz w:val="56"/>
          <w:szCs w:val="56"/>
        </w:rPr>
        <w:t xml:space="preserve">.  </w:t>
      </w:r>
    </w:p>
    <w:p w14:paraId="333F9974" w14:textId="77777777" w:rsidR="00AF138E" w:rsidRPr="00FE0B3E" w:rsidRDefault="00B653F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color w:val="0070C0"/>
          <w:sz w:val="56"/>
          <w:szCs w:val="56"/>
          <w:lang w:eastAsia="tr-TR"/>
        </w:rPr>
        <w:pict w14:anchorId="708CBBD4">
          <v:group id="Group 56" o:spid="_x0000_s1080" style="position:absolute;margin-left:-16.85pt;margin-top:5.65pt;width:327.7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">
            <v:group id="Group 57" o:spid="_x0000_s108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rect id="Rectangle 58" o:spid="_x0000_s108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" strokecolor="#2f5496 [2408]" strokeweight="1.5pt">
                <v:fill opacity="0"/>
              </v:rect>
              <v:rect id="Rectangle 59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ft0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kEzg+SX8ALl4AAAA//8DAFBLAQItABQABgAIAAAAIQDb4fbL7gAAAIUBAAATAAAAAAAAAAAAAAAA&#10;AAAAAABbQ29udGVudF9UeXBlc10ueG1sUEsBAi0AFAAGAAgAAAAhAFr0LFu/AAAAFQEAAAsAAAAA&#10;AAAAAAAAAAAAHwEAAF9yZWxzLy5yZWxzUEsBAi0AFAAGAAgAAAAhAKM1+3T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60" o:spid="_x0000_s108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oOLxQAAANsAAAAPAAAAZHJzL2Rvd25yZXYueG1sRI9ba8JA&#10;FITfC/0PyxH6VjcKvRBdgykUkkIftCL4dsgeczF7Nma3Mf77rlDwcZiZ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ByUoOLxQAAANsAAAAP&#10;AAAAAAAAAAAAAAAAAAcCAABkcnMvZG93bnJldi54bWxQSwUGAAAAAAMAAwC3AAAA+QIAAAAA&#10;" strokecolor="#2f5496 [2408]" strokeweight="1.5pt"/>
            <v:shape id="AutoShape 61" o:spid="_x0000_s108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Rf5wAAAANsAAAAPAAAAZHJzL2Rvd25yZXYueG1sRE/LisIw&#10;FN0L/kO4gjtNFRy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A80X+cAAAADbAAAADwAAAAAA&#10;AAAAAAAAAAAHAgAAZHJzL2Rvd25yZXYueG1sUEsFBgAAAAADAAMAtwAAAPQCAAAAAA==&#10;" strokecolor="#2f5496 [2408]" strokeweight="1.5pt"/>
          </v:group>
        </w:pict>
      </w:r>
      <w:proofErr w:type="gramStart"/>
      <w:r w:rsidR="00026627" w:rsidRPr="00FE0B3E">
        <w:rPr>
          <w:rFonts w:ascii="Kayra Aydin" w:hAnsi="Kayra Aydin"/>
          <w:color w:val="0070C0"/>
          <w:sz w:val="56"/>
          <w:szCs w:val="56"/>
        </w:rPr>
        <w:t>E</w:t>
      </w:r>
      <w:r w:rsidR="00026627" w:rsidRPr="00FE0B3E">
        <w:rPr>
          <w:rFonts w:ascii="Kayra Aydin" w:hAnsi="Kayra Aydin"/>
          <w:color w:val="FF0000"/>
          <w:sz w:val="56"/>
          <w:szCs w:val="56"/>
        </w:rPr>
        <w:t>le</w:t>
      </w:r>
      <w:r w:rsidR="00026627" w:rsidRPr="00FE0B3E">
        <w:rPr>
          <w:rFonts w:ascii="Kayra Aydin" w:hAnsi="Kayra Aydin"/>
          <w:sz w:val="56"/>
          <w:szCs w:val="56"/>
        </w:rPr>
        <w:t xml:space="preserve">  La</w:t>
      </w:r>
      <w:r w:rsidR="00026627" w:rsidRPr="00FE0B3E">
        <w:rPr>
          <w:rFonts w:ascii="Kayra Aydin" w:hAnsi="Kayra Aydin"/>
          <w:color w:val="FF0000"/>
          <w:sz w:val="56"/>
          <w:szCs w:val="56"/>
        </w:rPr>
        <w:t>le</w:t>
      </w:r>
      <w:proofErr w:type="gramEnd"/>
      <w:r w:rsidR="00026627" w:rsidRPr="00FE0B3E">
        <w:rPr>
          <w:rFonts w:ascii="Kayra Aydin" w:hAnsi="Kayra Aydin"/>
          <w:sz w:val="56"/>
          <w:szCs w:val="56"/>
        </w:rPr>
        <w:t xml:space="preserve">  </w:t>
      </w:r>
      <w:r w:rsidR="00026627" w:rsidRPr="00FE0B3E">
        <w:rPr>
          <w:rFonts w:ascii="Kayra Aydin" w:hAnsi="Kayra Aydin"/>
          <w:color w:val="0070C0"/>
          <w:sz w:val="56"/>
          <w:szCs w:val="56"/>
        </w:rPr>
        <w:t>e</w:t>
      </w:r>
      <w:r w:rsidR="00026627" w:rsidRPr="00FE0B3E">
        <w:rPr>
          <w:rFonts w:ascii="Kayra Aydin" w:hAnsi="Kayra Aydin"/>
          <w:color w:val="FF0000"/>
          <w:sz w:val="56"/>
          <w:szCs w:val="56"/>
        </w:rPr>
        <w:t>le</w:t>
      </w:r>
      <w:r w:rsidR="00026627" w:rsidRPr="00FE0B3E">
        <w:rPr>
          <w:rFonts w:ascii="Kayra Aydin" w:hAnsi="Kayra Aydin"/>
          <w:sz w:val="56"/>
          <w:szCs w:val="56"/>
        </w:rPr>
        <w:t>.</w:t>
      </w:r>
    </w:p>
    <w:p w14:paraId="29EEB94E" w14:textId="77777777" w:rsidR="00AF138E" w:rsidRPr="00FE0B3E" w:rsidRDefault="00B653F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color w:val="0070C0"/>
          <w:sz w:val="56"/>
          <w:szCs w:val="56"/>
          <w:lang w:eastAsia="tr-TR"/>
        </w:rPr>
        <w:pict w14:anchorId="620E99C4">
          <v:group id="Group 62" o:spid="_x0000_s1074" style="position:absolute;margin-left:-16.85pt;margin-top:5.65pt;width:327.7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">
            <v:group id="Group 63" o:spid="_x0000_s107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rect id="Rectangle 64" o:spid="_x0000_s107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" strokecolor="#2f5496 [2408]" strokeweight="1.5pt">
                <v:fill opacity="0"/>
              </v:rect>
              <v:rect id="Rectangle 65" o:spid="_x0000_s107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" fillcolor="#deeaf6 [660]" strokecolor="#c00000" strokeweight="1pt">
                <v:stroke dashstyle="dash"/>
              </v:rect>
            </v:group>
            <v:shape id="AutoShape 66" o:spid="_x0000_s107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75kxAAAANsAAAAPAAAAZHJzL2Rvd25yZXYueG1sRI9Bi8Iw&#10;FITvwv6H8Ba82VRB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JL3vmTEAAAA2wAAAA8A&#10;AAAAAAAAAAAAAAAABwIAAGRycy9kb3ducmV2LnhtbFBLBQYAAAAAAwADALcAAAD4AgAAAAA=&#10;" strokecolor="#2f5496 [2408]" strokeweight="1.5pt"/>
            <v:shape id="AutoShape 67" o:spid="_x0000_s107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SAT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BiJSATxQAAANsAAAAP&#10;AAAAAAAAAAAAAAAAAAcCAABkcnMvZG93bnJldi54bWxQSwUGAAAAAAMAAwC3AAAA+QIAAAAA&#10;" strokecolor="#2f5496 [2408]" strokeweight="1.5pt"/>
          </v:group>
        </w:pict>
      </w:r>
      <w:r w:rsidR="00026627" w:rsidRPr="00FE0B3E">
        <w:rPr>
          <w:rFonts w:ascii="Kayra Aydin" w:hAnsi="Kayra Aydin"/>
          <w:color w:val="0070C0"/>
          <w:sz w:val="56"/>
          <w:szCs w:val="56"/>
        </w:rPr>
        <w:t>E</w:t>
      </w:r>
      <w:r w:rsidR="00026627" w:rsidRPr="00FE0B3E">
        <w:rPr>
          <w:rFonts w:ascii="Kayra Aydin" w:hAnsi="Kayra Aydin"/>
          <w:color w:val="00B050"/>
          <w:sz w:val="56"/>
          <w:szCs w:val="56"/>
        </w:rPr>
        <w:t>lek</w:t>
      </w:r>
      <w:r w:rsidR="00026627" w:rsidRPr="00FE0B3E">
        <w:rPr>
          <w:rFonts w:ascii="Kayra Aydin" w:hAnsi="Kayra Aydin"/>
          <w:color w:val="FF0000"/>
          <w:sz w:val="56"/>
          <w:szCs w:val="56"/>
        </w:rPr>
        <w:t>le</w:t>
      </w:r>
      <w:r w:rsidR="00026627" w:rsidRPr="00FE0B3E">
        <w:rPr>
          <w:rFonts w:ascii="Kayra Aydin" w:hAnsi="Kayra Aydin"/>
          <w:sz w:val="56"/>
          <w:szCs w:val="56"/>
        </w:rPr>
        <w:t xml:space="preserve"> </w:t>
      </w:r>
      <w:r w:rsidR="00026627" w:rsidRPr="00FE0B3E"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652DE7D1" wp14:editId="2D23212E">
            <wp:extent cx="942975" cy="409575"/>
            <wp:effectExtent l="0" t="0" r="0" b="0"/>
            <wp:docPr id="4" name="Resim 4" descr="C:\Users\Administrato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09" cy="41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6627" w:rsidRPr="00FE0B3E">
        <w:rPr>
          <w:rFonts w:ascii="Kayra Aydin" w:hAnsi="Kayra Aydin"/>
          <w:sz w:val="56"/>
          <w:szCs w:val="56"/>
        </w:rPr>
        <w:t xml:space="preserve"> </w:t>
      </w:r>
      <w:r w:rsidR="00026627" w:rsidRPr="00FE0B3E">
        <w:rPr>
          <w:rFonts w:ascii="Kayra Aydin" w:hAnsi="Kayra Aydin"/>
          <w:color w:val="0070C0"/>
          <w:sz w:val="56"/>
          <w:szCs w:val="56"/>
        </w:rPr>
        <w:t>e</w:t>
      </w:r>
      <w:r w:rsidR="00026627" w:rsidRPr="00FE0B3E">
        <w:rPr>
          <w:rFonts w:ascii="Kayra Aydin" w:hAnsi="Kayra Aydin"/>
          <w:color w:val="FF0000"/>
          <w:sz w:val="56"/>
          <w:szCs w:val="56"/>
        </w:rPr>
        <w:t>le</w:t>
      </w:r>
      <w:r w:rsidR="00026627" w:rsidRPr="00FE0B3E">
        <w:rPr>
          <w:rFonts w:ascii="Kayra Aydin" w:hAnsi="Kayra Aydin"/>
          <w:sz w:val="56"/>
          <w:szCs w:val="56"/>
        </w:rPr>
        <w:t xml:space="preserve">. </w:t>
      </w:r>
    </w:p>
    <w:p w14:paraId="4647A7B9" w14:textId="77777777" w:rsidR="00AF138E" w:rsidRPr="00FE0B3E" w:rsidRDefault="00B653F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color w:val="4472C4" w:themeColor="accent5"/>
          <w:sz w:val="56"/>
          <w:szCs w:val="56"/>
          <w:lang w:eastAsia="tr-TR"/>
        </w:rPr>
        <w:pict w14:anchorId="37BCBCE6">
          <v:group id="Group 68" o:spid="_x0000_s1068" style="position:absolute;margin-left:-16.85pt;margin-top:5.65pt;width:123.7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">
            <v:group id="Group 69" o:spid="_x0000_s107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<v:rect id="Rectangle 70" o:spid="_x0000_s107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" strokecolor="#2f5496 [2408]" strokeweight="1.5pt">
                <v:fill opacity="0"/>
              </v:rect>
              <v:rect id="Rectangle 71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72" o:spid="_x0000_s107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S66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" strokecolor="#2f5496 [2408]" strokeweight="1.5pt"/>
            <v:shape id="AutoShape 73" o:spid="_x0000_s106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7DNxAAAANsAAAAPAAAAZHJzL2Rvd25yZXYueG1sRI9Pi8Iw&#10;FMTvwn6H8Ba82XRF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JjHsM3EAAAA2wAAAA8A&#10;AAAAAAAAAAAAAAAABwIAAGRycy9kb3ducmV2LnhtbFBLBQYAAAAAAwADALcAAAD4AgAAAAA=&#10;" strokecolor="#2f5496 [2408]" strokeweight="1.5pt"/>
          </v:group>
        </w:pict>
      </w:r>
      <w:r w:rsidR="00FE0B3E" w:rsidRPr="00FE0B3E">
        <w:rPr>
          <w:rFonts w:ascii="Kayra Aydin" w:hAnsi="Kayra Aydin"/>
          <w:sz w:val="56"/>
          <w:szCs w:val="56"/>
        </w:rPr>
        <w:t xml:space="preserve">             </w:t>
      </w:r>
    </w:p>
    <w:p w14:paraId="45FA3B80" w14:textId="77777777" w:rsidR="00AF138E" w:rsidRPr="00FE0B3E" w:rsidRDefault="00B653F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color w:val="4472C4" w:themeColor="accent5"/>
          <w:sz w:val="56"/>
          <w:szCs w:val="56"/>
          <w:lang w:eastAsia="tr-TR"/>
        </w:rPr>
        <w:pict w14:anchorId="5EA79F91">
          <v:group id="Group 74" o:spid="_x0000_s1062" style="position:absolute;margin-left:-16.85pt;margin-top:5.65pt;width:335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">
            <v:group id="Group 75" o:spid="_x0000_s106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rect id="Rectangle 76" o:spid="_x0000_s106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LjwwAAANsAAAAPAAAAZHJzL2Rvd25yZXYueG1sRI9Ba8JA&#10;FITvBf/D8oTe6sYKVq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nJby48MAAADbAAAADwAA&#10;AAAAAAAAAAAAAAAHAgAAZHJzL2Rvd25yZXYueG1sUEsFBgAAAAADAAMAtwAAAPcCAAAAAA==&#10;" strokecolor="#2f5496 [2408]" strokeweight="1.5pt">
                <v:fill opacity="0"/>
              </v:rect>
              <v:rect id="Rectangle 77" o:spid="_x0000_s106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" fillcolor="#deeaf6 [660]" strokecolor="#c00000" strokeweight="1pt">
                <v:stroke dashstyle="dash"/>
              </v:rect>
            </v:group>
            <v:shape id="AutoShape 78" o:spid="_x0000_s106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lfCxQAAANsAAAAPAAAAZHJzL2Rvd25yZXYueG1sRI9Pa8JA&#10;FMTvhX6H5Qm91Y0W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CxXlfCxQAAANsAAAAP&#10;AAAAAAAAAAAAAAAAAAcCAABkcnMvZG93bnJldi54bWxQSwUGAAAAAAMAAwC3AAAA+QIAAAAA&#10;" strokecolor="#2f5496 [2408]" strokeweight="1.5pt"/>
            <v:shape id="AutoShape 79" o:spid="_x0000_s106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o0i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eGKNIsAAAADbAAAADwAAAAAA&#10;AAAAAAAAAAAHAgAAZHJzL2Rvd25yZXYueG1sUEsFBgAAAAADAAMAtwAAAPQCAAAAAA==&#10;" strokecolor="#2f5496 [2408]" strokeweight="1.5pt"/>
          </v:group>
        </w:pict>
      </w:r>
    </w:p>
    <w:p w14:paraId="2BC9686E" w14:textId="77777777" w:rsidR="00AF138E" w:rsidRPr="00FE0B3E" w:rsidRDefault="00B653F3" w:rsidP="00AF138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noProof/>
          <w:color w:val="4472C4" w:themeColor="accent5"/>
          <w:sz w:val="56"/>
          <w:szCs w:val="56"/>
          <w:lang w:eastAsia="tr-TR"/>
        </w:rPr>
        <w:pict w14:anchorId="5FA1599C">
          <v:group id="Group 80" o:spid="_x0000_s1056" style="position:absolute;margin-left:-16.85pt;margin-top:5.65pt;width:336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">
            <v:group id="Group 81" o:spid="_x0000_s105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rect id="Rectangle 82" o:spid="_x0000_s106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" strokecolor="#2f5496 [2408]" strokeweight="1.5pt">
                <v:fill opacity="0"/>
              </v:rect>
              <v:rect id="Rectangle 83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RjX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QR/+voQfIOdvAAAA//8DAFBLAQItABQABgAIAAAAIQDb4fbL7gAAAIUBAAATAAAAAAAAAAAAAAAA&#10;AAAAAABbQ29udGVudF9UeXBlc10ueG1sUEsBAi0AFAAGAAgAAAAhAFr0LFu/AAAAFQEAAAsAAAAA&#10;AAAAAAAAAAAAHwEAAF9yZWxzLy5yZWxzUEsBAi0AFAAGAAgAAAAhAAHRGNf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84" o:spid="_x0000_s105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mAoxQAAANsAAAAPAAAAZHJzL2Rvd25yZXYueG1sRI9Pa8JA&#10;FMTvhX6H5RW8NZsakJ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QtmAoxQAAANsAAAAP&#10;AAAAAAAAAAAAAAAAAAcCAABkcnMvZG93bnJldi54bWxQSwUGAAAAAAMAAwC3AAAA+QIAAAAA&#10;" strokecolor="#2f5496 [2408]" strokeweight="1.5pt"/>
            <v:shape id="AutoShape 85" o:spid="_x0000_s105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/hc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" strokecolor="#2f5496 [2408]" strokeweight="1.5pt"/>
          </v:group>
        </w:pict>
      </w:r>
    </w:p>
    <w:p w14:paraId="68B81003" w14:textId="77777777" w:rsidR="00AF138E" w:rsidRDefault="00B653F3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4BF7B101">
          <v:group id="Group 92" o:spid="_x0000_s1050" style="position:absolute;margin-left:-16.85pt;margin-top:54.55pt;width:336.7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">
            <v:group id="Group 93" o:spid="_x0000_s105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rect id="Rectangle 94" o:spid="_x0000_s105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V/S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om7/D7Jf4AufoBAAD//wMAUEsBAi0AFAAGAAgAAAAhANvh9svuAAAAhQEAABMAAAAAAAAAAAAA&#10;AAAAAAAAAFtDb250ZW50X1R5cGVzXS54bWxQSwECLQAUAAYACAAAACEAWvQsW78AAAAVAQAACwAA&#10;AAAAAAAAAAAAAAAfAQAAX3JlbHMvLnJlbHNQSwECLQAUAAYACAAAACEAhtFf0sMAAADbAAAADwAA&#10;AAAAAAAAAAAAAAAHAgAAZHJzL2Rvd25yZXYueG1sUEsFBgAAAAADAAMAtwAAAPcCAAAAAA==&#10;" strokecolor="#2f5496 [2408]" strokeweight="1.5pt">
                <v:fill opacity="0"/>
              </v:rect>
              <v:rect id="Rectangle 95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" fillcolor="#deeaf6 [660]" strokecolor="#c00000" strokeweight="1pt">
                <v:stroke dashstyle="dash"/>
              </v:rect>
            </v:group>
            <v:shape id="AutoShape 96" o:spid="_x0000_s105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PD2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" strokecolor="#2f5496 [2408]" strokeweight="1.5pt"/>
            <v:shape id="AutoShape 97" o:spid="_x0000_s105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" strokecolor="#2f5496 [2408]" strokeweight="1.5pt"/>
          </v:group>
        </w:pict>
      </w:r>
      <w:r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 w14:anchorId="784E4C73">
          <v:group id="Group 86" o:spid="_x0000_s1044" style="position:absolute;margin-left:-16.85pt;margin-top:5.65pt;width:336.7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">
            <v:group id="Group 87" o:spid="_x0000_s104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rect id="Rectangle 88" o:spid="_x0000_s104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" strokecolor="#2f5496 [2408]" strokeweight="1.5pt">
                <v:fill opacity="0"/>
              </v:rect>
              <v:rect id="Rectangle 89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" fillcolor="#deeaf6 [660]" strokecolor="#c00000" strokeweight="1pt">
                <v:stroke dashstyle="dash"/>
              </v:rect>
            </v:group>
            <v:shape id="AutoShape 90" o:spid="_x0000_s104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" strokecolor="#2f5496 [2408]" strokeweight="1.5pt"/>
            <v:shape id="AutoShape 91" o:spid="_x0000_s104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" strokecolor="#2f5496 [2408]" strokeweight="1.5pt"/>
          </v:group>
        </w:pict>
      </w:r>
    </w:p>
    <w:p w14:paraId="784B2AF0" w14:textId="77777777" w:rsidR="00026627" w:rsidRDefault="00B653F3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 w14:anchorId="6ED7D6DA">
          <v:group id="_x0000_s1038" style="position:absolute;margin-left:-19.1pt;margin-top:47.9pt;width:339pt;height:36.85pt;z-index:-2516316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">
            <v:group id="Group 93" o:spid="_x0000_s104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rect id="Rectangle 94" o:spid="_x0000_s104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" strokecolor="#2f5496 [2408]" strokeweight="1.5pt">
                <v:fill opacity="0"/>
              </v:rect>
              <v:rect id="Rectangle 95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" fillcolor="#deeaf6 [660]" strokecolor="#c00000" strokeweight="1pt">
                <v:stroke dashstyle="dash"/>
              </v:rect>
            </v:group>
            <v:shape id="AutoShape 96" o:spid="_x0000_s104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gGnwwAAANsAAAAPAAAAZHJzL2Rvd25yZXYueG1sRE9Na8JA&#10;EL0X/A/LCN5004B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e6YBp8MAAADbAAAADwAA&#10;AAAAAAAAAAAAAAAHAgAAZHJzL2Rvd25yZXYueG1sUEsFBgAAAAADAAMAtwAAAPcCAAAAAA==&#10;" strokecolor="#2f5496 [2408]" strokeweight="1.5pt"/>
            <v:shape id="AutoShape 97" o:spid="_x0000_s103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" strokecolor="#2f5496 [2408]" strokeweight="1.5pt"/>
          </v:group>
        </w:pict>
      </w:r>
    </w:p>
    <w:p w14:paraId="76BB2FF2" w14:textId="305640F4" w:rsidR="001770C2" w:rsidRDefault="00B653F3" w:rsidP="00026627">
      <w:pPr>
        <w:tabs>
          <w:tab w:val="left" w:pos="3960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 w14:anchorId="695A6BCB">
          <v:group id="_x0000_s1032" style="position:absolute;margin-left:-19.1pt;margin-top:44.5pt;width:339pt;height:36.85pt;z-index:-2516305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">
            <v:group id="Group 93" o:spid="_x0000_s103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rect id="Rectangle 94" o:spid="_x0000_s103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" strokecolor="#2f5496 [2408]" strokeweight="1.5pt">
                <v:fill opacity="0"/>
              </v:rect>
              <v:rect id="Rectangle 95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" fillcolor="#deeaf6 [660]" strokecolor="#c00000" strokeweight="1pt">
                <v:stroke dashstyle="dash"/>
              </v:rect>
            </v:group>
            <v:shape id="AutoShape 96" o:spid="_x0000_s103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" strokecolor="#2f5496 [2408]" strokeweight="1.5pt"/>
            <v:shape id="AutoShape 97" o:spid="_x0000_s103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aI/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hl19kAD1/AgAA//8DAFBLAQItABQABgAIAAAAIQDb4fbL7gAAAIUBAAATAAAAAAAAAAAA&#10;AAAAAAAAAABbQ29udGVudF9UeXBlc10ueG1sUEsBAi0AFAAGAAgAAAAhAFr0LFu/AAAAFQEAAAsA&#10;AAAAAAAAAAAAAAAAHwEAAF9yZWxzLy5yZWxzUEsBAi0AFAAGAAgAAAAhAGvRoj/EAAAA2wAAAA8A&#10;AAAAAAAAAAAAAAAABwIAAGRycy9kb3ducmV2LnhtbFBLBQYAAAAAAwADALcAAAD4AgAAAAA=&#10;" strokecolor="#2f5496 [2408]" strokeweight="1.5pt"/>
          </v:group>
        </w:pict>
      </w:r>
      <w:r w:rsidR="00026627">
        <w:rPr>
          <w:rFonts w:ascii="TTKB Dik Temel Abece" w:hAnsi="TTKB Dik Temel Abece"/>
          <w:sz w:val="72"/>
          <w:szCs w:val="72"/>
        </w:rPr>
        <w:tab/>
      </w:r>
    </w:p>
    <w:p w14:paraId="780693C6" w14:textId="6D68C2C3" w:rsidR="00B83274" w:rsidRPr="00F4330C" w:rsidRDefault="00B83274" w:rsidP="00B83274">
      <w:pPr>
        <w:tabs>
          <w:tab w:val="left" w:pos="7016"/>
        </w:tabs>
        <w:rPr>
          <w:rFonts w:ascii="TTKB Dik Temel Abece" w:hAnsi="TTKB Dik Temel Abece"/>
          <w:color w:val="FFFFFF" w:themeColor="background1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  <w:hyperlink r:id="rId7" w:history="1">
        <w:r w:rsidRPr="00F4330C">
          <w:rPr>
            <w:rStyle w:val="Kpr"/>
            <w:rFonts w:ascii="TTKB Dik Temel Abece" w:hAnsi="TTKB Dik Temel Abece"/>
            <w:color w:val="FFFFFF" w:themeColor="background1"/>
            <w:sz w:val="72"/>
            <w:szCs w:val="72"/>
          </w:rPr>
          <w:t>https://www.sorubak.com/</w:t>
        </w:r>
      </w:hyperlink>
      <w:r w:rsidRPr="00F4330C">
        <w:rPr>
          <w:rFonts w:ascii="TTKB Dik Temel Abece" w:hAnsi="TTKB Dik Temel Abece"/>
          <w:color w:val="FFFFFF" w:themeColor="background1"/>
          <w:sz w:val="72"/>
          <w:szCs w:val="72"/>
        </w:rPr>
        <w:t xml:space="preserve"> </w:t>
      </w:r>
    </w:p>
    <w:sectPr w:rsidR="00B83274" w:rsidRPr="00F4330C" w:rsidSect="00E5259D">
      <w:headerReference w:type="default" r:id="rId8"/>
      <w:footerReference w:type="default" r:id="rId9"/>
      <w:pgSz w:w="11906" w:h="16838"/>
      <w:pgMar w:top="1417" w:right="424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22F5C" w14:textId="77777777" w:rsidR="00B653F3" w:rsidRDefault="00B653F3" w:rsidP="00AF138E">
      <w:pPr>
        <w:spacing w:after="0" w:line="240" w:lineRule="auto"/>
      </w:pPr>
      <w:r>
        <w:separator/>
      </w:r>
    </w:p>
  </w:endnote>
  <w:endnote w:type="continuationSeparator" w:id="0">
    <w:p w14:paraId="5E9A4AD3" w14:textId="77777777" w:rsidR="00B653F3" w:rsidRDefault="00B653F3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D07E" w14:textId="77777777" w:rsidR="00E5259D" w:rsidRDefault="00E5259D" w:rsidP="00E5259D">
    <w:pPr>
      <w:ind w:left="1068" w:firstLine="348"/>
      <w:rPr>
        <w:rFonts w:ascii="Comic Sans MS" w:hAnsi="Comic Sans MS"/>
        <w:b/>
        <w:color w:val="0070C0"/>
        <w:sz w:val="24"/>
        <w:szCs w:val="24"/>
        <w:u w:val="single"/>
      </w:rPr>
    </w:pPr>
  </w:p>
  <w:p w14:paraId="6D9B4458" w14:textId="77777777" w:rsidR="00E5259D" w:rsidRDefault="00E5259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45491" w14:textId="77777777" w:rsidR="00B653F3" w:rsidRDefault="00B653F3" w:rsidP="00AF138E">
      <w:pPr>
        <w:spacing w:after="0" w:line="240" w:lineRule="auto"/>
      </w:pPr>
      <w:r>
        <w:separator/>
      </w:r>
    </w:p>
  </w:footnote>
  <w:footnote w:type="continuationSeparator" w:id="0">
    <w:p w14:paraId="615CED27" w14:textId="77777777" w:rsidR="00B653F3" w:rsidRDefault="00B653F3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05B9" w14:textId="3D6F4596" w:rsidR="00D07EAE" w:rsidRDefault="00D07EAE">
    <w:pPr>
      <w:pStyle w:val="stBilgi"/>
    </w:pPr>
    <w:hyperlink r:id="rId1" w:history="1">
      <w:r w:rsidRPr="00B53D17">
        <w:rPr>
          <w:rStyle w:val="Kpr"/>
        </w:rPr>
        <w:t>https://www.sorubak.com/</w:t>
      </w:r>
    </w:hyperlink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51A"/>
    <w:rsid w:val="00026627"/>
    <w:rsid w:val="000B1199"/>
    <w:rsid w:val="00123094"/>
    <w:rsid w:val="00144B66"/>
    <w:rsid w:val="00170688"/>
    <w:rsid w:val="001770C2"/>
    <w:rsid w:val="001F5A93"/>
    <w:rsid w:val="0020210C"/>
    <w:rsid w:val="002C0CBB"/>
    <w:rsid w:val="003721D6"/>
    <w:rsid w:val="00394A6D"/>
    <w:rsid w:val="00496FA4"/>
    <w:rsid w:val="004D7256"/>
    <w:rsid w:val="007A24CE"/>
    <w:rsid w:val="007D2739"/>
    <w:rsid w:val="007F64BA"/>
    <w:rsid w:val="0083651A"/>
    <w:rsid w:val="008E294D"/>
    <w:rsid w:val="00953775"/>
    <w:rsid w:val="009D28E6"/>
    <w:rsid w:val="009F1F66"/>
    <w:rsid w:val="00A269D8"/>
    <w:rsid w:val="00AD1B1C"/>
    <w:rsid w:val="00AF138E"/>
    <w:rsid w:val="00B33495"/>
    <w:rsid w:val="00B653F3"/>
    <w:rsid w:val="00B83274"/>
    <w:rsid w:val="00C01D39"/>
    <w:rsid w:val="00C94A0B"/>
    <w:rsid w:val="00D07EAE"/>
    <w:rsid w:val="00D4633B"/>
    <w:rsid w:val="00E5259D"/>
    <w:rsid w:val="00F36768"/>
    <w:rsid w:val="00F4330C"/>
    <w:rsid w:val="00FE0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96"/>
        <o:r id="V:Rule2" type="connector" idref="#AutoShape 97"/>
        <o:r id="V:Rule3" type="connector" idref="#AutoShape 96"/>
        <o:r id="V:Rule4" type="connector" idref="#AutoShape 97"/>
        <o:r id="V:Rule5" type="connector" idref="#AutoShape 85"/>
        <o:r id="V:Rule6" type="connector" idref="#AutoShape 72"/>
        <o:r id="V:Rule7" type="connector" idref="#AutoShape 37"/>
        <o:r id="V:Rule8" type="connector" idref="#AutoShape 79"/>
        <o:r id="V:Rule9" type="connector" idref="#AutoShape 91"/>
        <o:r id="V:Rule10" type="connector" idref="#AutoShape 78"/>
        <o:r id="V:Rule11" type="connector" idref="#AutoShape 42"/>
        <o:r id="V:Rule12" type="connector" idref="#AutoShape 73"/>
        <o:r id="V:Rule13" type="connector" idref="#AutoShape 67"/>
        <o:r id="V:Rule14" type="connector" idref="#AutoShape 60"/>
        <o:r id="V:Rule15" type="connector" idref="#AutoShape 31"/>
        <o:r id="V:Rule16" type="connector" idref="#AutoShape 43"/>
        <o:r id="V:Rule17" type="connector" idref="#AutoShape 54"/>
        <o:r id="V:Rule18" type="connector" idref="#AutoShape 90"/>
        <o:r id="V:Rule19" type="connector" idref="#AutoShape 66"/>
        <o:r id="V:Rule20" type="connector" idref="#AutoShape 84"/>
        <o:r id="V:Rule21" type="connector" idref="#AutoShape 61"/>
        <o:r id="V:Rule22" type="connector" idref="#AutoShape 97"/>
        <o:r id="V:Rule23" type="connector" idref="#AutoShape 48"/>
        <o:r id="V:Rule24" type="connector" idref="#AutoShape 36"/>
        <o:r id="V:Rule25" type="connector" idref="#AutoShape 49"/>
        <o:r id="V:Rule26" type="connector" idref="#AutoShape 96"/>
        <o:r id="V:Rule27" type="connector" idref="#AutoShape 30"/>
        <o:r id="V:Rule28" type="connector" idref="#AutoShape 55"/>
      </o:rules>
    </o:shapelayout>
  </w:shapeDefaults>
  <w:decimalSymbol w:val=","/>
  <w:listSeparator w:val=";"/>
  <w14:docId w14:val="7D00E3D7"/>
  <w15:docId w15:val="{1F3A128D-164E-4C9A-A13C-EB306922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56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07E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6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srin\Downloads\G&#252;zel%20yaz&#305;%20defteri\G&#252;zel%20yaz&#305;%20defteri%20&#351;ablonu%204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şablonu 4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nesrin deniz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2021-10-04T19:01:00Z</dcterms:created>
  <dcterms:modified xsi:type="dcterms:W3CDTF">2021-10-05T14:06:00Z</dcterms:modified>
</cp:coreProperties>
</file>