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77644598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15D6F" w14:textId="77777777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653EF900" wp14:editId="3BE363BF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A5A38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2623E997" w14:textId="77777777" w:rsidR="001731FF" w:rsidRDefault="001731FF" w:rsidP="0062067F">
            <w:pPr>
              <w:spacing w:after="0" w:line="240" w:lineRule="auto"/>
            </w:pPr>
          </w:p>
          <w:p w14:paraId="4AC51820" w14:textId="77777777" w:rsidR="000D05F4" w:rsidRDefault="000D05F4" w:rsidP="0062067F">
            <w:pPr>
              <w:spacing w:after="0" w:line="240" w:lineRule="auto"/>
            </w:pPr>
          </w:p>
          <w:p w14:paraId="063B6E67" w14:textId="77777777" w:rsidR="001731FF" w:rsidRDefault="001731FF" w:rsidP="0062067F">
            <w:pPr>
              <w:spacing w:after="0" w:line="240" w:lineRule="auto"/>
            </w:pPr>
          </w:p>
          <w:p w14:paraId="0B7B5D72" w14:textId="77777777" w:rsidR="001731FF" w:rsidRDefault="00A7774A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1D765BB3" wp14:editId="60A8962D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10712AD" w14:textId="24D7F269" w:rsidR="00850C50" w:rsidRPr="00850C50" w:rsidRDefault="00850C50" w:rsidP="00850C50"/>
        </w:tc>
      </w:tr>
      <w:tr w:rsidR="00717A0D" w:rsidRPr="0062067F" w14:paraId="6323B0C5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ED4C0" w14:textId="77777777" w:rsidR="00717A0D" w:rsidRPr="0062067F" w:rsidRDefault="00FB7C3C" w:rsidP="00D211C1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3E96265F" wp14:editId="214AE52D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49F66" w14:textId="77777777" w:rsidR="00717A0D" w:rsidRDefault="00A7774A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5146C0F2" wp14:editId="2264D656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3FEC22C9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4F8E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4395DA32" w14:textId="77777777" w:rsidR="00102FA2" w:rsidRDefault="00102FA2" w:rsidP="0062067F">
            <w:pPr>
              <w:spacing w:after="0" w:line="240" w:lineRule="auto"/>
            </w:pPr>
          </w:p>
          <w:p w14:paraId="66E0814F" w14:textId="77777777" w:rsidR="00102FA2" w:rsidRDefault="00102FA2" w:rsidP="0062067F">
            <w:pPr>
              <w:spacing w:after="0" w:line="240" w:lineRule="auto"/>
            </w:pPr>
          </w:p>
          <w:p w14:paraId="4DCDA909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117F7397" wp14:editId="6182333B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A957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109F5E1A" w14:textId="77777777" w:rsidR="007B03B0" w:rsidRDefault="007B03B0" w:rsidP="0062067F">
            <w:pPr>
              <w:spacing w:after="0" w:line="240" w:lineRule="auto"/>
            </w:pPr>
          </w:p>
          <w:p w14:paraId="4CE9C9B6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5AF4544B" wp14:editId="6A52B6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23E4A805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406D" w14:textId="77777777" w:rsidR="00717A0D" w:rsidRDefault="00562145" w:rsidP="00D33770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 wp14:anchorId="02391CF2" wp14:editId="641830CD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7369" w14:textId="77777777" w:rsidR="00717A0D" w:rsidRDefault="00607811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0F150DDB" wp14:editId="35C14BD2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24F34682" w14:textId="77777777" w:rsidR="000B052A" w:rsidRDefault="000B052A" w:rsidP="0062067F"/>
        </w:tc>
      </w:tr>
      <w:tr w:rsidR="000D05F4" w:rsidRPr="0062067F" w14:paraId="45752E91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E838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45D8EFB1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53869925" wp14:editId="6DAE02D2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E7039BC" w14:textId="77777777" w:rsidR="007B03B0" w:rsidRDefault="007B03B0" w:rsidP="0062067F">
            <w:pPr>
              <w:spacing w:after="0" w:line="240" w:lineRule="auto"/>
            </w:pPr>
          </w:p>
          <w:p w14:paraId="2263B25F" w14:textId="77777777" w:rsidR="007B03B0" w:rsidRDefault="007B03B0" w:rsidP="0062067F">
            <w:pPr>
              <w:spacing w:after="0" w:line="240" w:lineRule="auto"/>
            </w:pPr>
          </w:p>
          <w:p w14:paraId="65BEAE84" w14:textId="77777777" w:rsidR="007B03B0" w:rsidRDefault="007B03B0" w:rsidP="0062067F">
            <w:pPr>
              <w:spacing w:after="0" w:line="240" w:lineRule="auto"/>
            </w:pPr>
          </w:p>
          <w:p w14:paraId="5F39ED25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B938F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0A68BD1A" w14:textId="77777777" w:rsidR="001731FF" w:rsidRDefault="001731FF" w:rsidP="0062067F">
            <w:pPr>
              <w:spacing w:after="0" w:line="240" w:lineRule="auto"/>
            </w:pPr>
          </w:p>
          <w:p w14:paraId="6F2B545A" w14:textId="77777777" w:rsidR="007B03B0" w:rsidRDefault="007B03B0" w:rsidP="0062067F">
            <w:pPr>
              <w:spacing w:after="0" w:line="240" w:lineRule="auto"/>
            </w:pPr>
          </w:p>
          <w:p w14:paraId="6C4FEC97" w14:textId="77777777" w:rsidR="007B03B0" w:rsidRDefault="007B03B0" w:rsidP="0062067F">
            <w:pPr>
              <w:spacing w:after="0" w:line="240" w:lineRule="auto"/>
            </w:pPr>
          </w:p>
          <w:p w14:paraId="51344C46" w14:textId="77777777" w:rsidR="007B03B0" w:rsidRDefault="007B03B0" w:rsidP="0062067F">
            <w:pPr>
              <w:spacing w:after="0" w:line="240" w:lineRule="auto"/>
            </w:pPr>
          </w:p>
          <w:p w14:paraId="5E5EF72A" w14:textId="77777777" w:rsidR="007B03B0" w:rsidRDefault="007B03B0" w:rsidP="0062067F">
            <w:pPr>
              <w:spacing w:after="0" w:line="240" w:lineRule="auto"/>
            </w:pPr>
          </w:p>
          <w:p w14:paraId="7C3CE903" w14:textId="77777777" w:rsidR="007B03B0" w:rsidRDefault="007B03B0" w:rsidP="0062067F">
            <w:pPr>
              <w:spacing w:after="0" w:line="240" w:lineRule="auto"/>
            </w:pPr>
          </w:p>
          <w:p w14:paraId="47C4015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7AF1F16" wp14:editId="24485EF1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6B1D3237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4C17" w14:textId="77777777" w:rsidR="002210DF" w:rsidRDefault="009365D1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076F1620" wp14:editId="4BB0838B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D8E8" w14:textId="77777777" w:rsidR="002210DF" w:rsidRPr="0062067F" w:rsidRDefault="00562145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4DB354FF" wp14:editId="73D08AE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5A1C6496" w14:textId="77777777" w:rsidR="00E05EED" w:rsidRDefault="00E05EED">
      <w:pPr>
        <w:spacing w:after="0" w:line="240" w:lineRule="auto"/>
      </w:pPr>
      <w:r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597AEB33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BAB08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26CEE8C" wp14:editId="480840CF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07ED11E6" w14:textId="77777777" w:rsidR="001731FF" w:rsidRDefault="001731FF" w:rsidP="00717A0D">
            <w:pPr>
              <w:spacing w:after="0" w:line="240" w:lineRule="auto"/>
            </w:pPr>
          </w:p>
          <w:p w14:paraId="2CD45CAD" w14:textId="77777777" w:rsidR="008E0061" w:rsidRDefault="008E0061" w:rsidP="00717A0D">
            <w:pPr>
              <w:spacing w:after="0" w:line="240" w:lineRule="auto"/>
            </w:pPr>
          </w:p>
          <w:p w14:paraId="69F4348F" w14:textId="77777777" w:rsidR="008E0061" w:rsidRDefault="008E0061" w:rsidP="00717A0D">
            <w:pPr>
              <w:spacing w:after="0" w:line="240" w:lineRule="auto"/>
            </w:pPr>
          </w:p>
          <w:p w14:paraId="58913860" w14:textId="77777777" w:rsidR="008E0061" w:rsidRDefault="008E0061" w:rsidP="00717A0D">
            <w:pPr>
              <w:spacing w:after="0" w:line="240" w:lineRule="auto"/>
            </w:pPr>
          </w:p>
          <w:p w14:paraId="562CA054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8E1C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34CB889C" w14:textId="77777777" w:rsidR="00B01CC9" w:rsidRDefault="00B01CC9" w:rsidP="00717A0D">
            <w:pPr>
              <w:spacing w:after="0" w:line="240" w:lineRule="auto"/>
            </w:pPr>
          </w:p>
          <w:p w14:paraId="7F44AA9A" w14:textId="77777777" w:rsidR="00290EC5" w:rsidRDefault="00290EC5" w:rsidP="00717A0D">
            <w:pPr>
              <w:spacing w:after="0" w:line="240" w:lineRule="auto"/>
            </w:pPr>
          </w:p>
          <w:p w14:paraId="0851BF4C" w14:textId="77777777" w:rsidR="00290EC5" w:rsidRDefault="00290EC5" w:rsidP="00717A0D">
            <w:pPr>
              <w:spacing w:after="0" w:line="240" w:lineRule="auto"/>
            </w:pPr>
          </w:p>
          <w:p w14:paraId="43248912" w14:textId="77777777" w:rsidR="00290EC5" w:rsidRDefault="00290EC5" w:rsidP="00717A0D">
            <w:pPr>
              <w:spacing w:after="0" w:line="240" w:lineRule="auto"/>
            </w:pPr>
          </w:p>
          <w:p w14:paraId="6BAB55CC" w14:textId="77777777" w:rsidR="00290EC5" w:rsidRDefault="00290EC5" w:rsidP="00717A0D">
            <w:pPr>
              <w:spacing w:after="0" w:line="240" w:lineRule="auto"/>
            </w:pPr>
          </w:p>
          <w:p w14:paraId="27076048" w14:textId="77777777" w:rsidR="00290EC5" w:rsidRDefault="00290EC5" w:rsidP="00717A0D">
            <w:pPr>
              <w:spacing w:after="0" w:line="240" w:lineRule="auto"/>
            </w:pPr>
          </w:p>
          <w:p w14:paraId="610576A8" w14:textId="77777777" w:rsidR="00290EC5" w:rsidRDefault="00290EC5" w:rsidP="00717A0D">
            <w:pPr>
              <w:spacing w:after="0" w:line="240" w:lineRule="auto"/>
            </w:pPr>
          </w:p>
          <w:p w14:paraId="29A5F655" w14:textId="77777777" w:rsidR="00290EC5" w:rsidRDefault="00290EC5" w:rsidP="00717A0D">
            <w:pPr>
              <w:spacing w:after="0" w:line="240" w:lineRule="auto"/>
            </w:pPr>
          </w:p>
          <w:p w14:paraId="5EE7D28D" w14:textId="77777777" w:rsidR="00290EC5" w:rsidRDefault="00290EC5" w:rsidP="00717A0D">
            <w:pPr>
              <w:spacing w:after="0" w:line="240" w:lineRule="auto"/>
            </w:pPr>
          </w:p>
          <w:p w14:paraId="7E85437C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7FAB17C4" wp14:editId="61BBC0D9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EFF6211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DE6CE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3AC6086" w14:textId="77777777" w:rsidR="00717A0D" w:rsidRDefault="00717A0D" w:rsidP="00717A0D">
            <w:pPr>
              <w:spacing w:after="0" w:line="240" w:lineRule="auto"/>
            </w:pPr>
          </w:p>
          <w:p w14:paraId="16FFDFE8" w14:textId="77777777" w:rsidR="00717A0D" w:rsidRPr="0062067F" w:rsidRDefault="00562145" w:rsidP="00717A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 wp14:anchorId="7AE22E67" wp14:editId="521B22FF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77FB" w14:textId="77777777" w:rsidR="00717A0D" w:rsidRDefault="00A7774A" w:rsidP="00717A0D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761A7AF5" wp14:editId="70EBFF8A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5E30DAEF" w14:textId="77777777" w:rsidR="00290EC5" w:rsidRDefault="00290EC5" w:rsidP="00717A0D"/>
          <w:p w14:paraId="134BDB51" w14:textId="77777777" w:rsidR="00290EC5" w:rsidRDefault="00290EC5" w:rsidP="00717A0D"/>
          <w:p w14:paraId="602979C2" w14:textId="77777777" w:rsidR="00290EC5" w:rsidRDefault="00290EC5" w:rsidP="00717A0D"/>
          <w:p w14:paraId="3230DE52" w14:textId="77777777" w:rsidR="00290EC5" w:rsidRDefault="00290EC5" w:rsidP="00717A0D"/>
          <w:p w14:paraId="17CDB746" w14:textId="77777777" w:rsidR="00290EC5" w:rsidRDefault="00290EC5" w:rsidP="00717A0D"/>
          <w:p w14:paraId="49FCB6D8" w14:textId="77777777" w:rsidR="00290EC5" w:rsidRDefault="00290EC5" w:rsidP="00717A0D"/>
        </w:tc>
      </w:tr>
      <w:tr w:rsidR="000D05F4" w:rsidRPr="0062067F" w14:paraId="35A39162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23212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28B738C3" wp14:editId="18094C69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202794D0" w14:textId="77777777" w:rsidR="008E0061" w:rsidRDefault="008E0061" w:rsidP="00717A0D">
            <w:pPr>
              <w:spacing w:after="0" w:line="240" w:lineRule="auto"/>
            </w:pPr>
          </w:p>
          <w:p w14:paraId="2984B2DA" w14:textId="77777777" w:rsidR="008E0061" w:rsidRDefault="008E0061" w:rsidP="00717A0D">
            <w:pPr>
              <w:spacing w:after="0" w:line="240" w:lineRule="auto"/>
            </w:pPr>
          </w:p>
          <w:p w14:paraId="62CE0D04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38A9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37C51B22" wp14:editId="1FAEA9AA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56485594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3007F2B9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3BF76286" w14:textId="77777777" w:rsidR="008E0061" w:rsidRDefault="008E0061" w:rsidP="00717A0D">
            <w:pPr>
              <w:spacing w:after="0" w:line="240" w:lineRule="auto"/>
            </w:pPr>
          </w:p>
          <w:p w14:paraId="1C8B74D1" w14:textId="77777777" w:rsidR="008E0061" w:rsidRDefault="008E0061" w:rsidP="00717A0D">
            <w:pPr>
              <w:spacing w:after="0" w:line="240" w:lineRule="auto"/>
            </w:pPr>
          </w:p>
          <w:p w14:paraId="2D0D2A01" w14:textId="77777777" w:rsidR="008E0061" w:rsidRDefault="008E0061" w:rsidP="00717A0D">
            <w:pPr>
              <w:spacing w:after="0" w:line="240" w:lineRule="auto"/>
            </w:pPr>
          </w:p>
          <w:p w14:paraId="6D11250E" w14:textId="77777777" w:rsidR="000D05F4" w:rsidRDefault="000D05F4" w:rsidP="00717A0D">
            <w:pPr>
              <w:spacing w:after="0" w:line="240" w:lineRule="auto"/>
            </w:pPr>
          </w:p>
          <w:p w14:paraId="45C768DF" w14:textId="77777777" w:rsidR="00290EC5" w:rsidRDefault="00290EC5" w:rsidP="00717A0D">
            <w:pPr>
              <w:spacing w:after="0" w:line="240" w:lineRule="auto"/>
            </w:pPr>
          </w:p>
          <w:p w14:paraId="0E0F0450" w14:textId="77777777" w:rsidR="00290EC5" w:rsidRDefault="00290EC5" w:rsidP="00717A0D">
            <w:pPr>
              <w:spacing w:after="0" w:line="240" w:lineRule="auto"/>
            </w:pPr>
          </w:p>
          <w:p w14:paraId="7125279C" w14:textId="77777777" w:rsidR="00290EC5" w:rsidRDefault="00290EC5" w:rsidP="00717A0D">
            <w:pPr>
              <w:spacing w:after="0" w:line="240" w:lineRule="auto"/>
            </w:pPr>
          </w:p>
          <w:p w14:paraId="396D6E81" w14:textId="77777777" w:rsidR="00290EC5" w:rsidRDefault="00290EC5" w:rsidP="00717A0D">
            <w:pPr>
              <w:spacing w:after="0" w:line="240" w:lineRule="auto"/>
            </w:pPr>
          </w:p>
          <w:p w14:paraId="363514D2" w14:textId="77777777" w:rsidR="00290EC5" w:rsidRDefault="00290EC5" w:rsidP="00717A0D">
            <w:pPr>
              <w:spacing w:after="0" w:line="240" w:lineRule="auto"/>
            </w:pPr>
          </w:p>
          <w:p w14:paraId="2D6C7A7B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061F323A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2821" w14:textId="77777777" w:rsidR="00717A0D" w:rsidRDefault="00717A0D" w:rsidP="00717A0D">
            <w:pPr>
              <w:spacing w:after="0" w:line="240" w:lineRule="auto"/>
            </w:pPr>
          </w:p>
          <w:p w14:paraId="16C9576D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452BB77B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 wp14:anchorId="0AAFAF16" wp14:editId="10DC87AE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92ABD14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8879" w14:textId="77777777" w:rsidR="00717A0D" w:rsidRDefault="00197710" w:rsidP="00717A0D">
            <w:pPr>
              <w:spacing w:after="0" w:line="240" w:lineRule="auto"/>
            </w:pPr>
            <w:r>
              <w:t>20-</w:t>
            </w:r>
          </w:p>
          <w:p w14:paraId="3E146C7D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774DE9E3" wp14:editId="031294D7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092CBC8" w14:textId="77777777" w:rsidR="00717A0D" w:rsidRDefault="00717A0D" w:rsidP="00717A0D">
            <w:pPr>
              <w:spacing w:after="0" w:line="240" w:lineRule="auto"/>
            </w:pPr>
          </w:p>
          <w:p w14:paraId="0AA07F5E" w14:textId="77777777" w:rsidR="00717A0D" w:rsidRDefault="00717A0D" w:rsidP="00717A0D">
            <w:pPr>
              <w:spacing w:after="0" w:line="240" w:lineRule="auto"/>
            </w:pPr>
          </w:p>
          <w:p w14:paraId="4A42E61B" w14:textId="77777777" w:rsidR="00717A0D" w:rsidRDefault="00717A0D" w:rsidP="00717A0D">
            <w:pPr>
              <w:spacing w:after="0" w:line="240" w:lineRule="auto"/>
            </w:pPr>
          </w:p>
          <w:p w14:paraId="0382730D" w14:textId="77777777" w:rsidR="00717A0D" w:rsidRDefault="00717A0D" w:rsidP="00717A0D">
            <w:pPr>
              <w:spacing w:after="0" w:line="240" w:lineRule="auto"/>
            </w:pPr>
          </w:p>
          <w:p w14:paraId="3E847A03" w14:textId="77777777" w:rsidR="00717A0D" w:rsidRDefault="00717A0D" w:rsidP="00717A0D">
            <w:pPr>
              <w:spacing w:after="0" w:line="240" w:lineRule="auto"/>
            </w:pPr>
          </w:p>
          <w:p w14:paraId="7B499915" w14:textId="77777777" w:rsidR="00717A0D" w:rsidRDefault="00717A0D" w:rsidP="00717A0D">
            <w:pPr>
              <w:spacing w:after="0" w:line="240" w:lineRule="auto"/>
            </w:pPr>
          </w:p>
          <w:p w14:paraId="5182AC38" w14:textId="77777777" w:rsidR="00717A0D" w:rsidRDefault="00717A0D" w:rsidP="00717A0D">
            <w:pPr>
              <w:spacing w:after="0" w:line="240" w:lineRule="auto"/>
            </w:pPr>
          </w:p>
          <w:p w14:paraId="1D15C846" w14:textId="77777777" w:rsidR="00717A0D" w:rsidRDefault="00717A0D" w:rsidP="00717A0D">
            <w:pPr>
              <w:spacing w:after="0" w:line="240" w:lineRule="auto"/>
            </w:pPr>
          </w:p>
          <w:p w14:paraId="67B0D66E" w14:textId="77777777" w:rsidR="00717A0D" w:rsidRDefault="00717A0D" w:rsidP="00717A0D"/>
        </w:tc>
      </w:tr>
    </w:tbl>
    <w:p w14:paraId="75D67CA3" w14:textId="77777777" w:rsidR="00407D45" w:rsidRPr="00407D45" w:rsidRDefault="00407D45" w:rsidP="00407D45">
      <w:pPr>
        <w:rPr>
          <w:sz w:val="20"/>
          <w:szCs w:val="20"/>
        </w:rPr>
      </w:pPr>
    </w:p>
    <w:p w14:paraId="40786171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first" r:id="rId28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07762" w14:textId="77777777" w:rsidR="00CF4C6C" w:rsidRDefault="00CF4C6C" w:rsidP="00CF56DA">
      <w:pPr>
        <w:spacing w:after="0" w:line="240" w:lineRule="auto"/>
      </w:pPr>
      <w:r>
        <w:separator/>
      </w:r>
    </w:p>
  </w:endnote>
  <w:endnote w:type="continuationSeparator" w:id="0">
    <w:p w14:paraId="34C9F9E6" w14:textId="77777777" w:rsidR="00CF4C6C" w:rsidRDefault="00CF4C6C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60B88" w14:textId="77777777" w:rsidR="00CF4C6C" w:rsidRDefault="00CF4C6C" w:rsidP="00CF56DA">
      <w:pPr>
        <w:spacing w:after="0" w:line="240" w:lineRule="auto"/>
      </w:pPr>
      <w:r>
        <w:separator/>
      </w:r>
    </w:p>
  </w:footnote>
  <w:footnote w:type="continuationSeparator" w:id="0">
    <w:p w14:paraId="236E3B8F" w14:textId="77777777" w:rsidR="00CF4C6C" w:rsidRDefault="00CF4C6C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672427E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68110666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02F6CEA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5E9DC404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86DD4C8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3888E3E9" w14:textId="6BCAB2A8" w:rsidR="006D1277" w:rsidRPr="0062067F" w:rsidRDefault="00850C50" w:rsidP="00AB7A1F">
          <w:pPr>
            <w:pStyle w:val="stBilgi"/>
            <w:jc w:val="right"/>
          </w:pPr>
          <w:r>
            <w:t>2021-2022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769C20A8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5A6294D5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6575B860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02F1C6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3C4A75D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2F486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9D3BFEE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5B76E9FF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7BFBC1F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044DE566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B662F7B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5A3848B7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058F7E8C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0F968488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1C671253" w14:textId="77777777" w:rsidR="006D1277" w:rsidRPr="0062067F" w:rsidRDefault="006D1277" w:rsidP="00AB7A1F">
          <w:pPr>
            <w:pStyle w:val="stBilgi"/>
          </w:pPr>
          <w:proofErr w:type="gramStart"/>
          <w:r w:rsidRPr="0062067F">
            <w:t xml:space="preserve">NO:   </w:t>
          </w:r>
          <w:proofErr w:type="gramEnd"/>
          <w:r w:rsidRPr="0062067F">
            <w:t xml:space="preserve">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936C77B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CF6718F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85"/>
    <w:rsid w:val="000378C2"/>
    <w:rsid w:val="00051FD8"/>
    <w:rsid w:val="00053E1E"/>
    <w:rsid w:val="00061944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6669"/>
    <w:rsid w:val="00150DF5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5563B"/>
    <w:rsid w:val="00561952"/>
    <w:rsid w:val="0056214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0C50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4C6C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C363E"/>
  <w15:docId w15:val="{E4BF66F3-FB16-344C-851D-2AC3CF3C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D20F7-76AC-E44B-B141-5F8795B0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</Template>
  <TotalTime>2</TotalTime>
  <Pages>2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keywords>alonot.com</cp:keywords>
  <dc:description>alonot.com</dc:description>
  <cp:lastModifiedBy>SERKAN DEMİR</cp:lastModifiedBy>
  <cp:revision>3</cp:revision>
  <dcterms:created xsi:type="dcterms:W3CDTF">2019-01-05T05:48:00Z</dcterms:created>
  <dcterms:modified xsi:type="dcterms:W3CDTF">2021-12-29T15:26:00Z</dcterms:modified>
</cp:coreProperties>
</file>