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B58F08" w14:textId="77777777" w:rsidR="00A113E1" w:rsidRPr="00C31D4E" w:rsidRDefault="00A113E1" w:rsidP="00E44203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Ee Ll Aa Kk İi Nn Oo Mm Uu Tt Ü</w:t>
      </w:r>
    </w:p>
    <w:p w14:paraId="3F3CED17" w14:textId="77777777" w:rsidR="00A113E1" w:rsidRPr="00C31D4E" w:rsidRDefault="00A113E1" w:rsidP="00E44203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ü Yy Öö Rr Iı Dd Ss Bb Zz Çç Gg</w:t>
      </w:r>
    </w:p>
    <w:p w14:paraId="1F605443" w14:textId="77777777" w:rsidR="00A113E1" w:rsidRPr="00C31D4E" w:rsidRDefault="00A113E1" w:rsidP="00913270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Şş Cc ac ec ıc ic oc öc uc üc ca ce  </w:t>
      </w:r>
    </w:p>
    <w:p w14:paraId="4D8D5E10" w14:textId="77777777" w:rsidR="00A113E1" w:rsidRPr="00C31D4E" w:rsidRDefault="00A113E1" w:rsidP="00913270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cı ci co cö cu cü acı ece öcü cam </w:t>
      </w:r>
    </w:p>
    <w:p w14:paraId="435E6FD8" w14:textId="77777777" w:rsidR="00A113E1" w:rsidRPr="00C31D4E" w:rsidRDefault="00A113E1" w:rsidP="00913270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cüce cömert bacı gece baca koca</w:t>
      </w:r>
    </w:p>
    <w:p w14:paraId="18F577C1" w14:textId="77777777" w:rsidR="00A113E1" w:rsidRDefault="00A113E1" w:rsidP="00B41359">
      <w:pPr>
        <w:tabs>
          <w:tab w:val="left" w:pos="4770"/>
        </w:tabs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sıcak ceket cüzdan amca böcek ocak</w:t>
      </w:r>
      <w:r>
        <w:rPr>
          <w:rFonts w:ascii="TTKB Dik Temel Abece" w:hAnsi="TTKB Dik Temel Abece"/>
          <w:sz w:val="72"/>
          <w:szCs w:val="72"/>
        </w:rPr>
        <w:tab/>
      </w:r>
    </w:p>
    <w:p w14:paraId="1BFFE921" w14:textId="77777777" w:rsidR="00A113E1" w:rsidRDefault="00A113E1" w:rsidP="00B41359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Annem tencerede patlıcan pişirecek.</w:t>
      </w:r>
    </w:p>
    <w:p w14:paraId="439F4B70" w14:textId="77777777" w:rsidR="00A113E1" w:rsidRDefault="00A113E1" w:rsidP="00B41359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Gonca ocak çok sıcak sakın elleme.</w:t>
      </w:r>
    </w:p>
    <w:p w14:paraId="511DE738" w14:textId="77777777" w:rsidR="00A113E1" w:rsidRDefault="00A113E1" w:rsidP="00B41359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Amca bak bacaya leylek kondu. </w:t>
      </w:r>
    </w:p>
    <w:p w14:paraId="033C3FE4" w14:textId="77777777" w:rsidR="00A113E1" w:rsidRDefault="00A113E1" w:rsidP="00B41359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Cemil cici kuş öttü. Cemal sucuk ye.</w:t>
      </w:r>
    </w:p>
    <w:p w14:paraId="396BBA90" w14:textId="77777777" w:rsidR="00A113E1" w:rsidRDefault="00A113E1" w:rsidP="00B41359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Can ile Canan kitap okuyacak.</w:t>
      </w:r>
    </w:p>
    <w:p w14:paraId="74E0EAA6" w14:textId="77777777" w:rsidR="00A113E1" w:rsidRDefault="00A113E1" w:rsidP="00B41359">
      <w:pPr>
        <w:spacing w:after="260" w:line="26" w:lineRule="atLeast"/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t xml:space="preserve"> Cem limon ile mercimek çorbası iç.</w:t>
      </w:r>
    </w:p>
    <w:p w14:paraId="7396C5F5" w14:textId="77777777" w:rsidR="0050093F" w:rsidRDefault="00A113E1" w:rsidP="006B4E4E">
      <w:pPr>
        <w:rPr>
          <w:rFonts w:ascii="TTKB Dik Temel Abece" w:hAnsi="TTKB Dik Temel Abece"/>
          <w:sz w:val="72"/>
          <w:szCs w:val="72"/>
        </w:rPr>
      </w:pPr>
      <w:r>
        <w:rPr>
          <w:rFonts w:ascii="TTKB Dik Temel Abece" w:hAnsi="TTKB Dik Temel Abece"/>
          <w:sz w:val="72"/>
          <w:szCs w:val="72"/>
        </w:rPr>
        <w:lastRenderedPageBreak/>
        <w:t xml:space="preserve"> Celal canlı balık tut, incir ye. H.Eşme</w:t>
      </w:r>
    </w:p>
    <w:p w14:paraId="7A353851" w14:textId="77777777" w:rsidR="0050093F" w:rsidRPr="0050093F" w:rsidRDefault="0050093F" w:rsidP="0050093F">
      <w:pPr>
        <w:rPr>
          <w:rFonts w:ascii="TTKB Dik Temel Abece" w:hAnsi="TTKB Dik Temel Abece"/>
          <w:sz w:val="72"/>
          <w:szCs w:val="72"/>
        </w:rPr>
      </w:pPr>
    </w:p>
    <w:p w14:paraId="66BE866A" w14:textId="77777777" w:rsidR="0050093F" w:rsidRPr="0050093F" w:rsidRDefault="0050093F" w:rsidP="0050093F">
      <w:pPr>
        <w:rPr>
          <w:rFonts w:ascii="TTKB Dik Temel Abece" w:hAnsi="TTKB Dik Temel Abece"/>
          <w:sz w:val="72"/>
          <w:szCs w:val="72"/>
        </w:rPr>
      </w:pPr>
    </w:p>
    <w:p w14:paraId="36378E9D" w14:textId="77777777" w:rsidR="0050093F" w:rsidRPr="0050093F" w:rsidRDefault="0050093F" w:rsidP="0050093F">
      <w:pPr>
        <w:rPr>
          <w:rFonts w:ascii="TTKB Dik Temel Abece" w:hAnsi="TTKB Dik Temel Abece"/>
          <w:sz w:val="72"/>
          <w:szCs w:val="72"/>
        </w:rPr>
      </w:pPr>
    </w:p>
    <w:p w14:paraId="0C66EB6A" w14:textId="77777777" w:rsidR="0050093F" w:rsidRPr="0050093F" w:rsidRDefault="0050093F" w:rsidP="0050093F">
      <w:pPr>
        <w:rPr>
          <w:rFonts w:ascii="TTKB Dik Temel Abece" w:hAnsi="TTKB Dik Temel Abece"/>
          <w:sz w:val="72"/>
          <w:szCs w:val="72"/>
        </w:rPr>
      </w:pPr>
    </w:p>
    <w:p w14:paraId="6361F4D5" w14:textId="77777777" w:rsidR="0050093F" w:rsidRPr="0050093F" w:rsidRDefault="0050093F" w:rsidP="0050093F">
      <w:pPr>
        <w:rPr>
          <w:rFonts w:ascii="TTKB Dik Temel Abece" w:hAnsi="TTKB Dik Temel Abece"/>
          <w:sz w:val="72"/>
          <w:szCs w:val="72"/>
        </w:rPr>
      </w:pPr>
    </w:p>
    <w:p w14:paraId="3FFA797A" w14:textId="77777777" w:rsidR="0050093F" w:rsidRPr="0050093F" w:rsidRDefault="0050093F" w:rsidP="0050093F">
      <w:pPr>
        <w:rPr>
          <w:rFonts w:ascii="TTKB Dik Temel Abece" w:hAnsi="TTKB Dik Temel Abece"/>
          <w:sz w:val="72"/>
          <w:szCs w:val="72"/>
        </w:rPr>
      </w:pPr>
    </w:p>
    <w:p w14:paraId="07131EF5" w14:textId="77777777" w:rsidR="0050093F" w:rsidRPr="0050093F" w:rsidRDefault="0050093F" w:rsidP="0050093F">
      <w:pPr>
        <w:rPr>
          <w:rFonts w:ascii="TTKB Dik Temel Abece" w:hAnsi="TTKB Dik Temel Abece"/>
          <w:sz w:val="72"/>
          <w:szCs w:val="72"/>
        </w:rPr>
      </w:pPr>
    </w:p>
    <w:p w14:paraId="0397441F" w14:textId="77777777" w:rsidR="0050093F" w:rsidRPr="0050093F" w:rsidRDefault="0050093F" w:rsidP="0050093F">
      <w:pPr>
        <w:rPr>
          <w:rFonts w:ascii="TTKB Dik Temel Abece" w:hAnsi="TTKB Dik Temel Abece"/>
          <w:sz w:val="72"/>
          <w:szCs w:val="72"/>
        </w:rPr>
      </w:pPr>
    </w:p>
    <w:p w14:paraId="3D704C7D" w14:textId="20A7A210" w:rsidR="00A113E1" w:rsidRPr="0050093F" w:rsidRDefault="00530912" w:rsidP="00530912">
      <w:pPr>
        <w:rPr>
          <w:rFonts w:ascii="TTKB Dik Temel Abece" w:hAnsi="TTKB Dik Temel Abece"/>
          <w:sz w:val="72"/>
          <w:szCs w:val="72"/>
        </w:rPr>
      </w:pPr>
      <w:hyperlink r:id="rId6" w:history="1">
        <w:r w:rsidRPr="00005B1E">
          <w:rPr>
            <w:rStyle w:val="Kpr"/>
            <w:rFonts w:ascii="TTKB Dik Temel Abece" w:hAnsi="TTKB Dik Temel Abece"/>
            <w:sz w:val="72"/>
            <w:szCs w:val="72"/>
          </w:rPr>
          <w:t>https://www.sorubak.com/</w:t>
        </w:r>
      </w:hyperlink>
      <w:r>
        <w:rPr>
          <w:rFonts w:ascii="TTKB Dik Temel Abece" w:hAnsi="TTKB Dik Temel Abece"/>
          <w:sz w:val="72"/>
          <w:szCs w:val="72"/>
        </w:rPr>
        <w:t xml:space="preserve"> </w:t>
      </w:r>
    </w:p>
    <w:sectPr w:rsidR="00A113E1" w:rsidRPr="0050093F" w:rsidSect="00AF60C3">
      <w:headerReference w:type="even" r:id="rId7"/>
      <w:headerReference w:type="default" r:id="rId8"/>
      <w:headerReference w:type="first" r:id="rId9"/>
      <w:pgSz w:w="11906" w:h="16838"/>
      <w:pgMar w:top="22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96E4C8" w14:textId="77777777" w:rsidR="005F31BB" w:rsidRDefault="005F31BB" w:rsidP="004F2289">
      <w:pPr>
        <w:spacing w:after="0" w:line="240" w:lineRule="auto"/>
      </w:pPr>
      <w:r>
        <w:separator/>
      </w:r>
    </w:p>
  </w:endnote>
  <w:endnote w:type="continuationSeparator" w:id="0">
    <w:p w14:paraId="2FC001BC" w14:textId="77777777" w:rsidR="005F31BB" w:rsidRDefault="005F31BB" w:rsidP="004F22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4E3C2" w14:textId="77777777" w:rsidR="005F31BB" w:rsidRDefault="005F31BB" w:rsidP="004F2289">
      <w:pPr>
        <w:spacing w:after="0" w:line="240" w:lineRule="auto"/>
      </w:pPr>
      <w:r>
        <w:separator/>
      </w:r>
    </w:p>
  </w:footnote>
  <w:footnote w:type="continuationSeparator" w:id="0">
    <w:p w14:paraId="79913F2A" w14:textId="77777777" w:rsidR="005F31BB" w:rsidRDefault="005F31BB" w:rsidP="004F22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E3F6E" w14:textId="77777777" w:rsidR="00A113E1" w:rsidRDefault="005F31BB">
    <w:pPr>
      <w:pStyle w:val="stBilgi"/>
    </w:pPr>
    <w:r>
      <w:rPr>
        <w:noProof/>
        <w:lang w:eastAsia="tr-TR"/>
      </w:rPr>
      <w:pict w14:anchorId="6E4B34E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75096" o:spid="_x0000_s1025" type="#_x0000_t75" style="position:absolute;margin-left:0;margin-top:0;width:538.25pt;height:739.2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E3976D" w14:textId="77777777" w:rsidR="00A113E1" w:rsidRDefault="005F31BB">
    <w:pPr>
      <w:pStyle w:val="stBilgi"/>
    </w:pPr>
    <w:r>
      <w:rPr>
        <w:noProof/>
        <w:lang w:eastAsia="tr-TR"/>
      </w:rPr>
      <w:pict w14:anchorId="5639842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75097" o:spid="_x0000_s1026" type="#_x0000_t75" style="position:absolute;margin-left:-23.2pt;margin-top:-26.2pt;width:569.75pt;height:778.3pt;z-index:-1;mso-position-horizontal-relative:margin;mso-position-vertical-relative:margin" o:allowincell="f">
          <v:imagedata r:id="rId1" o:title="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486C24" w14:textId="77777777" w:rsidR="00A113E1" w:rsidRDefault="005F31BB">
    <w:pPr>
      <w:pStyle w:val="stBilgi"/>
    </w:pPr>
    <w:r>
      <w:rPr>
        <w:noProof/>
        <w:lang w:eastAsia="tr-TR"/>
      </w:rPr>
      <w:pict w14:anchorId="778F4D9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575095" o:spid="_x0000_s1027" type="#_x0000_t75" style="position:absolute;margin-left:0;margin-top:0;width:538.25pt;height:739.25pt;z-index:-3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attachedTemplate r:id="rId1"/>
  <w:doNotTrackMoves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F60C3"/>
    <w:rsid w:val="000007B1"/>
    <w:rsid w:val="00012C3F"/>
    <w:rsid w:val="00034232"/>
    <w:rsid w:val="00034340"/>
    <w:rsid w:val="000466F2"/>
    <w:rsid w:val="000A08F6"/>
    <w:rsid w:val="000D1151"/>
    <w:rsid w:val="000F537C"/>
    <w:rsid w:val="001108BC"/>
    <w:rsid w:val="001300C5"/>
    <w:rsid w:val="001A658D"/>
    <w:rsid w:val="001B7CAD"/>
    <w:rsid w:val="0026781E"/>
    <w:rsid w:val="00282E10"/>
    <w:rsid w:val="00294A89"/>
    <w:rsid w:val="002D1E40"/>
    <w:rsid w:val="002E5478"/>
    <w:rsid w:val="002F01DA"/>
    <w:rsid w:val="0035277A"/>
    <w:rsid w:val="004017C5"/>
    <w:rsid w:val="00440F45"/>
    <w:rsid w:val="004566E9"/>
    <w:rsid w:val="0045709C"/>
    <w:rsid w:val="004F2289"/>
    <w:rsid w:val="004F4B79"/>
    <w:rsid w:val="0050093F"/>
    <w:rsid w:val="0051757D"/>
    <w:rsid w:val="00525D43"/>
    <w:rsid w:val="00530912"/>
    <w:rsid w:val="00535844"/>
    <w:rsid w:val="005804E8"/>
    <w:rsid w:val="0058510C"/>
    <w:rsid w:val="005F31BB"/>
    <w:rsid w:val="006136A9"/>
    <w:rsid w:val="0066437D"/>
    <w:rsid w:val="006B4E4E"/>
    <w:rsid w:val="006D50EE"/>
    <w:rsid w:val="00711F55"/>
    <w:rsid w:val="007229B5"/>
    <w:rsid w:val="008036D4"/>
    <w:rsid w:val="00847C32"/>
    <w:rsid w:val="0089441A"/>
    <w:rsid w:val="008A1AB1"/>
    <w:rsid w:val="008F4BA0"/>
    <w:rsid w:val="00913270"/>
    <w:rsid w:val="009762B0"/>
    <w:rsid w:val="009B2B56"/>
    <w:rsid w:val="009C3955"/>
    <w:rsid w:val="00A03775"/>
    <w:rsid w:val="00A10836"/>
    <w:rsid w:val="00A113E1"/>
    <w:rsid w:val="00A23EE5"/>
    <w:rsid w:val="00A92102"/>
    <w:rsid w:val="00AD3E2D"/>
    <w:rsid w:val="00AE0926"/>
    <w:rsid w:val="00AF60C3"/>
    <w:rsid w:val="00B41359"/>
    <w:rsid w:val="00B45B2E"/>
    <w:rsid w:val="00BB6BA1"/>
    <w:rsid w:val="00BF3387"/>
    <w:rsid w:val="00BF3ED7"/>
    <w:rsid w:val="00C31D4E"/>
    <w:rsid w:val="00D54603"/>
    <w:rsid w:val="00D56529"/>
    <w:rsid w:val="00DA1367"/>
    <w:rsid w:val="00E07753"/>
    <w:rsid w:val="00E44203"/>
    <w:rsid w:val="00E476AB"/>
    <w:rsid w:val="00F4142B"/>
    <w:rsid w:val="00F652A3"/>
    <w:rsid w:val="00FA01C1"/>
    <w:rsid w:val="00FA094D"/>
    <w:rsid w:val="00FB1F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C1B479C"/>
  <w15:docId w15:val="{79B1A43D-BE74-495D-B160-4DFA2249D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2C3F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4F22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link w:val="stBilgi"/>
    <w:uiPriority w:val="99"/>
    <w:locked/>
    <w:rsid w:val="004F2289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4F22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link w:val="AltBilgi"/>
    <w:uiPriority w:val="99"/>
    <w:locked/>
    <w:rsid w:val="004F2289"/>
    <w:rPr>
      <w:rFonts w:cs="Times New Roman"/>
    </w:rPr>
  </w:style>
  <w:style w:type="character" w:styleId="Kpr">
    <w:name w:val="Hyperlink"/>
    <w:uiPriority w:val="99"/>
    <w:semiHidden/>
    <w:rsid w:val="00C31D4E"/>
    <w:rPr>
      <w:rFonts w:cs="Times New Roman"/>
      <w:color w:val="0563C1"/>
      <w:u w:val="single"/>
    </w:rPr>
  </w:style>
  <w:style w:type="character" w:styleId="zmlenmeyenBahsetme">
    <w:name w:val="Unresolved Mention"/>
    <w:uiPriority w:val="99"/>
    <w:semiHidden/>
    <w:unhideWhenUsed/>
    <w:rsid w:val="005309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yhan\Documents\&#214;zel%20Office%20&#350;ablonlar&#305;\G&#252;zel%20Yaz&#305;%20Defteri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Güzel Yazı Defteri 2</Template>
  <TotalTime>5</TotalTime>
  <Pages>2</Pages>
  <Words>80</Words>
  <Characters>457</Characters>
  <Application>Microsoft Office Word</Application>
  <DocSecurity>0</DocSecurity>
  <Lines>3</Lines>
  <Paragraphs>1</Paragraphs>
  <ScaleCrop>false</ScaleCrop>
  <Company>NouS/TncTR</Company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Ayhan</dc:creator>
  <cp:keywords>https:/www.sorubak.com</cp:keywords>
  <dc:description>https://www.sorubak.com/</dc:description>
  <cp:lastModifiedBy>SERKAN DEMİR</cp:lastModifiedBy>
  <cp:revision>6</cp:revision>
  <cp:lastPrinted>2020-10-29T16:24:00Z</cp:lastPrinted>
  <dcterms:created xsi:type="dcterms:W3CDTF">2021-01-07T19:40:00Z</dcterms:created>
  <dcterms:modified xsi:type="dcterms:W3CDTF">2021-12-07T12:49:00Z</dcterms:modified>
</cp:coreProperties>
</file>