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E98A7" w14:textId="77777777" w:rsidR="009B2B56" w:rsidRPr="00C31D4E" w:rsidRDefault="009B2B56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Ll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Aa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Kk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İi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Nn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Oo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Mm </w:t>
      </w:r>
      <w:proofErr w:type="spellStart"/>
      <w:r>
        <w:rPr>
          <w:rFonts w:ascii="TTKB Dik Temel Abece" w:hAnsi="TTKB Dik Temel Abece"/>
          <w:sz w:val="72"/>
          <w:szCs w:val="72"/>
        </w:rPr>
        <w:t>Uu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Tt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Ü</w:t>
      </w:r>
    </w:p>
    <w:p w14:paraId="58B3015A" w14:textId="77777777" w:rsidR="009B2B56" w:rsidRPr="00C31D4E" w:rsidRDefault="009B2B56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ü Yy </w:t>
      </w:r>
      <w:proofErr w:type="spellStart"/>
      <w:r>
        <w:rPr>
          <w:rFonts w:ascii="TTKB Dik Temel Abece" w:hAnsi="TTKB Dik Temel Abece"/>
          <w:sz w:val="72"/>
          <w:szCs w:val="72"/>
        </w:rPr>
        <w:t>Öö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Rr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Dd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Ss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Bb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Zz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Çç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Gg</w:t>
      </w:r>
      <w:proofErr w:type="spellEnd"/>
    </w:p>
    <w:p w14:paraId="6647CCDC" w14:textId="77777777" w:rsidR="009B2B56" w:rsidRPr="00C31D4E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Ş </w:t>
      </w:r>
      <w:proofErr w:type="spellStart"/>
      <w:r>
        <w:rPr>
          <w:rFonts w:ascii="TTKB Dik Temel Abece" w:hAnsi="TTKB Dik Temel Abece"/>
          <w:sz w:val="72"/>
          <w:szCs w:val="72"/>
        </w:rPr>
        <w:t>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aş eş </w:t>
      </w:r>
      <w:proofErr w:type="spellStart"/>
      <w:r>
        <w:rPr>
          <w:rFonts w:ascii="TTKB Dik Temel Abece" w:hAnsi="TTKB Dik Temel Abece"/>
          <w:sz w:val="72"/>
          <w:szCs w:val="72"/>
        </w:rPr>
        <w:t>ış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iş </w:t>
      </w:r>
      <w:proofErr w:type="spellStart"/>
      <w:r>
        <w:rPr>
          <w:rFonts w:ascii="TTKB Dik Temel Abece" w:hAnsi="TTKB Dik Temel Abece"/>
          <w:sz w:val="72"/>
          <w:szCs w:val="72"/>
        </w:rPr>
        <w:t>oş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öş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uş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üş </w:t>
      </w:r>
      <w:proofErr w:type="spellStart"/>
      <w:r>
        <w:rPr>
          <w:rFonts w:ascii="TTKB Dik Temel Abece" w:hAnsi="TTKB Dik Temel Abece"/>
          <w:sz w:val="72"/>
          <w:szCs w:val="72"/>
        </w:rPr>
        <w:t>şa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şe </w:t>
      </w:r>
      <w:proofErr w:type="spellStart"/>
      <w:r>
        <w:rPr>
          <w:rFonts w:ascii="TTKB Dik Temel Abece" w:hAnsi="TTKB Dik Temel Abece"/>
          <w:sz w:val="72"/>
          <w:szCs w:val="72"/>
        </w:rPr>
        <w:t>şı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şi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</w:t>
      </w:r>
    </w:p>
    <w:p w14:paraId="6B8AF4BA" w14:textId="77777777" w:rsidR="009B2B56" w:rsidRPr="00C31D4E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şo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şö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şu </w:t>
      </w:r>
      <w:proofErr w:type="spellStart"/>
      <w:r>
        <w:rPr>
          <w:rFonts w:ascii="TTKB Dik Temel Abece" w:hAnsi="TTKB Dik Temel Abece"/>
          <w:sz w:val="72"/>
          <w:szCs w:val="72"/>
        </w:rPr>
        <w:t>şü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aşı üşü şal şan şen şok</w:t>
      </w:r>
    </w:p>
    <w:p w14:paraId="4CDB777C" w14:textId="77777777" w:rsidR="009B2B56" w:rsidRPr="00C31D4E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şut şeker şişe arkadaş beşik şemsiye</w:t>
      </w:r>
    </w:p>
    <w:p w14:paraId="1A83A9E3" w14:textId="77777777" w:rsidR="009B2B56" w:rsidRDefault="009B2B56" w:rsidP="00BF3ED7">
      <w:pPr>
        <w:tabs>
          <w:tab w:val="left" w:pos="4770"/>
        </w:tabs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komşu başkan şarkı eşek eşya ışık yaş</w:t>
      </w:r>
      <w:r>
        <w:rPr>
          <w:rFonts w:ascii="TTKB Dik Temel Abece" w:hAnsi="TTKB Dik Temel Abece"/>
          <w:sz w:val="72"/>
          <w:szCs w:val="72"/>
        </w:rPr>
        <w:tab/>
      </w:r>
    </w:p>
    <w:p w14:paraId="48193B23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Şakir naneli şeker aldı.  kardeş taş</w:t>
      </w:r>
    </w:p>
    <w:p w14:paraId="0AFE871C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Başak Şakir’e teşekkür etti.   kaşar</w:t>
      </w:r>
    </w:p>
    <w:p w14:paraId="6191E508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Minik kuş neşeli </w:t>
      </w:r>
      <w:proofErr w:type="spellStart"/>
      <w:r>
        <w:rPr>
          <w:rFonts w:ascii="TTKB Dik Temel Abece" w:hAnsi="TTKB Dik Temel Abece"/>
          <w:sz w:val="72"/>
          <w:szCs w:val="72"/>
        </w:rPr>
        <w:t>neşeli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öttü.  ekşi diş </w:t>
      </w:r>
    </w:p>
    <w:p w14:paraId="350C5606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Ayşe teyze bizim komşumuz.  kaşık</w:t>
      </w:r>
    </w:p>
    <w:p w14:paraId="354CF028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Kışın dışarıda üşüdüm.  Şubat düşün</w:t>
      </w:r>
    </w:p>
    <w:p w14:paraId="63A60F69" w14:textId="77777777" w:rsidR="009B2B56" w:rsidRDefault="009B2B56" w:rsidP="00BF3ED7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Şirin ile Barış arkadaş olmuş.  şans</w:t>
      </w:r>
    </w:p>
    <w:p w14:paraId="74AA2A06" w14:textId="77777777" w:rsidR="001C5A21" w:rsidRDefault="009B2B56" w:rsidP="00BF3ED7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 xml:space="preserve"> Şule şaka yaptı.  tuş dolmuş  </w:t>
      </w:r>
      <w:proofErr w:type="spellStart"/>
      <w:r>
        <w:rPr>
          <w:rFonts w:ascii="TTKB Dik Temel Abece" w:hAnsi="TTKB Dik Temel Abece"/>
          <w:sz w:val="72"/>
          <w:szCs w:val="72"/>
        </w:rPr>
        <w:t>H.Eşme</w:t>
      </w:r>
      <w:proofErr w:type="spellEnd"/>
    </w:p>
    <w:p w14:paraId="3F1B2430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0F481098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5AB151D0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5F9C740C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101CE83F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40068457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550FD412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5B47A7E7" w14:textId="77777777" w:rsidR="001C5A21" w:rsidRP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6701424D" w14:textId="77777777" w:rsid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365967B4" w14:textId="77777777" w:rsidR="001C5A21" w:rsidRDefault="001C5A21" w:rsidP="001C5A21">
      <w:pPr>
        <w:rPr>
          <w:rFonts w:ascii="TTKB Dik Temel Abece" w:hAnsi="TTKB Dik Temel Abece"/>
          <w:sz w:val="72"/>
          <w:szCs w:val="72"/>
        </w:rPr>
      </w:pPr>
    </w:p>
    <w:p w14:paraId="1EEC352A" w14:textId="5D8A1C69" w:rsidR="009B2B56" w:rsidRPr="001C5A21" w:rsidRDefault="001C5A21" w:rsidP="001C5A21">
      <w:pPr>
        <w:tabs>
          <w:tab w:val="left" w:pos="4800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ab/>
      </w:r>
      <w:hyperlink r:id="rId6" w:history="1">
        <w:r w:rsidR="00374301" w:rsidRPr="00C847C8">
          <w:rPr>
            <w:rStyle w:val="Kpr"/>
          </w:rPr>
          <w:t>https://www.sorubak.com/</w:t>
        </w:r>
      </w:hyperlink>
      <w:r w:rsidR="00374301">
        <w:t xml:space="preserve"> </w:t>
      </w:r>
    </w:p>
    <w:sectPr w:rsidR="009B2B56" w:rsidRPr="001C5A21" w:rsidSect="00AF60C3">
      <w:headerReference w:type="even" r:id="rId7"/>
      <w:headerReference w:type="default" r:id="rId8"/>
      <w:headerReference w:type="first" r:id="rId9"/>
      <w:pgSz w:w="11906" w:h="16838"/>
      <w:pgMar w:top="22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EA903" w14:textId="77777777" w:rsidR="003F5787" w:rsidRDefault="003F5787" w:rsidP="004F2289">
      <w:pPr>
        <w:spacing w:after="0" w:line="240" w:lineRule="auto"/>
      </w:pPr>
      <w:r>
        <w:separator/>
      </w:r>
    </w:p>
  </w:endnote>
  <w:endnote w:type="continuationSeparator" w:id="0">
    <w:p w14:paraId="185530B6" w14:textId="77777777" w:rsidR="003F5787" w:rsidRDefault="003F5787" w:rsidP="004F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0CEF8" w14:textId="77777777" w:rsidR="003F5787" w:rsidRDefault="003F5787" w:rsidP="004F2289">
      <w:pPr>
        <w:spacing w:after="0" w:line="240" w:lineRule="auto"/>
      </w:pPr>
      <w:r>
        <w:separator/>
      </w:r>
    </w:p>
  </w:footnote>
  <w:footnote w:type="continuationSeparator" w:id="0">
    <w:p w14:paraId="34099257" w14:textId="77777777" w:rsidR="003F5787" w:rsidRDefault="003F5787" w:rsidP="004F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34BE3" w14:textId="77777777" w:rsidR="009B2B56" w:rsidRDefault="003F5787">
    <w:pPr>
      <w:pStyle w:val="stBilgi"/>
    </w:pPr>
    <w:r>
      <w:rPr>
        <w:noProof/>
        <w:lang w:eastAsia="tr-TR"/>
      </w:rPr>
      <w:pict w14:anchorId="054CBB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6" o:spid="_x0000_s1025" type="#_x0000_t75" style="position:absolute;margin-left:0;margin-top:0;width:538.25pt;height:739.2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7D19" w14:textId="77777777" w:rsidR="009B2B56" w:rsidRDefault="003F5787">
    <w:pPr>
      <w:pStyle w:val="stBilgi"/>
    </w:pPr>
    <w:r>
      <w:rPr>
        <w:noProof/>
        <w:lang w:eastAsia="tr-TR"/>
      </w:rPr>
      <w:pict w14:anchorId="6BC972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7" o:spid="_x0000_s1026" type="#_x0000_t75" style="position:absolute;margin-left:-23.2pt;margin-top:-26.2pt;width:569.75pt;height:778.3pt;z-index:-1;mso-position-horizontal-relative:margin;mso-position-vertical-relative:margin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EF61B" w14:textId="77777777" w:rsidR="009B2B56" w:rsidRDefault="003F5787">
    <w:pPr>
      <w:pStyle w:val="stBilgi"/>
    </w:pPr>
    <w:r>
      <w:rPr>
        <w:noProof/>
        <w:lang w:eastAsia="tr-TR"/>
      </w:rPr>
      <w:pict w14:anchorId="2A3AAC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5" o:spid="_x0000_s1027" type="#_x0000_t75" style="position:absolute;margin-left:0;margin-top:0;width:538.25pt;height:739.2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60C3"/>
    <w:rsid w:val="000007B1"/>
    <w:rsid w:val="00012C3F"/>
    <w:rsid w:val="00034232"/>
    <w:rsid w:val="00034340"/>
    <w:rsid w:val="000466F2"/>
    <w:rsid w:val="000A08F6"/>
    <w:rsid w:val="000D1151"/>
    <w:rsid w:val="000F537C"/>
    <w:rsid w:val="001108BC"/>
    <w:rsid w:val="001300C5"/>
    <w:rsid w:val="001A658D"/>
    <w:rsid w:val="001B7CAD"/>
    <w:rsid w:val="001C5A21"/>
    <w:rsid w:val="0026781E"/>
    <w:rsid w:val="00282E10"/>
    <w:rsid w:val="00294A89"/>
    <w:rsid w:val="002D1E40"/>
    <w:rsid w:val="002E5478"/>
    <w:rsid w:val="002F01DA"/>
    <w:rsid w:val="00330BB8"/>
    <w:rsid w:val="0035277A"/>
    <w:rsid w:val="00374301"/>
    <w:rsid w:val="003F5787"/>
    <w:rsid w:val="004017C5"/>
    <w:rsid w:val="00440F45"/>
    <w:rsid w:val="004566E9"/>
    <w:rsid w:val="0045709C"/>
    <w:rsid w:val="004F2289"/>
    <w:rsid w:val="004F4B79"/>
    <w:rsid w:val="0051757D"/>
    <w:rsid w:val="00525D43"/>
    <w:rsid w:val="00535844"/>
    <w:rsid w:val="005804E8"/>
    <w:rsid w:val="0058510C"/>
    <w:rsid w:val="006136A9"/>
    <w:rsid w:val="0066437D"/>
    <w:rsid w:val="006D50EE"/>
    <w:rsid w:val="00711F55"/>
    <w:rsid w:val="007229B5"/>
    <w:rsid w:val="008036D4"/>
    <w:rsid w:val="0089441A"/>
    <w:rsid w:val="008F4BA0"/>
    <w:rsid w:val="009762B0"/>
    <w:rsid w:val="009B2B56"/>
    <w:rsid w:val="00A10836"/>
    <w:rsid w:val="00A23EE5"/>
    <w:rsid w:val="00A92102"/>
    <w:rsid w:val="00AD3E2D"/>
    <w:rsid w:val="00AE0926"/>
    <w:rsid w:val="00AF60C3"/>
    <w:rsid w:val="00B45B2E"/>
    <w:rsid w:val="00BB6BA1"/>
    <w:rsid w:val="00BF3387"/>
    <w:rsid w:val="00BF3ED7"/>
    <w:rsid w:val="00C31D4E"/>
    <w:rsid w:val="00D54603"/>
    <w:rsid w:val="00D56529"/>
    <w:rsid w:val="00DA1367"/>
    <w:rsid w:val="00E07753"/>
    <w:rsid w:val="00E44203"/>
    <w:rsid w:val="00E476AB"/>
    <w:rsid w:val="00F4142B"/>
    <w:rsid w:val="00F652A3"/>
    <w:rsid w:val="00FA01C1"/>
    <w:rsid w:val="00FA094D"/>
    <w:rsid w:val="00FB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5586C0"/>
  <w15:docId w15:val="{E8D6D4F7-5B6E-4EA2-9BF3-E85335CA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C3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4F228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4F2289"/>
    <w:rPr>
      <w:rFonts w:cs="Times New Roman"/>
    </w:rPr>
  </w:style>
  <w:style w:type="character" w:styleId="Kpr">
    <w:name w:val="Hyperlink"/>
    <w:uiPriority w:val="99"/>
    <w:semiHidden/>
    <w:rsid w:val="00C31D4E"/>
    <w:rPr>
      <w:rFonts w:cs="Times New Roman"/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374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han\Documents\&#214;zel%20Office%20&#350;ablonlar&#305;\G&#252;zel%20Yaz&#305;%20Defteri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2</Template>
  <TotalTime>4</TotalTime>
  <Pages>2</Pages>
  <Words>84</Words>
  <Characters>484</Characters>
  <Application>Microsoft Office Word</Application>
  <DocSecurity>0</DocSecurity>
  <Lines>4</Lines>
  <Paragraphs>1</Paragraphs>
  <ScaleCrop>false</ScaleCrop>
  <Company>NouS/TncTR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Ayhan KOÇAK DENEME ŞABLONU</dc:title>
  <dc:subject/>
  <dc:creator>Ayhan</dc:creator>
  <cp:keywords/>
  <dc:description/>
  <cp:lastModifiedBy>SERKAN DEMİR</cp:lastModifiedBy>
  <cp:revision>5</cp:revision>
  <cp:lastPrinted>2020-10-29T16:24:00Z</cp:lastPrinted>
  <dcterms:created xsi:type="dcterms:W3CDTF">2021-01-03T15:38:00Z</dcterms:created>
  <dcterms:modified xsi:type="dcterms:W3CDTF">2021-12-07T12:51:00Z</dcterms:modified>
</cp:coreProperties>
</file>