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A5B64" w14:textId="77777777" w:rsidR="00423C0D" w:rsidRPr="00C67AB6" w:rsidRDefault="00ED56A9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0F782167">
          <v:group id="Group 25" o:spid="_x0000_s1026" style="position:absolute;margin-left:-16.85pt;margin-top:5.65pt;width:521.25pt;height:36.85pt;z-index:-1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rect id="Rectangle 5" o:spid="_x0000_s102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f5496" strokeweight="1.5pt">
                <v:fill opacity="0"/>
              </v:rect>
              <v:rect id="Rectangle 10" o:spid="_x0000_s102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eeaf6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f5496" strokeweight="1.5pt"/>
            <v:shape id="AutoShape 17" o:spid="_x0000_s103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f5496" strokeweight="1.5pt"/>
          </v:group>
        </w:pict>
      </w:r>
      <w:r w:rsidR="00423C0D">
        <w:rPr>
          <w:rFonts w:ascii="Alfabelen1 Normal" w:hAnsi="Alfabelen1 Normal"/>
          <w:color w:val="FF0000"/>
          <w:sz w:val="72"/>
          <w:szCs w:val="72"/>
        </w:rPr>
        <w:t>Gör</w:t>
      </w:r>
      <w:r w:rsidR="00423C0D">
        <w:rPr>
          <w:rFonts w:ascii="Alfabelen1 Normal" w:hAnsi="Alfabelen1 Normal"/>
          <w:color w:val="3366FF"/>
          <w:sz w:val="72"/>
          <w:szCs w:val="72"/>
        </w:rPr>
        <w:t>kem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der</w:t>
      </w:r>
      <w:r w:rsidR="00423C0D">
        <w:rPr>
          <w:rFonts w:ascii="Alfabelen1 Normal" w:hAnsi="Alfabelen1 Normal"/>
          <w:color w:val="3366FF"/>
          <w:sz w:val="72"/>
          <w:szCs w:val="72"/>
        </w:rPr>
        <w:t>gi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o</w:t>
      </w:r>
      <w:r w:rsidR="00423C0D">
        <w:rPr>
          <w:rFonts w:ascii="Alfabelen1 Normal" w:hAnsi="Alfabelen1 Normal"/>
          <w:color w:val="3366FF"/>
          <w:sz w:val="72"/>
          <w:szCs w:val="72"/>
        </w:rPr>
        <w:t>ku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du. </w:t>
      </w:r>
      <w:r w:rsidR="00423C0D" w:rsidRPr="00C67AB6">
        <w:rPr>
          <w:rFonts w:ascii="Alfabelen1 Normal" w:hAnsi="Alfabelen1 Normal"/>
          <w:color w:val="FF0000"/>
          <w:sz w:val="72"/>
          <w:szCs w:val="72"/>
        </w:rPr>
        <w:t xml:space="preserve"> </w:t>
      </w:r>
    </w:p>
    <w:p w14:paraId="66110B4E" w14:textId="77777777" w:rsidR="00423C0D" w:rsidRPr="00C67AB6" w:rsidRDefault="00ED56A9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0EA6382C">
          <v:group id="Group 32" o:spid="_x0000_s1032" style="position:absolute;margin-left:-16.85pt;margin-top:5.65pt;width:521.25pt;height:36.85pt;z-index:-11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03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rect id="Rectangle 34" o:spid="_x0000_s1034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f5496" strokeweight="1.5pt">
                <v:fill opacity="0"/>
              </v:rect>
              <v:rect id="Rectangle 35" o:spid="_x0000_s1035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eeaf6" strokecolor="#c00000" strokeweight="1pt">
                <v:stroke dashstyle="dash"/>
              </v:rect>
            </v:group>
            <v:shape id="AutoShape 36" o:spid="_x0000_s103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f5496" strokeweight="1.5pt"/>
            <v:shape id="AutoShape 37" o:spid="_x0000_s103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f5496" strokeweight="1.5pt"/>
          </v:group>
        </w:pict>
      </w:r>
      <w:r w:rsidR="00423C0D">
        <w:rPr>
          <w:rFonts w:ascii="Alfabelen1 Normal" w:hAnsi="Alfabelen1 Normal"/>
          <w:color w:val="FF0000"/>
          <w:sz w:val="72"/>
          <w:szCs w:val="72"/>
        </w:rPr>
        <w:t>Yen</w:t>
      </w:r>
      <w:r w:rsidR="00423C0D">
        <w:rPr>
          <w:rFonts w:ascii="Alfabelen1 Normal" w:hAnsi="Alfabelen1 Normal"/>
          <w:color w:val="3366FF"/>
          <w:sz w:val="72"/>
          <w:szCs w:val="72"/>
        </w:rPr>
        <w:t>gem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ga</w:t>
      </w:r>
      <w:r w:rsidR="00423C0D">
        <w:rPr>
          <w:rFonts w:ascii="Alfabelen1 Normal" w:hAnsi="Alfabelen1 Normal"/>
          <w:color w:val="3366FF"/>
          <w:sz w:val="72"/>
          <w:szCs w:val="72"/>
        </w:rPr>
        <w:t>ze</w:t>
      </w:r>
      <w:r w:rsidR="00423C0D">
        <w:rPr>
          <w:rFonts w:ascii="Alfabelen1 Normal" w:hAnsi="Alfabelen1 Normal"/>
          <w:color w:val="FF0000"/>
          <w:sz w:val="72"/>
          <w:szCs w:val="72"/>
        </w:rPr>
        <w:t>te al</w:t>
      </w:r>
      <w:r w:rsidR="00423C0D">
        <w:rPr>
          <w:rFonts w:ascii="Alfabelen1 Normal" w:hAnsi="Alfabelen1 Normal"/>
          <w:color w:val="3366FF"/>
          <w:sz w:val="72"/>
          <w:szCs w:val="72"/>
        </w:rPr>
        <w:t>dı.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</w:t>
      </w:r>
    </w:p>
    <w:p w14:paraId="36EB9278" w14:textId="77777777" w:rsidR="00423C0D" w:rsidRPr="00C67AB6" w:rsidRDefault="00ED56A9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19C5BBF7">
          <v:group id="Group 38" o:spid="_x0000_s1038" style="position:absolute;margin-left:-16.85pt;margin-top:5.65pt;width:521.25pt;height:36.85pt;z-index:-1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<v:group id="Group 39" o:spid="_x0000_s103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<v:rect id="Rectangle 40" o:spid="_x0000_s1040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f5496" strokeweight="1.5pt">
                <v:fill opacity="0"/>
              </v:rect>
              <v:rect id="Rectangle 41" o:spid="_x0000_s1041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eeaf6" strokecolor="#c00000" strokeweight="1pt">
                <v:stroke dashstyle="dash"/>
              </v:rect>
            </v:group>
            <v:shape id="AutoShape 42" o:spid="_x0000_s104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f5496" strokeweight="1.5pt"/>
            <v:shape id="AutoShape 43" o:spid="_x0000_s104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f5496" strokeweight="1.5pt"/>
          </v:group>
        </w:pict>
      </w:r>
      <w:r w:rsidR="00423C0D">
        <w:rPr>
          <w:rFonts w:ascii="Alfabelen1 Normal" w:hAnsi="Alfabelen1 Normal"/>
          <w:color w:val="FF0000"/>
          <w:sz w:val="72"/>
          <w:szCs w:val="72"/>
        </w:rPr>
        <w:t>Gü</w:t>
      </w:r>
      <w:r w:rsidR="00423C0D">
        <w:rPr>
          <w:rFonts w:ascii="Alfabelen1 Normal" w:hAnsi="Alfabelen1 Normal"/>
          <w:color w:val="3366FF"/>
          <w:sz w:val="72"/>
          <w:szCs w:val="72"/>
        </w:rPr>
        <w:t>zel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çiz</w:t>
      </w:r>
      <w:r w:rsidR="00423C0D">
        <w:rPr>
          <w:rFonts w:ascii="Alfabelen1 Normal" w:hAnsi="Alfabelen1 Normal"/>
          <w:color w:val="3366FF"/>
          <w:sz w:val="72"/>
          <w:szCs w:val="72"/>
        </w:rPr>
        <w:t>gi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çiz</w:t>
      </w:r>
      <w:r w:rsidR="00423C0D">
        <w:rPr>
          <w:rFonts w:ascii="Alfabelen1 Normal" w:hAnsi="Alfabelen1 Normal"/>
          <w:color w:val="3366FF"/>
          <w:sz w:val="72"/>
          <w:szCs w:val="72"/>
        </w:rPr>
        <w:t>di.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</w:t>
      </w:r>
    </w:p>
    <w:p w14:paraId="065EC4FD" w14:textId="77777777" w:rsidR="00423C0D" w:rsidRPr="00C67AB6" w:rsidRDefault="00ED56A9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51C8AD40">
          <v:group id="Group 44" o:spid="_x0000_s1044" style="position:absolute;margin-left:-16.85pt;margin-top:5.65pt;width:521.25pt;height:36.85pt;z-index:-9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<v:group id="Group 45" o:spid="_x0000_s104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rect id="Rectangle 46" o:spid="_x0000_s1046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f5496" strokeweight="1.5pt">
                <v:fill opacity="0"/>
              </v:rect>
              <v:rect id="Rectangle 47" o:spid="_x0000_s1047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eeaf6" strokecolor="#c00000" strokeweight="1pt">
                <v:stroke dashstyle="dash"/>
              </v:rect>
            </v:group>
            <v:shape id="AutoShape 48" o:spid="_x0000_s104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f5496" strokeweight="1.5pt"/>
            <v:shape id="AutoShape 49" o:spid="_x0000_s104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f5496" strokeweight="1.5pt"/>
          </v:group>
        </w:pict>
      </w:r>
      <w:r w:rsidR="00423C0D">
        <w:rPr>
          <w:rFonts w:ascii="Alfabelen1 Normal" w:hAnsi="Alfabelen1 Normal"/>
          <w:color w:val="FF0000"/>
          <w:sz w:val="72"/>
          <w:szCs w:val="72"/>
        </w:rPr>
        <w:t>Go</w:t>
      </w:r>
      <w:r w:rsidR="00423C0D">
        <w:rPr>
          <w:rFonts w:ascii="Alfabelen1 Normal" w:hAnsi="Alfabelen1 Normal"/>
          <w:color w:val="3366FF"/>
          <w:sz w:val="72"/>
          <w:szCs w:val="72"/>
        </w:rPr>
        <w:t>ril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ge</w:t>
      </w:r>
      <w:r w:rsidR="00423C0D">
        <w:rPr>
          <w:rFonts w:ascii="Alfabelen1 Normal" w:hAnsi="Alfabelen1 Normal"/>
          <w:color w:val="3366FF"/>
          <w:sz w:val="72"/>
          <w:szCs w:val="72"/>
        </w:rPr>
        <w:t>çit</w:t>
      </w:r>
      <w:r w:rsidR="00423C0D">
        <w:rPr>
          <w:rFonts w:ascii="Alfabelen1 Normal" w:hAnsi="Alfabelen1 Normal"/>
          <w:color w:val="FF0000"/>
          <w:sz w:val="72"/>
          <w:szCs w:val="72"/>
        </w:rPr>
        <w:t>ten</w:t>
      </w:r>
      <w:r w:rsidR="00423C0D">
        <w:rPr>
          <w:rFonts w:ascii="Alfabelen1 Normal" w:hAnsi="Alfabelen1 Normal"/>
          <w:color w:val="3366FF"/>
          <w:sz w:val="72"/>
          <w:szCs w:val="72"/>
        </w:rPr>
        <w:t xml:space="preserve"> </w:t>
      </w:r>
      <w:r w:rsidR="00423C0D">
        <w:rPr>
          <w:rFonts w:ascii="Alfabelen1 Normal" w:hAnsi="Alfabelen1 Normal"/>
          <w:color w:val="FF0000"/>
          <w:sz w:val="72"/>
          <w:szCs w:val="72"/>
        </w:rPr>
        <w:t>geç</w:t>
      </w:r>
      <w:r w:rsidR="00423C0D">
        <w:rPr>
          <w:rFonts w:ascii="Alfabelen1 Normal" w:hAnsi="Alfabelen1 Normal"/>
          <w:color w:val="3366FF"/>
          <w:sz w:val="72"/>
          <w:szCs w:val="72"/>
        </w:rPr>
        <w:t>ti</w:t>
      </w:r>
      <w:r w:rsidR="00423C0D">
        <w:rPr>
          <w:rFonts w:ascii="Alfabelen1 Normal" w:hAnsi="Alfabelen1 Normal"/>
          <w:color w:val="FF0000"/>
          <w:sz w:val="72"/>
          <w:szCs w:val="72"/>
        </w:rPr>
        <w:t>.</w:t>
      </w:r>
    </w:p>
    <w:p w14:paraId="7CB7C4A5" w14:textId="77777777" w:rsidR="00423C0D" w:rsidRPr="00C67AB6" w:rsidRDefault="00ED56A9" w:rsidP="00D72933">
      <w:pPr>
        <w:tabs>
          <w:tab w:val="left" w:pos="3405"/>
        </w:tabs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1AAB44C6">
          <v:group id="Group 50" o:spid="_x0000_s1050" style="position:absolute;margin-left:-16.85pt;margin-top:5.65pt;width:521.25pt;height:36.85pt;z-index:-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05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rect id="Rectangle 52" o:spid="_x0000_s1052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f5496" strokeweight="1.5pt">
                <v:fill opacity="0"/>
              </v:rect>
              <v:rect id="Rectangle 53" o:spid="_x0000_s1053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eeaf6" strokecolor="#c00000" strokeweight="1pt">
                <v:stroke dashstyle="dash"/>
              </v:rect>
            </v:group>
            <v:shape id="AutoShape 54" o:spid="_x0000_s105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f5496" strokeweight="1.5pt"/>
            <v:shape id="AutoShape 55" o:spid="_x0000_s105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f5496" strokeweight="1.5pt"/>
          </v:group>
        </w:pict>
      </w:r>
      <w:r w:rsidR="00423C0D">
        <w:rPr>
          <w:rFonts w:ascii="Alfabelen1 Normal" w:hAnsi="Alfabelen1 Normal"/>
          <w:color w:val="3366FF"/>
          <w:sz w:val="72"/>
          <w:szCs w:val="72"/>
        </w:rPr>
        <w:t>Göl</w:t>
      </w:r>
      <w:r w:rsidR="00423C0D" w:rsidRPr="00631E40">
        <w:rPr>
          <w:rFonts w:ascii="Alfabelen1 Normal" w:hAnsi="Alfabelen1 Normal"/>
          <w:color w:val="FF0000"/>
          <w:sz w:val="72"/>
          <w:szCs w:val="72"/>
        </w:rPr>
        <w:t>de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ge</w:t>
      </w:r>
      <w:r w:rsidR="00423C0D">
        <w:rPr>
          <w:rFonts w:ascii="Alfabelen1 Normal" w:hAnsi="Alfabelen1 Normal"/>
          <w:color w:val="3366FF"/>
          <w:sz w:val="72"/>
          <w:szCs w:val="72"/>
        </w:rPr>
        <w:t>miy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le </w:t>
      </w:r>
      <w:r w:rsidR="00423C0D">
        <w:rPr>
          <w:rFonts w:ascii="Alfabelen1 Normal" w:hAnsi="Alfabelen1 Normal"/>
          <w:color w:val="3366FF"/>
          <w:sz w:val="72"/>
          <w:szCs w:val="72"/>
        </w:rPr>
        <w:t>gez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dik. </w:t>
      </w:r>
    </w:p>
    <w:p w14:paraId="30FFEAA0" w14:textId="77777777" w:rsidR="00423C0D" w:rsidRPr="00C67AB6" w:rsidRDefault="00ED56A9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377A0F36">
          <v:group id="Group 56" o:spid="_x0000_s1056" style="position:absolute;margin-left:-16.85pt;margin-top:5.65pt;width:521.25pt;height:36.85pt;z-index:-7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05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rect id="Rectangle 58" o:spid="_x0000_s105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f5496" strokeweight="1.5pt">
                <v:fill opacity="0"/>
              </v:rect>
              <v:rect id="Rectangle 59" o:spid="_x0000_s105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eeaf6" strokecolor="#c00000" strokeweight="1pt">
                <v:stroke dashstyle="dash"/>
              </v:rect>
            </v:group>
            <v:shape id="AutoShape 60" o:spid="_x0000_s106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f5496" strokeweight="1.5pt"/>
            <v:shape id="AutoShape 61" o:spid="_x0000_s106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f5496" strokeweight="1.5pt"/>
          </v:group>
        </w:pict>
      </w:r>
      <w:r w:rsidR="00423C0D">
        <w:rPr>
          <w:rFonts w:ascii="Alfabelen1 Normal" w:hAnsi="Alfabelen1 Normal"/>
          <w:color w:val="FF0000"/>
          <w:sz w:val="72"/>
          <w:szCs w:val="72"/>
        </w:rPr>
        <w:t>Gar</w:t>
      </w:r>
      <w:r w:rsidR="00423C0D">
        <w:rPr>
          <w:rFonts w:ascii="Alfabelen1 Normal" w:hAnsi="Alfabelen1 Normal"/>
          <w:color w:val="3366FF"/>
          <w:sz w:val="72"/>
          <w:szCs w:val="72"/>
        </w:rPr>
        <w:t>son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ga</w:t>
      </w:r>
      <w:r w:rsidR="00423C0D">
        <w:rPr>
          <w:rFonts w:ascii="Alfabelen1 Normal" w:hAnsi="Alfabelen1 Normal"/>
          <w:color w:val="3366FF"/>
          <w:sz w:val="72"/>
          <w:szCs w:val="72"/>
        </w:rPr>
        <w:t>ze</w:t>
      </w:r>
      <w:r w:rsidR="00423C0D">
        <w:rPr>
          <w:rFonts w:ascii="Alfabelen1 Normal" w:hAnsi="Alfabelen1 Normal"/>
          <w:color w:val="FF0000"/>
          <w:sz w:val="72"/>
          <w:szCs w:val="72"/>
        </w:rPr>
        <w:t>te ge</w:t>
      </w:r>
      <w:r w:rsidR="00423C0D">
        <w:rPr>
          <w:rFonts w:ascii="Alfabelen1 Normal" w:hAnsi="Alfabelen1 Normal"/>
          <w:color w:val="3366FF"/>
          <w:sz w:val="72"/>
          <w:szCs w:val="72"/>
        </w:rPr>
        <w:t>tir</w:t>
      </w:r>
      <w:r w:rsidR="00423C0D" w:rsidRPr="00631E40">
        <w:rPr>
          <w:rFonts w:ascii="Alfabelen1 Normal" w:hAnsi="Alfabelen1 Normal"/>
          <w:color w:val="FF0000"/>
          <w:sz w:val="72"/>
          <w:szCs w:val="72"/>
        </w:rPr>
        <w:t>di</w:t>
      </w:r>
      <w:r w:rsidR="00423C0D">
        <w:rPr>
          <w:rFonts w:ascii="Alfabelen1 Normal" w:hAnsi="Alfabelen1 Normal"/>
          <w:color w:val="FF0000"/>
          <w:sz w:val="72"/>
          <w:szCs w:val="72"/>
        </w:rPr>
        <w:t>.</w:t>
      </w:r>
    </w:p>
    <w:p w14:paraId="64D8B931" w14:textId="77777777" w:rsidR="00423C0D" w:rsidRPr="00C67AB6" w:rsidRDefault="00ED56A9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60A655B2">
          <v:group id="Group 62" o:spid="_x0000_s1062" style="position:absolute;margin-left:-16.85pt;margin-top:5.65pt;width:521.25pt;height:36.85pt;z-index:-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<v:group id="Group 63" o:spid="_x0000_s106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rect id="Rectangle 64" o:spid="_x0000_s1064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f5496" strokeweight="1.5pt">
                <v:fill opacity="0"/>
              </v:rect>
              <v:rect id="Rectangle 65" o:spid="_x0000_s1065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eeaf6" strokecolor="#c00000" strokeweight="1pt">
                <v:stroke dashstyle="dash"/>
              </v:rect>
            </v:group>
            <v:shape id="AutoShape 66" o:spid="_x0000_s106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f5496" strokeweight="1.5pt"/>
            <v:shape id="AutoShape 67" o:spid="_x0000_s106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f5496" strokeweight="1.5pt"/>
          </v:group>
        </w:pict>
      </w:r>
      <w:r w:rsidR="00423C0D">
        <w:rPr>
          <w:rFonts w:ascii="Alfabelen1 Normal" w:hAnsi="Alfabelen1 Normal"/>
          <w:color w:val="FF0000"/>
          <w:sz w:val="72"/>
          <w:szCs w:val="72"/>
        </w:rPr>
        <w:t>De</w:t>
      </w:r>
      <w:r w:rsidR="00423C0D">
        <w:rPr>
          <w:rFonts w:ascii="Alfabelen1 Normal" w:hAnsi="Alfabelen1 Normal"/>
          <w:color w:val="3366FF"/>
          <w:sz w:val="72"/>
          <w:szCs w:val="72"/>
        </w:rPr>
        <w:t>niz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de </w:t>
      </w:r>
      <w:r w:rsidR="00423C0D">
        <w:rPr>
          <w:rFonts w:ascii="Alfabelen1 Normal" w:hAnsi="Alfabelen1 Normal"/>
          <w:color w:val="3366FF"/>
          <w:sz w:val="72"/>
          <w:szCs w:val="72"/>
        </w:rPr>
        <w:t xml:space="preserve">çok </w:t>
      </w:r>
      <w:r w:rsidR="00423C0D">
        <w:rPr>
          <w:rFonts w:ascii="Alfabelen1 Normal" w:hAnsi="Alfabelen1 Normal"/>
          <w:color w:val="FF0000"/>
          <w:sz w:val="72"/>
          <w:szCs w:val="72"/>
        </w:rPr>
        <w:t>dal</w:t>
      </w:r>
      <w:r w:rsidR="00423C0D">
        <w:rPr>
          <w:rFonts w:ascii="Alfabelen1 Normal" w:hAnsi="Alfabelen1 Normal"/>
          <w:color w:val="3366FF"/>
          <w:sz w:val="72"/>
          <w:szCs w:val="72"/>
        </w:rPr>
        <w:t>ga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var.</w:t>
      </w:r>
    </w:p>
    <w:p w14:paraId="69456810" w14:textId="77777777" w:rsidR="00423C0D" w:rsidRPr="00C67AB6" w:rsidRDefault="00ED56A9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683267A7">
          <v:group id="Group 68" o:spid="_x0000_s1068" style="position:absolute;margin-left:-16.85pt;margin-top:5.65pt;width:521.25pt;height:36.85pt;z-index:-5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06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070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" strokeweight="1.5pt">
                <v:fill opacity="0"/>
              </v:rect>
              <v:rect id="Rectangle 71" o:spid="_x0000_s1071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" strokecolor="#c00000" strokeweight="1pt">
                <v:stroke dashstyle="dash"/>
              </v:rect>
            </v:group>
            <v:shape id="AutoShape 72" o:spid="_x0000_s107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" strokeweight="1.5pt"/>
            <v:shape id="AutoShape 73" o:spid="_x0000_s107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" strokeweight="1.5pt"/>
          </v:group>
        </w:pict>
      </w:r>
      <w:r w:rsidR="00423C0D">
        <w:rPr>
          <w:rFonts w:ascii="Alfabelen1 Normal" w:hAnsi="Alfabelen1 Normal"/>
          <w:color w:val="FF0000"/>
          <w:sz w:val="72"/>
          <w:szCs w:val="72"/>
        </w:rPr>
        <w:t>Yen</w:t>
      </w:r>
      <w:r w:rsidR="00423C0D">
        <w:rPr>
          <w:rFonts w:ascii="Alfabelen1 Normal" w:hAnsi="Alfabelen1 Normal"/>
          <w:color w:val="3366FF"/>
          <w:sz w:val="72"/>
          <w:szCs w:val="72"/>
        </w:rPr>
        <w:t>gem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göm</w:t>
      </w:r>
      <w:r w:rsidR="00423C0D">
        <w:rPr>
          <w:rFonts w:ascii="Alfabelen1 Normal" w:hAnsi="Alfabelen1 Normal"/>
          <w:color w:val="3366FF"/>
          <w:sz w:val="72"/>
          <w:szCs w:val="72"/>
        </w:rPr>
        <w:t>lek</w:t>
      </w:r>
      <w:r w:rsidR="00423C0D" w:rsidRPr="001C77FD">
        <w:rPr>
          <w:rFonts w:ascii="Alfabelen1 Normal" w:hAnsi="Alfabelen1 Normal"/>
          <w:color w:val="FF0000"/>
          <w:sz w:val="72"/>
          <w:szCs w:val="72"/>
        </w:rPr>
        <w:t>lı</w:t>
      </w:r>
      <w:r w:rsidR="00423C0D">
        <w:rPr>
          <w:rFonts w:ascii="Alfabelen1 Normal" w:hAnsi="Alfabelen1 Normal"/>
          <w:color w:val="3366FF"/>
          <w:sz w:val="72"/>
          <w:szCs w:val="72"/>
        </w:rPr>
        <w:t xml:space="preserve"> al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dı. </w:t>
      </w:r>
    </w:p>
    <w:p w14:paraId="26B610CB" w14:textId="77777777" w:rsidR="00423C0D" w:rsidRPr="00C67AB6" w:rsidRDefault="00ED56A9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70BF5146">
          <v:group id="Group 74" o:spid="_x0000_s1074" style="position:absolute;margin-left:-16.85pt;margin-top:5.65pt;width:521.25pt;height:36.85pt;z-index:-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<v:group id="Group 75" o:spid="_x0000_s107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rect id="Rectangle 76" o:spid="_x0000_s1076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f5496" strokeweight="1.5pt">
                <v:fill opacity="0"/>
              </v:rect>
              <v:rect id="Rectangle 77" o:spid="_x0000_s1077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eeaf6" strokecolor="#c00000" strokeweight="1pt">
                <v:stroke dashstyle="dash"/>
              </v:rect>
            </v:group>
            <v:shape id="AutoShape 78" o:spid="_x0000_s107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f5496" strokeweight="1.5pt"/>
            <v:shape id="AutoShape 79" o:spid="_x0000_s107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f5496" strokeweight="1.5pt"/>
          </v:group>
        </w:pict>
      </w:r>
      <w:r w:rsidR="00423C0D">
        <w:rPr>
          <w:rFonts w:ascii="Alfabelen1 Normal" w:hAnsi="Alfabelen1 Normal"/>
          <w:color w:val="FF0000"/>
          <w:sz w:val="72"/>
          <w:szCs w:val="72"/>
        </w:rPr>
        <w:t>Gi</w:t>
      </w:r>
      <w:r w:rsidR="00423C0D">
        <w:rPr>
          <w:rFonts w:ascii="Alfabelen1 Normal" w:hAnsi="Alfabelen1 Normal"/>
          <w:color w:val="3366FF"/>
          <w:sz w:val="72"/>
          <w:szCs w:val="72"/>
        </w:rPr>
        <w:t>zem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çok </w:t>
      </w:r>
      <w:r w:rsidR="00423C0D">
        <w:rPr>
          <w:rFonts w:ascii="Alfabelen1 Normal" w:hAnsi="Alfabelen1 Normal"/>
          <w:color w:val="3366FF"/>
          <w:sz w:val="72"/>
          <w:szCs w:val="72"/>
        </w:rPr>
        <w:t>bil</w:t>
      </w:r>
      <w:r w:rsidR="00423C0D">
        <w:rPr>
          <w:rFonts w:ascii="Alfabelen1 Normal" w:hAnsi="Alfabelen1 Normal"/>
          <w:color w:val="FF0000"/>
          <w:sz w:val="72"/>
          <w:szCs w:val="72"/>
        </w:rPr>
        <w:t>gi</w:t>
      </w:r>
      <w:r w:rsidR="00423C0D">
        <w:rPr>
          <w:rFonts w:ascii="Alfabelen1 Normal" w:hAnsi="Alfabelen1 Normal"/>
          <w:color w:val="3366FF"/>
          <w:sz w:val="72"/>
          <w:szCs w:val="72"/>
        </w:rPr>
        <w:t>li</w:t>
      </w:r>
      <w:r w:rsidR="00423C0D" w:rsidRPr="00517ABC">
        <w:rPr>
          <w:rFonts w:ascii="Alfabelen1 Normal" w:hAnsi="Alfabelen1 Normal"/>
          <w:color w:val="FF0000"/>
          <w:sz w:val="72"/>
          <w:szCs w:val="72"/>
        </w:rPr>
        <w:t>dir</w:t>
      </w:r>
      <w:r w:rsidR="00423C0D">
        <w:rPr>
          <w:rFonts w:ascii="Alfabelen1 Normal" w:hAnsi="Alfabelen1 Normal"/>
          <w:color w:val="3366FF"/>
          <w:sz w:val="72"/>
          <w:szCs w:val="72"/>
        </w:rPr>
        <w:t>.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</w:t>
      </w:r>
    </w:p>
    <w:p w14:paraId="31AF1390" w14:textId="77777777" w:rsidR="00423C0D" w:rsidRPr="00C67AB6" w:rsidRDefault="00ED56A9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769DE1F0">
          <v:group id="Group 80" o:spid="_x0000_s1080" style="position:absolute;margin-left:-16.85pt;margin-top:5.65pt;width:521.25pt;height:36.85pt;z-index:-3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<v:group id="Group 81" o:spid="_x0000_s108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ect id="Rectangle 82" o:spid="_x0000_s1082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f5496" strokeweight="1.5pt">
                <v:fill opacity="0"/>
              </v:rect>
              <v:rect id="Rectangle 83" o:spid="_x0000_s1083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eeaf6" strokecolor="#c00000" strokeweight="1pt">
                <v:stroke dashstyle="dash"/>
              </v:rect>
            </v:group>
            <v:shape id="AutoShape 84" o:spid="_x0000_s108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f5496" strokeweight="1.5pt"/>
            <v:shape id="AutoShape 85" o:spid="_x0000_s108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f5496" strokeweight="1.5pt"/>
          </v:group>
        </w:pict>
      </w:r>
      <w:r w:rsidR="00423C0D">
        <w:rPr>
          <w:rFonts w:ascii="Alfabelen1 Normal" w:hAnsi="Alfabelen1 Normal"/>
          <w:color w:val="FF0000"/>
          <w:sz w:val="72"/>
          <w:szCs w:val="72"/>
        </w:rPr>
        <w:t>De</w:t>
      </w:r>
      <w:r w:rsidR="00423C0D">
        <w:rPr>
          <w:rFonts w:ascii="Alfabelen1 Normal" w:hAnsi="Alfabelen1 Normal"/>
          <w:color w:val="3366FF"/>
          <w:sz w:val="72"/>
          <w:szCs w:val="72"/>
        </w:rPr>
        <w:t>dem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gi</w:t>
      </w:r>
      <w:r w:rsidR="00423C0D">
        <w:rPr>
          <w:rFonts w:ascii="Alfabelen1 Normal" w:hAnsi="Alfabelen1 Normal"/>
          <w:color w:val="3366FF"/>
          <w:sz w:val="72"/>
          <w:szCs w:val="72"/>
        </w:rPr>
        <w:t>tar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</w:t>
      </w:r>
      <w:r w:rsidR="00423C0D">
        <w:rPr>
          <w:rFonts w:ascii="Alfabelen1 Normal" w:hAnsi="Alfabelen1 Normal"/>
          <w:color w:val="3366FF"/>
          <w:sz w:val="72"/>
          <w:szCs w:val="72"/>
        </w:rPr>
        <w:t>çal</w:t>
      </w:r>
      <w:r w:rsidR="00423C0D">
        <w:rPr>
          <w:rFonts w:ascii="Alfabelen1 Normal" w:hAnsi="Alfabelen1 Normal"/>
          <w:color w:val="FF0000"/>
          <w:sz w:val="72"/>
          <w:szCs w:val="72"/>
        </w:rPr>
        <w:t>dı</w:t>
      </w:r>
      <w:r w:rsidR="00423C0D">
        <w:rPr>
          <w:rFonts w:ascii="Alfabelen1 Normal" w:hAnsi="Alfabelen1 Normal"/>
          <w:color w:val="3366FF"/>
          <w:sz w:val="72"/>
          <w:szCs w:val="72"/>
        </w:rPr>
        <w:t xml:space="preserve">. 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</w:t>
      </w:r>
    </w:p>
    <w:p w14:paraId="248E50A8" w14:textId="77777777" w:rsidR="00423C0D" w:rsidRPr="00C67AB6" w:rsidRDefault="00ED56A9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21F1A99A">
          <v:group id="Group 86" o:spid="_x0000_s1086" style="position:absolute;margin-left:-16.85pt;margin-top:5.65pt;width:521.25pt;height:36.85pt;z-index:-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08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rect id="Rectangle 88" o:spid="_x0000_s108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f5496" strokeweight="1.5pt">
                <v:fill opacity="0"/>
              </v:rect>
              <v:rect id="Rectangle 89" o:spid="_x0000_s108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eeaf6" strokecolor="#c00000" strokeweight="1pt">
                <v:stroke dashstyle="dash"/>
              </v:rect>
            </v:group>
            <v:shape id="AutoShape 90" o:spid="_x0000_s109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f5496" strokeweight="1.5pt"/>
            <v:shape id="AutoShape 91" o:spid="_x0000_s109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f5496" strokeweight="1.5pt"/>
          </v:group>
        </w:pict>
      </w:r>
      <w:r w:rsidR="00423C0D">
        <w:rPr>
          <w:rFonts w:ascii="Alfabelen1 Normal" w:hAnsi="Alfabelen1 Normal"/>
          <w:color w:val="FF0000"/>
          <w:sz w:val="72"/>
          <w:szCs w:val="72"/>
        </w:rPr>
        <w:t>Gün</w:t>
      </w:r>
      <w:r w:rsidR="00423C0D">
        <w:rPr>
          <w:rFonts w:ascii="Alfabelen1 Normal" w:hAnsi="Alfabelen1 Normal"/>
          <w:color w:val="3366FF"/>
          <w:sz w:val="72"/>
          <w:szCs w:val="72"/>
        </w:rPr>
        <w:t>düz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ör</w:t>
      </w:r>
      <w:r w:rsidR="00423C0D">
        <w:rPr>
          <w:rFonts w:ascii="Alfabelen1 Normal" w:hAnsi="Alfabelen1 Normal"/>
          <w:color w:val="3366FF"/>
          <w:sz w:val="72"/>
          <w:szCs w:val="72"/>
        </w:rPr>
        <w:t>gü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ör</w:t>
      </w:r>
      <w:r w:rsidR="00423C0D">
        <w:rPr>
          <w:rFonts w:ascii="Alfabelen1 Normal" w:hAnsi="Alfabelen1 Normal"/>
          <w:color w:val="3366FF"/>
          <w:sz w:val="72"/>
          <w:szCs w:val="72"/>
        </w:rPr>
        <w:t>dü.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</w:t>
      </w:r>
    </w:p>
    <w:p w14:paraId="02B9129A" w14:textId="77777777" w:rsidR="00A97E77" w:rsidRDefault="00ED56A9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4F0444B2">
          <v:group id="_x0000_s1092" style="position:absolute;margin-left:-18pt;margin-top:8.8pt;width:521.25pt;height:36.85pt;z-index:-1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09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rect id="Rectangle 88" o:spid="_x0000_s1094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f5496" strokeweight="1.5pt">
                <v:fill opacity="0"/>
              </v:rect>
              <v:rect id="Rectangle 89" o:spid="_x0000_s1095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eeaf6" strokecolor="#c00000" strokeweight="1pt">
                <v:stroke dashstyle="dash"/>
              </v:rect>
            </v:group>
            <v:shape id="AutoShape 90" o:spid="_x0000_s109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f5496" strokeweight="1.5pt"/>
            <v:shape id="AutoShape 91" o:spid="_x0000_s109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f5496" strokeweight="1.5pt"/>
          </v:group>
        </w:pict>
      </w:r>
      <w:r w:rsidR="00423C0D">
        <w:rPr>
          <w:rFonts w:ascii="Alfabelen1 Normal" w:hAnsi="Alfabelen1 Normal"/>
          <w:color w:val="FF0000"/>
          <w:sz w:val="72"/>
          <w:szCs w:val="72"/>
        </w:rPr>
        <w:t>Or</w:t>
      </w:r>
      <w:r w:rsidR="00423C0D">
        <w:rPr>
          <w:rFonts w:ascii="Alfabelen1 Normal" w:hAnsi="Alfabelen1 Normal"/>
          <w:color w:val="3366FF"/>
          <w:sz w:val="72"/>
          <w:szCs w:val="72"/>
        </w:rPr>
        <w:t>man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da </w:t>
      </w:r>
      <w:r w:rsidR="00423C0D">
        <w:rPr>
          <w:rFonts w:ascii="Alfabelen1 Normal" w:hAnsi="Alfabelen1 Normal"/>
          <w:color w:val="3366FF"/>
          <w:sz w:val="72"/>
          <w:szCs w:val="72"/>
        </w:rPr>
        <w:t>ge</w:t>
      </w:r>
      <w:r w:rsidR="00423C0D">
        <w:rPr>
          <w:rFonts w:ascii="Alfabelen1 Normal" w:hAnsi="Alfabelen1 Normal"/>
          <w:color w:val="FF0000"/>
          <w:sz w:val="72"/>
          <w:szCs w:val="72"/>
        </w:rPr>
        <w:t>yik gör</w:t>
      </w:r>
      <w:r w:rsidR="00423C0D">
        <w:rPr>
          <w:rFonts w:ascii="Alfabelen1 Normal" w:hAnsi="Alfabelen1 Normal"/>
          <w:color w:val="3366FF"/>
          <w:sz w:val="72"/>
          <w:szCs w:val="72"/>
        </w:rPr>
        <w:t>düm.</w:t>
      </w:r>
      <w:r w:rsidR="00423C0D">
        <w:rPr>
          <w:rFonts w:ascii="Alfabelen1 Normal" w:hAnsi="Alfabelen1 Normal"/>
          <w:color w:val="FF0000"/>
          <w:sz w:val="72"/>
          <w:szCs w:val="72"/>
        </w:rPr>
        <w:t xml:space="preserve">  </w:t>
      </w:r>
    </w:p>
    <w:p w14:paraId="110B620F" w14:textId="77777777" w:rsidR="00A97E77" w:rsidRDefault="00A97E77" w:rsidP="00A97E77">
      <w:pPr>
        <w:rPr>
          <w:rFonts w:ascii="Alfabelen1 Normal" w:hAnsi="Alfabelen1 Normal"/>
          <w:sz w:val="72"/>
          <w:szCs w:val="72"/>
        </w:rPr>
      </w:pPr>
    </w:p>
    <w:p w14:paraId="7CBD9132" w14:textId="37745E31" w:rsidR="00423C0D" w:rsidRPr="00A97E77" w:rsidRDefault="00A97E77" w:rsidP="00A97E77">
      <w:pPr>
        <w:tabs>
          <w:tab w:val="left" w:pos="4245"/>
        </w:tabs>
        <w:rPr>
          <w:rFonts w:ascii="Alfabelen1 Normal" w:hAnsi="Alfabelen1 Normal"/>
          <w:sz w:val="72"/>
          <w:szCs w:val="72"/>
        </w:rPr>
      </w:pPr>
      <w:r>
        <w:rPr>
          <w:rFonts w:ascii="Alfabelen1 Normal" w:hAnsi="Alfabelen1 Normal"/>
          <w:sz w:val="72"/>
          <w:szCs w:val="72"/>
        </w:rPr>
        <w:lastRenderedPageBreak/>
        <w:tab/>
      </w:r>
      <w:hyperlink r:id="rId6" w:history="1">
        <w:r w:rsidR="00480030" w:rsidRPr="001F6D93">
          <w:rPr>
            <w:rStyle w:val="Kpr"/>
            <w:rFonts w:ascii="Alfabelen1 Normal" w:hAnsi="Alfabelen1 Normal"/>
            <w:sz w:val="72"/>
            <w:szCs w:val="72"/>
          </w:rPr>
          <w:t>https://www.sorubak.com/</w:t>
        </w:r>
      </w:hyperlink>
      <w:r w:rsidR="00480030">
        <w:rPr>
          <w:rFonts w:ascii="Alfabelen1 Normal" w:hAnsi="Alfabelen1 Normal"/>
          <w:sz w:val="72"/>
          <w:szCs w:val="72"/>
        </w:rPr>
        <w:t xml:space="preserve"> </w:t>
      </w:r>
    </w:p>
    <w:sectPr w:rsidR="00423C0D" w:rsidRPr="00A97E77" w:rsidSect="00E5259D">
      <w:headerReference w:type="default" r:id="rId7"/>
      <w:pgSz w:w="11906" w:h="16838"/>
      <w:pgMar w:top="1417" w:right="424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EC9A6" w14:textId="77777777" w:rsidR="00ED56A9" w:rsidRDefault="00ED56A9" w:rsidP="00AF138E">
      <w:pPr>
        <w:spacing w:after="0" w:line="240" w:lineRule="auto"/>
      </w:pPr>
      <w:r>
        <w:separator/>
      </w:r>
    </w:p>
  </w:endnote>
  <w:endnote w:type="continuationSeparator" w:id="0">
    <w:p w14:paraId="369B354F" w14:textId="77777777" w:rsidR="00ED56A9" w:rsidRDefault="00ED56A9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8A274" w14:textId="77777777" w:rsidR="00ED56A9" w:rsidRDefault="00ED56A9" w:rsidP="00AF138E">
      <w:pPr>
        <w:spacing w:after="0" w:line="240" w:lineRule="auto"/>
      </w:pPr>
      <w:r>
        <w:separator/>
      </w:r>
    </w:p>
  </w:footnote>
  <w:footnote w:type="continuationSeparator" w:id="0">
    <w:p w14:paraId="71FDDF1D" w14:textId="77777777" w:rsidR="00ED56A9" w:rsidRDefault="00ED56A9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FAF99" w14:textId="77777777" w:rsidR="00423C0D" w:rsidRDefault="00423C0D" w:rsidP="00205A3B">
    <w:pPr>
      <w:pStyle w:val="stBilgi"/>
    </w:pPr>
    <w:r>
      <w:t xml:space="preserve"> Bol bol okuyun. Dikte çalışması yapın.</w:t>
    </w:r>
  </w:p>
  <w:p w14:paraId="37B05A0C" w14:textId="77777777" w:rsidR="00423C0D" w:rsidRDefault="00423C0D">
    <w:pPr>
      <w:pStyle w:val="stBilgi"/>
    </w:pPr>
  </w:p>
  <w:p w14:paraId="037B538F" w14:textId="77777777" w:rsidR="00423C0D" w:rsidRDefault="00423C0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770E"/>
    <w:rsid w:val="0001753A"/>
    <w:rsid w:val="00064748"/>
    <w:rsid w:val="000675AA"/>
    <w:rsid w:val="000839CF"/>
    <w:rsid w:val="000B1199"/>
    <w:rsid w:val="000C0A67"/>
    <w:rsid w:val="000F0A5A"/>
    <w:rsid w:val="00123094"/>
    <w:rsid w:val="001265AC"/>
    <w:rsid w:val="00144B66"/>
    <w:rsid w:val="00151622"/>
    <w:rsid w:val="00170688"/>
    <w:rsid w:val="00174773"/>
    <w:rsid w:val="001770C2"/>
    <w:rsid w:val="001A1A1D"/>
    <w:rsid w:val="001B0F42"/>
    <w:rsid w:val="001C77FD"/>
    <w:rsid w:val="001F5A93"/>
    <w:rsid w:val="00205A3B"/>
    <w:rsid w:val="002069FB"/>
    <w:rsid w:val="00263E6A"/>
    <w:rsid w:val="00264874"/>
    <w:rsid w:val="00273C54"/>
    <w:rsid w:val="002C0CBB"/>
    <w:rsid w:val="002E42FE"/>
    <w:rsid w:val="00311357"/>
    <w:rsid w:val="00311516"/>
    <w:rsid w:val="00335454"/>
    <w:rsid w:val="003400A9"/>
    <w:rsid w:val="003721D6"/>
    <w:rsid w:val="0038663B"/>
    <w:rsid w:val="00392E9B"/>
    <w:rsid w:val="00394A6D"/>
    <w:rsid w:val="003B4E37"/>
    <w:rsid w:val="003C5F7F"/>
    <w:rsid w:val="003D1F93"/>
    <w:rsid w:val="003D67DB"/>
    <w:rsid w:val="003F342F"/>
    <w:rsid w:val="003F7962"/>
    <w:rsid w:val="0040770E"/>
    <w:rsid w:val="00423C0D"/>
    <w:rsid w:val="00426925"/>
    <w:rsid w:val="00427C07"/>
    <w:rsid w:val="00430882"/>
    <w:rsid w:val="0044332C"/>
    <w:rsid w:val="004643E7"/>
    <w:rsid w:val="0047079B"/>
    <w:rsid w:val="00480030"/>
    <w:rsid w:val="00485486"/>
    <w:rsid w:val="00486693"/>
    <w:rsid w:val="00496FA4"/>
    <w:rsid w:val="004F6C05"/>
    <w:rsid w:val="00517ABC"/>
    <w:rsid w:val="00547FD1"/>
    <w:rsid w:val="0055544F"/>
    <w:rsid w:val="00572521"/>
    <w:rsid w:val="00574EE1"/>
    <w:rsid w:val="005879F1"/>
    <w:rsid w:val="00592830"/>
    <w:rsid w:val="00621B87"/>
    <w:rsid w:val="00631E40"/>
    <w:rsid w:val="0067022F"/>
    <w:rsid w:val="006866D5"/>
    <w:rsid w:val="0068714D"/>
    <w:rsid w:val="006871D9"/>
    <w:rsid w:val="006A0D14"/>
    <w:rsid w:val="007324BC"/>
    <w:rsid w:val="007556C4"/>
    <w:rsid w:val="0079202B"/>
    <w:rsid w:val="007A24CE"/>
    <w:rsid w:val="007C08A8"/>
    <w:rsid w:val="007D2739"/>
    <w:rsid w:val="007D6433"/>
    <w:rsid w:val="007D67FC"/>
    <w:rsid w:val="007F5896"/>
    <w:rsid w:val="007F64BA"/>
    <w:rsid w:val="00816B1A"/>
    <w:rsid w:val="008307E8"/>
    <w:rsid w:val="008643D8"/>
    <w:rsid w:val="00867611"/>
    <w:rsid w:val="00891EC1"/>
    <w:rsid w:val="008C1E1A"/>
    <w:rsid w:val="008E294D"/>
    <w:rsid w:val="00901F06"/>
    <w:rsid w:val="009223C6"/>
    <w:rsid w:val="00922E08"/>
    <w:rsid w:val="00926C05"/>
    <w:rsid w:val="00971FC9"/>
    <w:rsid w:val="009903A9"/>
    <w:rsid w:val="009B0358"/>
    <w:rsid w:val="009C35CC"/>
    <w:rsid w:val="009D28E6"/>
    <w:rsid w:val="009D2DB9"/>
    <w:rsid w:val="009E2B7E"/>
    <w:rsid w:val="009F0093"/>
    <w:rsid w:val="009F1F66"/>
    <w:rsid w:val="00A16599"/>
    <w:rsid w:val="00A17736"/>
    <w:rsid w:val="00A269D8"/>
    <w:rsid w:val="00A27376"/>
    <w:rsid w:val="00A830B6"/>
    <w:rsid w:val="00A83973"/>
    <w:rsid w:val="00A97E77"/>
    <w:rsid w:val="00AD1B1C"/>
    <w:rsid w:val="00AE4EB6"/>
    <w:rsid w:val="00AF138E"/>
    <w:rsid w:val="00AF4D39"/>
    <w:rsid w:val="00AF61FC"/>
    <w:rsid w:val="00B33495"/>
    <w:rsid w:val="00B336DF"/>
    <w:rsid w:val="00B35BF9"/>
    <w:rsid w:val="00B41E65"/>
    <w:rsid w:val="00B70AF4"/>
    <w:rsid w:val="00B73D75"/>
    <w:rsid w:val="00B8059D"/>
    <w:rsid w:val="00BA6B4E"/>
    <w:rsid w:val="00BD0499"/>
    <w:rsid w:val="00BE20FB"/>
    <w:rsid w:val="00BF04E8"/>
    <w:rsid w:val="00C01D39"/>
    <w:rsid w:val="00C02987"/>
    <w:rsid w:val="00C121DA"/>
    <w:rsid w:val="00C67AB6"/>
    <w:rsid w:val="00C83540"/>
    <w:rsid w:val="00C87B4B"/>
    <w:rsid w:val="00C94A0B"/>
    <w:rsid w:val="00CE6EC4"/>
    <w:rsid w:val="00D26F78"/>
    <w:rsid w:val="00D34C13"/>
    <w:rsid w:val="00D42BB8"/>
    <w:rsid w:val="00D4633B"/>
    <w:rsid w:val="00D6219A"/>
    <w:rsid w:val="00D65203"/>
    <w:rsid w:val="00D72933"/>
    <w:rsid w:val="00D82405"/>
    <w:rsid w:val="00D82C00"/>
    <w:rsid w:val="00DA57D3"/>
    <w:rsid w:val="00DF126D"/>
    <w:rsid w:val="00E10F22"/>
    <w:rsid w:val="00E37688"/>
    <w:rsid w:val="00E500A5"/>
    <w:rsid w:val="00E5259D"/>
    <w:rsid w:val="00E5773E"/>
    <w:rsid w:val="00E63918"/>
    <w:rsid w:val="00E77CAE"/>
    <w:rsid w:val="00E822F3"/>
    <w:rsid w:val="00EA5130"/>
    <w:rsid w:val="00ED56A9"/>
    <w:rsid w:val="00F263FC"/>
    <w:rsid w:val="00F36768"/>
    <w:rsid w:val="00F87F1E"/>
    <w:rsid w:val="00F90C40"/>
    <w:rsid w:val="00FD2254"/>
    <w:rsid w:val="00FE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8"/>
    <o:shapelayout v:ext="edit">
      <o:idmap v:ext="edit" data="1"/>
      <o:rules v:ext="edit">
        <o:r id="V:Rule1" type="connector" idref="#AutoShape 90"/>
        <o:r id="V:Rule2" type="connector" idref="#AutoShape 91"/>
        <o:r id="V:Rule3" type="connector" idref="#AutoShape 16"/>
        <o:r id="V:Rule4" type="connector" idref="#AutoShape 36"/>
        <o:r id="V:Rule5" type="connector" idref="#AutoShape 17"/>
        <o:r id="V:Rule6" type="connector" idref="#AutoShape 48"/>
        <o:r id="V:Rule7" type="connector" idref="#AutoShape 79"/>
        <o:r id="V:Rule8" type="connector" idref="#AutoShape 43"/>
        <o:r id="V:Rule9" type="connector" idref="#AutoShape 84"/>
        <o:r id="V:Rule10" type="connector" idref="#AutoShape 37"/>
        <o:r id="V:Rule11" type="connector" idref="#AutoShape 42"/>
        <o:r id="V:Rule12" type="connector" idref="#AutoShape 55"/>
        <o:r id="V:Rule13" type="connector" idref="#AutoShape 85"/>
        <o:r id="V:Rule14" type="connector" idref="#AutoShape 60"/>
        <o:r id="V:Rule15" type="connector" idref="#AutoShape 66"/>
        <o:r id="V:Rule16" type="connector" idref="#AutoShape 61"/>
        <o:r id="V:Rule17" type="connector" idref="#AutoShape 90"/>
        <o:r id="V:Rule18" type="connector" idref="#AutoShape 78"/>
        <o:r id="V:Rule19" type="connector" idref="#AutoShape 49"/>
        <o:r id="V:Rule20" type="connector" idref="#AutoShape 73"/>
        <o:r id="V:Rule21" type="connector" idref="#AutoShape 54"/>
        <o:r id="V:Rule22" type="connector" idref="#AutoShape 67"/>
        <o:r id="V:Rule23" type="connector" idref="#AutoShape 91"/>
        <o:r id="V:Rule24" type="connector" idref="#AutoShape 72"/>
      </o:rules>
    </o:shapelayout>
  </w:shapeDefaults>
  <w:decimalSymbol w:val=","/>
  <w:listSeparator w:val=";"/>
  <w14:docId w14:val="656FAC74"/>
  <w15:docId w15:val="{33E41B78-B428-4568-90D3-69AE5C297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93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AF138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AF138E"/>
    <w:rPr>
      <w:rFonts w:cs="Times New Roman"/>
    </w:rPr>
  </w:style>
  <w:style w:type="character" w:styleId="Kpr">
    <w:name w:val="Hyperlink"/>
    <w:uiPriority w:val="99"/>
    <w:rsid w:val="007F64BA"/>
    <w:rPr>
      <w:rFonts w:cs="Times New Roman"/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4800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72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srin\Downloads\G&#252;zel%20yaz&#305;%20defteri\G&#252;zel%20yaz&#305;%20defteri%20&#351;ablonu%2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şablonu 4</Template>
  <TotalTime>104</TotalTime>
  <Pages>2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nesrin deniz</dc:creator>
  <cp:keywords>https:/www.sorubak.com</cp:keywords>
  <dc:description>https://www.sorubak.com/</dc:description>
  <cp:lastModifiedBy>SERKAN DEMİR</cp:lastModifiedBy>
  <cp:revision>18</cp:revision>
  <cp:lastPrinted>2021-12-03T06:39:00Z</cp:lastPrinted>
  <dcterms:created xsi:type="dcterms:W3CDTF">2021-11-30T10:28:00Z</dcterms:created>
  <dcterms:modified xsi:type="dcterms:W3CDTF">2021-12-10T15:01:00Z</dcterms:modified>
</cp:coreProperties>
</file>