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2FF4E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7F8D9804">
          <v:group id="Group 25" o:spid="_x0000_s1026" style="position:absolute;margin-left:-16.85pt;margin-top:5.65pt;width:521.25pt;height:36.85pt;z-index:-1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eg</w:t>
      </w:r>
      <w:r w:rsidR="00473A19" w:rsidRPr="00C67AB6">
        <w:rPr>
          <w:rFonts w:ascii="Alfabelen1 Normal" w:hAnsi="Alfabelen1 Normal"/>
          <w:color w:val="FF0000"/>
          <w:sz w:val="72"/>
          <w:szCs w:val="72"/>
        </w:rPr>
        <w:t xml:space="preserve"> 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ag ig og ug üg ög ıg ge ga </w:t>
      </w:r>
      <w:r w:rsidR="00473A19" w:rsidRPr="00C67AB6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07A8FF9F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760DC9DC">
          <v:group id="Group 32" o:spid="_x0000_s1032" style="position:absolute;margin-left:-16.85pt;margin-top:5.65pt;width:521.25pt;height:36.85pt;z-index:-11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03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03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" strokeweight="1.5pt">
                <v:fill opacity="0"/>
              </v:rect>
              <v:rect id="Rectangle 35" o:spid="_x0000_s103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36" o:spid="_x0000_s103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" strokeweight="1.5pt"/>
            <v:shape id="AutoShape 37" o:spid="_x0000_s103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go gu gü gö gı gi</w:t>
      </w:r>
      <w:r w:rsidR="00473A19">
        <w:rPr>
          <w:rFonts w:ascii="Alfabelen1 Normal" w:hAnsi="Alfabelen1 Normal"/>
          <w:color w:val="3366FF"/>
          <w:sz w:val="72"/>
          <w:szCs w:val="72"/>
        </w:rPr>
        <w:t xml:space="preserve"> 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gel </w:t>
      </w:r>
      <w:r w:rsidR="00473A19">
        <w:rPr>
          <w:rFonts w:ascii="Alfabelen1 Normal" w:hAnsi="Alfabelen1 Normal"/>
          <w:color w:val="3366FF"/>
          <w:sz w:val="72"/>
          <w:szCs w:val="72"/>
        </w:rPr>
        <w:t xml:space="preserve">gül </w:t>
      </w:r>
      <w:r w:rsidR="00473A19">
        <w:rPr>
          <w:rFonts w:ascii="Alfabelen1 Normal" w:hAnsi="Alfabelen1 Normal"/>
          <w:color w:val="FF0000"/>
          <w:sz w:val="72"/>
          <w:szCs w:val="72"/>
        </w:rPr>
        <w:t>göl</w:t>
      </w:r>
    </w:p>
    <w:p w14:paraId="796337A5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0A05F93B">
          <v:group id="Group 38" o:spid="_x0000_s1038" style="position:absolute;margin-left:-16.85pt;margin-top:5.65pt;width:521.25pt;height:36.85pt;z-index:-1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03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rect id="Rectangle 40" o:spid="_x0000_s104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" strokeweight="1.5pt">
                <v:fill opacity="0"/>
              </v:rect>
              <v:rect id="Rectangle 41" o:spid="_x0000_s104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42" o:spid="_x0000_s104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" strokeweight="1.5pt"/>
            <v:shape id="AutoShape 43" o:spid="_x0000_s104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gol</w:t>
      </w:r>
      <w:r w:rsidR="00473A19">
        <w:rPr>
          <w:rFonts w:ascii="Alfabelen1 Normal" w:hAnsi="Alfabelen1 Normal"/>
          <w:color w:val="3366FF"/>
          <w:sz w:val="72"/>
          <w:szCs w:val="72"/>
        </w:rPr>
        <w:t xml:space="preserve"> gaz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göz </w:t>
      </w:r>
      <w:r w:rsidR="00473A19">
        <w:rPr>
          <w:rFonts w:ascii="Alfabelen1 Normal" w:hAnsi="Alfabelen1 Normal"/>
          <w:color w:val="3366FF"/>
          <w:sz w:val="72"/>
          <w:szCs w:val="72"/>
        </w:rPr>
        <w:t>güç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göç </w:t>
      </w:r>
      <w:r w:rsidR="00473A19">
        <w:rPr>
          <w:rFonts w:ascii="Alfabelen1 Normal" w:hAnsi="Alfabelen1 Normal"/>
          <w:color w:val="3366FF"/>
          <w:sz w:val="72"/>
          <w:szCs w:val="72"/>
        </w:rPr>
        <w:t>gök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gez</w:t>
      </w:r>
    </w:p>
    <w:p w14:paraId="6E5AC0AE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22370D19">
          <v:group id="Group 44" o:spid="_x0000_s1044" style="position:absolute;margin-left:-16.85pt;margin-top:5.65pt;width:521.25pt;height:36.85pt;z-index:-9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04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046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" strokeweight="1.5pt">
                <v:fill opacity="0"/>
              </v:rect>
              <v:rect id="Rectangle 47" o:spid="_x0000_s1047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" strokecolor="#c00000" strokeweight="1pt">
                <v:stroke dashstyle="dash"/>
              </v:rect>
            </v:group>
            <v:shape id="AutoShape 48" o:spid="_x0000_s104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" strokeweight="1.5pt"/>
            <v:shape id="AutoShape 49" o:spid="_x0000_s104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3366FF"/>
          <w:sz w:val="72"/>
          <w:szCs w:val="72"/>
        </w:rPr>
        <w:t>gir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gör </w:t>
      </w:r>
      <w:r w:rsidR="00473A19">
        <w:rPr>
          <w:rFonts w:ascii="Alfabelen1 Normal" w:hAnsi="Alfabelen1 Normal"/>
          <w:color w:val="3366FF"/>
          <w:sz w:val="72"/>
          <w:szCs w:val="72"/>
        </w:rPr>
        <w:t>gün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gür go</w:t>
      </w:r>
      <w:r w:rsidR="00473A19">
        <w:rPr>
          <w:rFonts w:ascii="Alfabelen1 Normal" w:hAnsi="Alfabelen1 Normal"/>
          <w:color w:val="3366FF"/>
          <w:sz w:val="72"/>
          <w:szCs w:val="72"/>
        </w:rPr>
        <w:t>ril ge</w:t>
      </w:r>
      <w:r w:rsidR="00473A19" w:rsidRPr="00EA760F">
        <w:rPr>
          <w:rFonts w:ascii="Alfabelen1 Normal" w:hAnsi="Alfabelen1 Normal"/>
          <w:color w:val="FF0000"/>
          <w:sz w:val="72"/>
          <w:szCs w:val="72"/>
        </w:rPr>
        <w:t>çit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</w:t>
      </w:r>
      <w:r w:rsidR="00473A19" w:rsidRPr="00EA760F">
        <w:rPr>
          <w:rFonts w:ascii="Alfabelen1 Normal" w:hAnsi="Alfabelen1 Normal"/>
          <w:color w:val="3366FF"/>
          <w:sz w:val="72"/>
          <w:szCs w:val="72"/>
        </w:rPr>
        <w:t>gı</w:t>
      </w:r>
      <w:r w:rsidR="00473A19">
        <w:rPr>
          <w:rFonts w:ascii="Alfabelen1 Normal" w:hAnsi="Alfabelen1 Normal"/>
          <w:color w:val="FF0000"/>
          <w:sz w:val="72"/>
          <w:szCs w:val="72"/>
        </w:rPr>
        <w:t>da</w:t>
      </w:r>
    </w:p>
    <w:p w14:paraId="2A9ECA46" w14:textId="77777777" w:rsidR="00473A19" w:rsidRPr="00C67AB6" w:rsidRDefault="00611E97" w:rsidP="00D72933">
      <w:pPr>
        <w:tabs>
          <w:tab w:val="left" w:pos="3405"/>
        </w:tabs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34FE488E">
          <v:group id="Group 50" o:spid="_x0000_s1050" style="position:absolute;margin-left:-16.85pt;margin-top:5.65pt;width:521.25pt;height:36.85pt;z-index:-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05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052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" strokeweight="1.5pt">
                <v:fill opacity="0"/>
              </v:rect>
              <v:rect id="Rectangle 53" o:spid="_x0000_s1053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" strokecolor="#c00000" strokeweight="1pt">
                <v:stroke dashstyle="dash"/>
              </v:rect>
            </v:group>
            <v:shape id="AutoShape 54" o:spid="_x0000_s105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" strokeweight="1.5pt"/>
            <v:shape id="AutoShape 55" o:spid="_x0000_s105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ge</w:t>
      </w:r>
      <w:r w:rsidR="00473A19">
        <w:rPr>
          <w:rFonts w:ascii="Alfabelen1 Normal" w:hAnsi="Alfabelen1 Normal"/>
          <w:color w:val="3366FF"/>
          <w:sz w:val="72"/>
          <w:szCs w:val="72"/>
        </w:rPr>
        <w:t>mi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ge</w:t>
      </w:r>
      <w:r w:rsidR="00473A19">
        <w:rPr>
          <w:rFonts w:ascii="Alfabelen1 Normal" w:hAnsi="Alfabelen1 Normal"/>
          <w:color w:val="3366FF"/>
          <w:sz w:val="72"/>
          <w:szCs w:val="72"/>
        </w:rPr>
        <w:t>zi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ga</w:t>
      </w:r>
      <w:r w:rsidR="00473A19">
        <w:rPr>
          <w:rFonts w:ascii="Alfabelen1 Normal" w:hAnsi="Alfabelen1 Normal"/>
          <w:color w:val="3366FF"/>
          <w:sz w:val="72"/>
          <w:szCs w:val="72"/>
        </w:rPr>
        <w:t>ga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ga</w:t>
      </w:r>
      <w:r w:rsidR="00473A19">
        <w:rPr>
          <w:rFonts w:ascii="Alfabelen1 Normal" w:hAnsi="Alfabelen1 Normal"/>
          <w:color w:val="3366FF"/>
          <w:sz w:val="72"/>
          <w:szCs w:val="72"/>
        </w:rPr>
        <w:t>zi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bil</w:t>
      </w:r>
      <w:r w:rsidR="00473A19">
        <w:rPr>
          <w:rFonts w:ascii="Alfabelen1 Normal" w:hAnsi="Alfabelen1 Normal"/>
          <w:color w:val="3366FF"/>
          <w:sz w:val="72"/>
          <w:szCs w:val="72"/>
        </w:rPr>
        <w:t>ge gö</w:t>
      </w:r>
      <w:r w:rsidR="00473A19" w:rsidRPr="00EA760F">
        <w:rPr>
          <w:rFonts w:ascii="Alfabelen1 Normal" w:hAnsi="Alfabelen1 Normal"/>
          <w:color w:val="FF0000"/>
          <w:sz w:val="72"/>
          <w:szCs w:val="72"/>
        </w:rPr>
        <w:t>ze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28C2AB09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1A324C93">
          <v:group id="Group 56" o:spid="_x0000_s1056" style="position:absolute;margin-left:-16.85pt;margin-top:5.65pt;width:521.25pt;height:36.85pt;z-index:-7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05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5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" strokeweight="1.5pt">
                <v:fill opacity="0"/>
              </v:rect>
              <v:rect id="Rectangle 59" o:spid="_x0000_s105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60" o:spid="_x0000_s106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" strokeweight="1.5pt"/>
            <v:shape id="AutoShape 61" o:spid="_x0000_s106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kar</w:t>
      </w:r>
      <w:r w:rsidR="00473A19">
        <w:rPr>
          <w:rFonts w:ascii="Alfabelen1 Normal" w:hAnsi="Alfabelen1 Normal"/>
          <w:color w:val="3366FF"/>
          <w:sz w:val="72"/>
          <w:szCs w:val="72"/>
        </w:rPr>
        <w:t>ga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dal</w:t>
      </w:r>
      <w:r w:rsidR="00473A19">
        <w:rPr>
          <w:rFonts w:ascii="Alfabelen1 Normal" w:hAnsi="Alfabelen1 Normal"/>
          <w:color w:val="3366FF"/>
          <w:sz w:val="72"/>
          <w:szCs w:val="72"/>
        </w:rPr>
        <w:t>ga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ge</w:t>
      </w:r>
      <w:r w:rsidR="00473A19">
        <w:rPr>
          <w:rFonts w:ascii="Alfabelen1 Normal" w:hAnsi="Alfabelen1 Normal"/>
          <w:color w:val="3366FF"/>
          <w:sz w:val="72"/>
          <w:szCs w:val="72"/>
        </w:rPr>
        <w:t>yik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ge</w:t>
      </w:r>
      <w:r w:rsidR="00473A19">
        <w:rPr>
          <w:rFonts w:ascii="Alfabelen1 Normal" w:hAnsi="Alfabelen1 Normal"/>
          <w:color w:val="3366FF"/>
          <w:sz w:val="72"/>
          <w:szCs w:val="72"/>
        </w:rPr>
        <w:t>lin</w:t>
      </w:r>
      <w:r w:rsidR="00473A19" w:rsidRPr="006B2B82">
        <w:rPr>
          <w:rFonts w:ascii="Alfabelen1 Normal" w:hAnsi="Alfabelen1 Normal"/>
          <w:color w:val="3366FF"/>
          <w:sz w:val="72"/>
          <w:szCs w:val="72"/>
        </w:rPr>
        <w:t xml:space="preserve"> </w:t>
      </w:r>
      <w:r w:rsidR="00473A19">
        <w:rPr>
          <w:rFonts w:ascii="Alfabelen1 Normal" w:hAnsi="Alfabelen1 Normal"/>
          <w:color w:val="FF0000"/>
          <w:sz w:val="72"/>
          <w:szCs w:val="72"/>
        </w:rPr>
        <w:t>ga</w:t>
      </w:r>
      <w:r w:rsidR="00473A19">
        <w:rPr>
          <w:rFonts w:ascii="Alfabelen1 Normal" w:hAnsi="Alfabelen1 Normal"/>
          <w:color w:val="3366FF"/>
          <w:sz w:val="72"/>
          <w:szCs w:val="72"/>
        </w:rPr>
        <w:t xml:space="preserve">zoz </w:t>
      </w:r>
    </w:p>
    <w:p w14:paraId="4F28364F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16B066D7">
          <v:group id="Group 62" o:spid="_x0000_s1062" style="position:absolute;margin-left:-16.85pt;margin-top:5.65pt;width:521.25pt;height:36.85pt;z-index:-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06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06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" strokeweight="1.5pt">
                <v:fill opacity="0"/>
              </v:rect>
              <v:rect id="Rectangle 65" o:spid="_x0000_s106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" strokecolor="#c00000" strokeweight="1pt">
                <v:stroke dashstyle="dash"/>
              </v:rect>
            </v:group>
            <v:shape id="AutoShape 66" o:spid="_x0000_s106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" strokeweight="1.5pt"/>
            <v:shape id="AutoShape 67" o:spid="_x0000_s106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zen</w:t>
      </w:r>
      <w:r w:rsidR="00473A19">
        <w:rPr>
          <w:rFonts w:ascii="Alfabelen1 Normal" w:hAnsi="Alfabelen1 Normal"/>
          <w:color w:val="3366FF"/>
          <w:sz w:val="72"/>
          <w:szCs w:val="72"/>
        </w:rPr>
        <w:t>gin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gar</w:t>
      </w:r>
      <w:r w:rsidR="00473A19">
        <w:rPr>
          <w:rFonts w:ascii="Alfabelen1 Normal" w:hAnsi="Alfabelen1 Normal"/>
          <w:color w:val="3366FF"/>
          <w:sz w:val="72"/>
          <w:szCs w:val="72"/>
        </w:rPr>
        <w:t>son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gi</w:t>
      </w:r>
      <w:r w:rsidR="00473A19">
        <w:rPr>
          <w:rFonts w:ascii="Alfabelen1 Normal" w:hAnsi="Alfabelen1 Normal"/>
          <w:color w:val="3366FF"/>
          <w:sz w:val="72"/>
          <w:szCs w:val="72"/>
        </w:rPr>
        <w:t>tar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Gi</w:t>
      </w:r>
      <w:r w:rsidR="00473A19">
        <w:rPr>
          <w:rFonts w:ascii="Alfabelen1 Normal" w:hAnsi="Alfabelen1 Normal"/>
          <w:color w:val="3366FF"/>
          <w:sz w:val="72"/>
          <w:szCs w:val="72"/>
        </w:rPr>
        <w:t>zem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sil</w:t>
      </w:r>
      <w:r w:rsidR="00473A19">
        <w:rPr>
          <w:rFonts w:ascii="Alfabelen1 Normal" w:hAnsi="Alfabelen1 Normal"/>
          <w:color w:val="3366FF"/>
          <w:sz w:val="72"/>
          <w:szCs w:val="72"/>
        </w:rPr>
        <w:t>gi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</w:t>
      </w:r>
    </w:p>
    <w:p w14:paraId="54B85DD3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lastRenderedPageBreak/>
        <w:pict w14:anchorId="08660BDE">
          <v:group id="Group 68" o:spid="_x0000_s1068" style="position:absolute;margin-left:-16.85pt;margin-top:5.65pt;width:521.25pt;height:36.85pt;z-index:-5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06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70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" strokeweight="1.5pt">
                <v:fill opacity="0"/>
              </v:rect>
              <v:rect id="Rectangle 71" o:spid="_x0000_s1071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72" o:spid="_x0000_s107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" strokeweight="1.5pt"/>
            <v:shape id="AutoShape 73" o:spid="_x0000_s107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bil</w:t>
      </w:r>
      <w:r w:rsidR="00473A19">
        <w:rPr>
          <w:rFonts w:ascii="Alfabelen1 Normal" w:hAnsi="Alfabelen1 Normal"/>
          <w:color w:val="3366FF"/>
          <w:sz w:val="72"/>
          <w:szCs w:val="72"/>
        </w:rPr>
        <w:t>gi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çiz</w:t>
      </w:r>
      <w:r w:rsidR="00473A19">
        <w:rPr>
          <w:rFonts w:ascii="Alfabelen1 Normal" w:hAnsi="Alfabelen1 Normal"/>
          <w:color w:val="3366FF"/>
          <w:sz w:val="72"/>
          <w:szCs w:val="72"/>
        </w:rPr>
        <w:t>gi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der</w:t>
      </w:r>
      <w:r w:rsidR="00473A19">
        <w:rPr>
          <w:rFonts w:ascii="Alfabelen1 Normal" w:hAnsi="Alfabelen1 Normal"/>
          <w:color w:val="3366FF"/>
          <w:sz w:val="72"/>
          <w:szCs w:val="72"/>
        </w:rPr>
        <w:t>gi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say</w:t>
      </w:r>
      <w:r w:rsidR="00473A19">
        <w:rPr>
          <w:rFonts w:ascii="Alfabelen1 Normal" w:hAnsi="Alfabelen1 Normal"/>
          <w:color w:val="3366FF"/>
          <w:sz w:val="72"/>
          <w:szCs w:val="72"/>
        </w:rPr>
        <w:t>gı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çal</w:t>
      </w:r>
      <w:r w:rsidR="00473A19">
        <w:rPr>
          <w:rFonts w:ascii="Alfabelen1 Normal" w:hAnsi="Alfabelen1 Normal"/>
          <w:color w:val="3366FF"/>
          <w:sz w:val="72"/>
          <w:szCs w:val="72"/>
        </w:rPr>
        <w:t>gı ör</w:t>
      </w:r>
      <w:r w:rsidR="00473A19" w:rsidRPr="00586CCB">
        <w:rPr>
          <w:rFonts w:ascii="Alfabelen1 Normal" w:hAnsi="Alfabelen1 Normal"/>
          <w:color w:val="FF0000"/>
          <w:sz w:val="72"/>
          <w:szCs w:val="72"/>
        </w:rPr>
        <w:t>gü</w:t>
      </w:r>
    </w:p>
    <w:p w14:paraId="3FF43B6C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4DE1FB3F">
          <v:group id="Group 74" o:spid="_x0000_s1074" style="position:absolute;margin-left:-16.85pt;margin-top:5.65pt;width:521.25pt;height:36.85pt;z-index:-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07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076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" strokeweight="1.5pt">
                <v:fill opacity="0"/>
              </v:rect>
              <v:rect id="Rectangle 77" o:spid="_x0000_s1077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" strokecolor="#c00000" strokeweight="1pt">
                <v:stroke dashstyle="dash"/>
              </v:rect>
            </v:group>
            <v:shape id="AutoShape 78" o:spid="_x0000_s107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" strokeweight="1.5pt"/>
            <v:shape id="AutoShape 79" o:spid="_x0000_s107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gü</w:t>
      </w:r>
      <w:r w:rsidR="00473A19">
        <w:rPr>
          <w:rFonts w:ascii="Alfabelen1 Normal" w:hAnsi="Alfabelen1 Normal"/>
          <w:color w:val="3366FF"/>
          <w:sz w:val="72"/>
          <w:szCs w:val="72"/>
        </w:rPr>
        <w:t>zel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gör</w:t>
      </w:r>
      <w:r w:rsidR="00473A19">
        <w:rPr>
          <w:rFonts w:ascii="Alfabelen1 Normal" w:hAnsi="Alfabelen1 Normal"/>
          <w:color w:val="3366FF"/>
          <w:sz w:val="72"/>
          <w:szCs w:val="72"/>
        </w:rPr>
        <w:t>gü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gün</w:t>
      </w:r>
      <w:r w:rsidR="00473A19">
        <w:rPr>
          <w:rFonts w:ascii="Alfabelen1 Normal" w:hAnsi="Alfabelen1 Normal"/>
          <w:color w:val="3366FF"/>
          <w:sz w:val="72"/>
          <w:szCs w:val="72"/>
        </w:rPr>
        <w:t>düz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göz</w:t>
      </w:r>
      <w:r w:rsidR="00473A19">
        <w:rPr>
          <w:rFonts w:ascii="Alfabelen1 Normal" w:hAnsi="Alfabelen1 Normal"/>
          <w:color w:val="3366FF"/>
          <w:sz w:val="72"/>
          <w:szCs w:val="72"/>
        </w:rPr>
        <w:t>lük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</w:t>
      </w:r>
      <w:r w:rsidR="00473A19" w:rsidRPr="00586CCB">
        <w:rPr>
          <w:rFonts w:ascii="Alfabelen1 Normal" w:hAnsi="Alfabelen1 Normal"/>
          <w:color w:val="3366FF"/>
          <w:sz w:val="72"/>
          <w:szCs w:val="72"/>
        </w:rPr>
        <w:t>gö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re </w:t>
      </w:r>
    </w:p>
    <w:p w14:paraId="17987AEC" w14:textId="77777777" w:rsidR="00473A19" w:rsidRPr="00C67AB6" w:rsidRDefault="00611E97" w:rsidP="00AF138E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7170712E">
          <v:group id="Group 80" o:spid="_x0000_s1080" style="position:absolute;margin-left:-16.85pt;margin-top:5.65pt;width:521.25pt;height:36.85pt;z-index:-3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08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82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" strokeweight="1.5pt">
                <v:fill opacity="0"/>
              </v:rect>
              <v:rect id="Rectangle 83" o:spid="_x0000_s1083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84" o:spid="_x0000_s108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" strokeweight="1.5pt"/>
            <v:shape id="AutoShape 85" o:spid="_x0000_s108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göm</w:t>
      </w:r>
      <w:r w:rsidR="00473A19">
        <w:rPr>
          <w:rFonts w:ascii="Alfabelen1 Normal" w:hAnsi="Alfabelen1 Normal"/>
          <w:color w:val="3366FF"/>
          <w:sz w:val="72"/>
          <w:szCs w:val="72"/>
        </w:rPr>
        <w:t>lek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</w:t>
      </w:r>
      <w:r w:rsidR="00473A19">
        <w:rPr>
          <w:rFonts w:ascii="Alfabelen1 Normal" w:hAnsi="Alfabelen1 Normal"/>
          <w:color w:val="3366FF"/>
          <w:sz w:val="72"/>
          <w:szCs w:val="72"/>
        </w:rPr>
        <w:t>bek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</w:t>
      </w:r>
      <w:r w:rsidR="00473A19">
        <w:rPr>
          <w:rFonts w:ascii="Alfabelen1 Normal" w:hAnsi="Alfabelen1 Normal"/>
          <w:color w:val="3366FF"/>
          <w:sz w:val="72"/>
          <w:szCs w:val="72"/>
        </w:rPr>
        <w:t>let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gö</w:t>
      </w:r>
      <w:r w:rsidR="00473A19">
        <w:rPr>
          <w:rFonts w:ascii="Alfabelen1 Normal" w:hAnsi="Alfabelen1 Normal"/>
          <w:color w:val="3366FF"/>
          <w:sz w:val="72"/>
          <w:szCs w:val="72"/>
        </w:rPr>
        <w:t>nül gi</w:t>
      </w:r>
      <w:r w:rsidR="00473A19" w:rsidRPr="00586CCB">
        <w:rPr>
          <w:rFonts w:ascii="Alfabelen1 Normal" w:hAnsi="Alfabelen1 Normal"/>
          <w:color w:val="FF0000"/>
          <w:sz w:val="72"/>
          <w:szCs w:val="72"/>
        </w:rPr>
        <w:t>bi</w:t>
      </w:r>
    </w:p>
    <w:p w14:paraId="4FB07DA9" w14:textId="77777777" w:rsidR="00473A19" w:rsidRPr="00C67AB6" w:rsidRDefault="00611E97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01B2F4FD">
          <v:group id="Group 86" o:spid="_x0000_s1086" style="position:absolute;margin-left:-16.85pt;margin-top:5.65pt;width:521.25pt;height:36.85pt;z-index:-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8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8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" strokeweight="1.5pt">
                <v:fill opacity="0"/>
              </v:rect>
              <v:rect id="Rectangle 89" o:spid="_x0000_s108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90" o:spid="_x0000_s109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" strokeweight="1.5pt"/>
            <v:shape id="AutoShape 91" o:spid="_x0000_s109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duy</w:t>
      </w:r>
      <w:r w:rsidR="00473A19">
        <w:rPr>
          <w:rFonts w:ascii="Alfabelen1 Normal" w:hAnsi="Alfabelen1 Normal"/>
          <w:color w:val="3366FF"/>
          <w:sz w:val="72"/>
          <w:szCs w:val="72"/>
        </w:rPr>
        <w:t>gu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üç</w:t>
      </w:r>
      <w:r w:rsidR="00473A19">
        <w:rPr>
          <w:rFonts w:ascii="Alfabelen1 Normal" w:hAnsi="Alfabelen1 Normal"/>
          <w:color w:val="3366FF"/>
          <w:sz w:val="72"/>
          <w:szCs w:val="72"/>
        </w:rPr>
        <w:t xml:space="preserve">gen </w:t>
      </w:r>
      <w:r w:rsidR="00473A19">
        <w:rPr>
          <w:rFonts w:ascii="Alfabelen1 Normal" w:hAnsi="Alfabelen1 Normal"/>
          <w:color w:val="FF0000"/>
          <w:sz w:val="72"/>
          <w:szCs w:val="72"/>
        </w:rPr>
        <w:t>yen</w:t>
      </w:r>
      <w:r w:rsidR="00473A19">
        <w:rPr>
          <w:rFonts w:ascii="Alfabelen1 Normal" w:hAnsi="Alfabelen1 Normal"/>
          <w:color w:val="3366FF"/>
          <w:sz w:val="72"/>
          <w:szCs w:val="72"/>
        </w:rPr>
        <w:t>ge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gü</w:t>
      </w:r>
      <w:r w:rsidR="00473A19">
        <w:rPr>
          <w:rFonts w:ascii="Alfabelen1 Normal" w:hAnsi="Alfabelen1 Normal"/>
          <w:color w:val="3366FF"/>
          <w:sz w:val="72"/>
          <w:szCs w:val="72"/>
        </w:rPr>
        <w:t>ney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öz</w:t>
      </w:r>
      <w:r w:rsidR="00473A19">
        <w:rPr>
          <w:rFonts w:ascii="Alfabelen1 Normal" w:hAnsi="Alfabelen1 Normal"/>
          <w:color w:val="3366FF"/>
          <w:sz w:val="72"/>
          <w:szCs w:val="72"/>
        </w:rPr>
        <w:t>gü</w:t>
      </w:r>
    </w:p>
    <w:p w14:paraId="40D192A3" w14:textId="77777777" w:rsidR="001C5C4A" w:rsidRDefault="00611E97">
      <w:pPr>
        <w:rPr>
          <w:rFonts w:ascii="Alfabelen1 Normal" w:hAnsi="Alfabelen1 Normal"/>
          <w:color w:val="FF0000"/>
          <w:sz w:val="72"/>
          <w:szCs w:val="72"/>
        </w:rPr>
      </w:pPr>
      <w:r>
        <w:rPr>
          <w:noProof/>
          <w:lang w:eastAsia="tr-TR"/>
        </w:rPr>
        <w:pict w14:anchorId="496D4A61">
          <v:group id="_x0000_s1092" style="position:absolute;margin-left:-18pt;margin-top:8.8pt;width:521.25pt;height:36.85pt;z-index:-1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9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94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" strokeweight="1.5pt">
                <v:fill opacity="0"/>
              </v:rect>
              <v:rect id="Rectangle 89" o:spid="_x0000_s1095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" strokecolor="#c00000" strokeweight="1pt">
                <v:stroke dashstyle="dash"/>
              </v:rect>
            </v:group>
            <v:shape id="AutoShape 90" o:spid="_x0000_s109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" strokeweight="1.5pt"/>
            <v:shape id="AutoShape 91" o:spid="_x0000_s109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" strokeweight="1.5pt"/>
          </v:group>
        </w:pict>
      </w:r>
      <w:r w:rsidR="00473A19">
        <w:rPr>
          <w:rFonts w:ascii="Alfabelen1 Normal" w:hAnsi="Alfabelen1 Normal"/>
          <w:color w:val="FF0000"/>
          <w:sz w:val="72"/>
          <w:szCs w:val="72"/>
        </w:rPr>
        <w:t>Gök</w:t>
      </w:r>
      <w:r w:rsidR="00473A19">
        <w:rPr>
          <w:rFonts w:ascii="Alfabelen1 Normal" w:hAnsi="Alfabelen1 Normal"/>
          <w:color w:val="3366FF"/>
          <w:sz w:val="72"/>
          <w:szCs w:val="72"/>
        </w:rPr>
        <w:t>men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ga</w:t>
      </w:r>
      <w:r w:rsidR="00473A19">
        <w:rPr>
          <w:rFonts w:ascii="Alfabelen1 Normal" w:hAnsi="Alfabelen1 Normal"/>
          <w:color w:val="3366FF"/>
          <w:sz w:val="72"/>
          <w:szCs w:val="72"/>
        </w:rPr>
        <w:t>ze</w:t>
      </w:r>
      <w:r w:rsidR="00473A19">
        <w:rPr>
          <w:rFonts w:ascii="Alfabelen1 Normal" w:hAnsi="Alfabelen1 Normal"/>
          <w:color w:val="FF0000"/>
          <w:sz w:val="72"/>
          <w:szCs w:val="72"/>
        </w:rPr>
        <w:t>te Gör</w:t>
      </w:r>
      <w:r w:rsidR="00473A19">
        <w:rPr>
          <w:rFonts w:ascii="Alfabelen1 Normal" w:hAnsi="Alfabelen1 Normal"/>
          <w:color w:val="3366FF"/>
          <w:sz w:val="72"/>
          <w:szCs w:val="72"/>
        </w:rPr>
        <w:t>kem</w:t>
      </w:r>
      <w:r w:rsidR="00473A19">
        <w:rPr>
          <w:rFonts w:ascii="Alfabelen1 Normal" w:hAnsi="Alfabelen1 Normal"/>
          <w:color w:val="FF0000"/>
          <w:sz w:val="72"/>
          <w:szCs w:val="72"/>
        </w:rPr>
        <w:t xml:space="preserve">  </w:t>
      </w:r>
    </w:p>
    <w:p w14:paraId="42F353AD" w14:textId="77777777" w:rsidR="001C5C4A" w:rsidRPr="001C5C4A" w:rsidRDefault="001C5C4A" w:rsidP="001C5C4A">
      <w:pPr>
        <w:rPr>
          <w:rFonts w:ascii="Alfabelen1 Normal" w:hAnsi="Alfabelen1 Normal"/>
          <w:sz w:val="72"/>
          <w:szCs w:val="72"/>
        </w:rPr>
      </w:pPr>
    </w:p>
    <w:p w14:paraId="0BDDF33C" w14:textId="77777777" w:rsidR="001C5C4A" w:rsidRPr="001C5C4A" w:rsidRDefault="001C5C4A" w:rsidP="001C5C4A">
      <w:pPr>
        <w:rPr>
          <w:rFonts w:ascii="Alfabelen1 Normal" w:hAnsi="Alfabelen1 Normal"/>
          <w:sz w:val="72"/>
          <w:szCs w:val="72"/>
        </w:rPr>
      </w:pPr>
    </w:p>
    <w:p w14:paraId="5CC9010A" w14:textId="77777777" w:rsidR="001C5C4A" w:rsidRPr="001C5C4A" w:rsidRDefault="001C5C4A" w:rsidP="001C5C4A">
      <w:pPr>
        <w:rPr>
          <w:rFonts w:ascii="Alfabelen1 Normal" w:hAnsi="Alfabelen1 Normal"/>
          <w:sz w:val="72"/>
          <w:szCs w:val="72"/>
        </w:rPr>
      </w:pPr>
    </w:p>
    <w:p w14:paraId="2639B7F9" w14:textId="77777777" w:rsidR="001C5C4A" w:rsidRPr="001C5C4A" w:rsidRDefault="001C5C4A" w:rsidP="001C5C4A">
      <w:pPr>
        <w:rPr>
          <w:rFonts w:ascii="Alfabelen1 Normal" w:hAnsi="Alfabelen1 Normal"/>
          <w:sz w:val="72"/>
          <w:szCs w:val="72"/>
        </w:rPr>
      </w:pPr>
    </w:p>
    <w:p w14:paraId="0F538F0C" w14:textId="77777777" w:rsidR="001C5C4A" w:rsidRDefault="001C5C4A" w:rsidP="001C5C4A">
      <w:pPr>
        <w:rPr>
          <w:rFonts w:ascii="Alfabelen1 Normal" w:hAnsi="Alfabelen1 Normal"/>
          <w:sz w:val="72"/>
          <w:szCs w:val="72"/>
        </w:rPr>
      </w:pPr>
    </w:p>
    <w:p w14:paraId="13A36CB2" w14:textId="60D2E7F9" w:rsidR="00473A19" w:rsidRPr="001C5C4A" w:rsidRDefault="003E4E61" w:rsidP="001C5C4A">
      <w:pPr>
        <w:tabs>
          <w:tab w:val="left" w:pos="4095"/>
        </w:tabs>
        <w:rPr>
          <w:rFonts w:ascii="Alfabelen1 Normal" w:hAnsi="Alfabelen1 Normal"/>
          <w:sz w:val="72"/>
          <w:szCs w:val="72"/>
        </w:rPr>
      </w:pPr>
      <w:hyperlink r:id="rId6" w:history="1">
        <w:r w:rsidRPr="00A21FC7">
          <w:rPr>
            <w:rStyle w:val="Kpr"/>
            <w:rFonts w:ascii="Alfabelen1 Normal" w:hAnsi="Alfabelen1 Normal"/>
            <w:sz w:val="72"/>
            <w:szCs w:val="72"/>
          </w:rPr>
          <w:t>https://www.sorubak.com/</w:t>
        </w:r>
      </w:hyperlink>
      <w:r>
        <w:rPr>
          <w:rFonts w:ascii="Alfabelen1 Normal" w:hAnsi="Alfabelen1 Normal"/>
          <w:sz w:val="72"/>
          <w:szCs w:val="72"/>
        </w:rPr>
        <w:t xml:space="preserve"> </w:t>
      </w:r>
    </w:p>
    <w:sectPr w:rsidR="00473A19" w:rsidRPr="001C5C4A" w:rsidSect="00E5259D">
      <w:headerReference w:type="default" r:id="rId7"/>
      <w:pgSz w:w="11906" w:h="16838"/>
      <w:pgMar w:top="1417" w:right="424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E4AF7" w14:textId="77777777" w:rsidR="00611E97" w:rsidRDefault="00611E97" w:rsidP="00AF138E">
      <w:pPr>
        <w:spacing w:after="0" w:line="240" w:lineRule="auto"/>
      </w:pPr>
      <w:r>
        <w:separator/>
      </w:r>
    </w:p>
  </w:endnote>
  <w:endnote w:type="continuationSeparator" w:id="0">
    <w:p w14:paraId="34F92F94" w14:textId="77777777" w:rsidR="00611E97" w:rsidRDefault="00611E97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F3423" w14:textId="77777777" w:rsidR="00611E97" w:rsidRDefault="00611E97" w:rsidP="00AF138E">
      <w:pPr>
        <w:spacing w:after="0" w:line="240" w:lineRule="auto"/>
      </w:pPr>
      <w:r>
        <w:separator/>
      </w:r>
    </w:p>
  </w:footnote>
  <w:footnote w:type="continuationSeparator" w:id="0">
    <w:p w14:paraId="1BAE2F17" w14:textId="77777777" w:rsidR="00611E97" w:rsidRDefault="00611E97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FF4EA" w14:textId="77777777" w:rsidR="00473A19" w:rsidRDefault="00473A19" w:rsidP="004D26FC">
    <w:pPr>
      <w:pStyle w:val="stBilgi"/>
    </w:pPr>
    <w:r>
      <w:t>Bol bol okuyun. Dikte çalışması yapın.</w:t>
    </w:r>
  </w:p>
  <w:p w14:paraId="0783785F" w14:textId="77777777" w:rsidR="00473A19" w:rsidRDefault="00473A1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70E"/>
    <w:rsid w:val="0001753A"/>
    <w:rsid w:val="0002515B"/>
    <w:rsid w:val="00037C48"/>
    <w:rsid w:val="00064748"/>
    <w:rsid w:val="000675AA"/>
    <w:rsid w:val="000B1199"/>
    <w:rsid w:val="000B29DA"/>
    <w:rsid w:val="000C1665"/>
    <w:rsid w:val="000D6D7C"/>
    <w:rsid w:val="000F0A5A"/>
    <w:rsid w:val="00122946"/>
    <w:rsid w:val="00123094"/>
    <w:rsid w:val="00144B66"/>
    <w:rsid w:val="00145E74"/>
    <w:rsid w:val="00151622"/>
    <w:rsid w:val="00170688"/>
    <w:rsid w:val="00170954"/>
    <w:rsid w:val="001770C2"/>
    <w:rsid w:val="001C5C4A"/>
    <w:rsid w:val="001F5A93"/>
    <w:rsid w:val="002069FB"/>
    <w:rsid w:val="00263E6A"/>
    <w:rsid w:val="00264874"/>
    <w:rsid w:val="00273C54"/>
    <w:rsid w:val="002C0CBB"/>
    <w:rsid w:val="002E42FE"/>
    <w:rsid w:val="00311357"/>
    <w:rsid w:val="00311516"/>
    <w:rsid w:val="003400A9"/>
    <w:rsid w:val="003721D6"/>
    <w:rsid w:val="00392E9B"/>
    <w:rsid w:val="00394A6D"/>
    <w:rsid w:val="003B4E37"/>
    <w:rsid w:val="003C5F7F"/>
    <w:rsid w:val="003D67DB"/>
    <w:rsid w:val="003E4E61"/>
    <w:rsid w:val="003F342F"/>
    <w:rsid w:val="003F7962"/>
    <w:rsid w:val="0040770E"/>
    <w:rsid w:val="00426925"/>
    <w:rsid w:val="00427C07"/>
    <w:rsid w:val="00430882"/>
    <w:rsid w:val="0044332C"/>
    <w:rsid w:val="004465BB"/>
    <w:rsid w:val="004643E7"/>
    <w:rsid w:val="0047079B"/>
    <w:rsid w:val="00473A19"/>
    <w:rsid w:val="00485486"/>
    <w:rsid w:val="00486693"/>
    <w:rsid w:val="00496FA4"/>
    <w:rsid w:val="004D26FC"/>
    <w:rsid w:val="004F6C05"/>
    <w:rsid w:val="00547FD1"/>
    <w:rsid w:val="0055544F"/>
    <w:rsid w:val="00572521"/>
    <w:rsid w:val="00574EE1"/>
    <w:rsid w:val="00580ADD"/>
    <w:rsid w:val="00586CCB"/>
    <w:rsid w:val="005879F1"/>
    <w:rsid w:val="00592830"/>
    <w:rsid w:val="00611E97"/>
    <w:rsid w:val="00621B87"/>
    <w:rsid w:val="0067022F"/>
    <w:rsid w:val="006866D5"/>
    <w:rsid w:val="0068714D"/>
    <w:rsid w:val="006871D9"/>
    <w:rsid w:val="006910D3"/>
    <w:rsid w:val="006A0D14"/>
    <w:rsid w:val="006B2B82"/>
    <w:rsid w:val="007324BC"/>
    <w:rsid w:val="00746986"/>
    <w:rsid w:val="007556C4"/>
    <w:rsid w:val="0079202B"/>
    <w:rsid w:val="007A24CE"/>
    <w:rsid w:val="007D2739"/>
    <w:rsid w:val="007D6433"/>
    <w:rsid w:val="007D67FC"/>
    <w:rsid w:val="007F5896"/>
    <w:rsid w:val="007F64BA"/>
    <w:rsid w:val="008307E8"/>
    <w:rsid w:val="008643D8"/>
    <w:rsid w:val="00891EC1"/>
    <w:rsid w:val="008C1E1A"/>
    <w:rsid w:val="008E294D"/>
    <w:rsid w:val="00901F06"/>
    <w:rsid w:val="009223C6"/>
    <w:rsid w:val="00922E08"/>
    <w:rsid w:val="00926353"/>
    <w:rsid w:val="009903A9"/>
    <w:rsid w:val="009B0358"/>
    <w:rsid w:val="009C35CC"/>
    <w:rsid w:val="009D28E6"/>
    <w:rsid w:val="009D2DB9"/>
    <w:rsid w:val="009F1F66"/>
    <w:rsid w:val="00A16599"/>
    <w:rsid w:val="00A17736"/>
    <w:rsid w:val="00A269D8"/>
    <w:rsid w:val="00A27376"/>
    <w:rsid w:val="00AD1B1C"/>
    <w:rsid w:val="00AE4EB6"/>
    <w:rsid w:val="00AF138E"/>
    <w:rsid w:val="00AF4D39"/>
    <w:rsid w:val="00AF61FC"/>
    <w:rsid w:val="00B33495"/>
    <w:rsid w:val="00B336DF"/>
    <w:rsid w:val="00B41E65"/>
    <w:rsid w:val="00B70AF4"/>
    <w:rsid w:val="00B73D75"/>
    <w:rsid w:val="00BA6B4E"/>
    <w:rsid w:val="00BE20FB"/>
    <w:rsid w:val="00BF04E8"/>
    <w:rsid w:val="00C01D39"/>
    <w:rsid w:val="00C02987"/>
    <w:rsid w:val="00C67AB6"/>
    <w:rsid w:val="00C87B4B"/>
    <w:rsid w:val="00C94A0B"/>
    <w:rsid w:val="00CE156C"/>
    <w:rsid w:val="00CE6EC4"/>
    <w:rsid w:val="00CF7961"/>
    <w:rsid w:val="00D34C13"/>
    <w:rsid w:val="00D42BB8"/>
    <w:rsid w:val="00D4633B"/>
    <w:rsid w:val="00D6219A"/>
    <w:rsid w:val="00D65203"/>
    <w:rsid w:val="00D72933"/>
    <w:rsid w:val="00D811F2"/>
    <w:rsid w:val="00D82405"/>
    <w:rsid w:val="00D82C00"/>
    <w:rsid w:val="00DA57D3"/>
    <w:rsid w:val="00DF126D"/>
    <w:rsid w:val="00E10F22"/>
    <w:rsid w:val="00E37688"/>
    <w:rsid w:val="00E500A5"/>
    <w:rsid w:val="00E5259D"/>
    <w:rsid w:val="00E5773E"/>
    <w:rsid w:val="00E63918"/>
    <w:rsid w:val="00E77CAE"/>
    <w:rsid w:val="00EA5130"/>
    <w:rsid w:val="00EA760F"/>
    <w:rsid w:val="00EE4AE5"/>
    <w:rsid w:val="00F263FC"/>
    <w:rsid w:val="00F36768"/>
    <w:rsid w:val="00F87F1E"/>
    <w:rsid w:val="00F90C40"/>
    <w:rsid w:val="00FC39DD"/>
    <w:rsid w:val="00F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  <o:rules v:ext="edit">
        <o:r id="V:Rule1" type="connector" idref="#AutoShape 90"/>
        <o:r id="V:Rule2" type="connector" idref="#AutoShape 91"/>
        <o:r id="V:Rule3" type="connector" idref="#AutoShape 16"/>
        <o:r id="V:Rule4" type="connector" idref="#AutoShape 36"/>
        <o:r id="V:Rule5" type="connector" idref="#AutoShape 17"/>
        <o:r id="V:Rule6" type="connector" idref="#AutoShape 48"/>
        <o:r id="V:Rule7" type="connector" idref="#AutoShape 79"/>
        <o:r id="V:Rule8" type="connector" idref="#AutoShape 43"/>
        <o:r id="V:Rule9" type="connector" idref="#AutoShape 84"/>
        <o:r id="V:Rule10" type="connector" idref="#AutoShape 37"/>
        <o:r id="V:Rule11" type="connector" idref="#AutoShape 42"/>
        <o:r id="V:Rule12" type="connector" idref="#AutoShape 55"/>
        <o:r id="V:Rule13" type="connector" idref="#AutoShape 85"/>
        <o:r id="V:Rule14" type="connector" idref="#AutoShape 60"/>
        <o:r id="V:Rule15" type="connector" idref="#AutoShape 66"/>
        <o:r id="V:Rule16" type="connector" idref="#AutoShape 61"/>
        <o:r id="V:Rule17" type="connector" idref="#AutoShape 90"/>
        <o:r id="V:Rule18" type="connector" idref="#AutoShape 78"/>
        <o:r id="V:Rule19" type="connector" idref="#AutoShape 49"/>
        <o:r id="V:Rule20" type="connector" idref="#AutoShape 73"/>
        <o:r id="V:Rule21" type="connector" idref="#AutoShape 54"/>
        <o:r id="V:Rule22" type="connector" idref="#AutoShape 67"/>
        <o:r id="V:Rule23" type="connector" idref="#AutoShape 91"/>
        <o:r id="V:Rule24" type="connector" idref="#AutoShape 72"/>
      </o:rules>
    </o:shapelayout>
  </w:shapeDefaults>
  <w:decimalSymbol w:val=","/>
  <w:listSeparator w:val=";"/>
  <w14:docId w14:val="0C58DA2A"/>
  <w15:docId w15:val="{5F9E8D03-082A-4E71-B343-B0520815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93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AF138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AF138E"/>
    <w:rPr>
      <w:rFonts w:cs="Times New Roman"/>
    </w:rPr>
  </w:style>
  <w:style w:type="character" w:styleId="Kpr">
    <w:name w:val="Hyperlink"/>
    <w:uiPriority w:val="99"/>
    <w:rsid w:val="007F64BA"/>
    <w:rPr>
      <w:rFonts w:cs="Times New Roman"/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3E4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58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srin\Downloads\G&#252;zel%20yaz&#305;%20defteri\G&#252;zel%20yaz&#305;%20defteri%20&#351;ablonu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şablonu 4</Template>
  <TotalTime>92</TotalTime>
  <Pages>3</Pages>
  <Words>67</Words>
  <Characters>385</Characters>
  <Application>Microsoft Office Word</Application>
  <DocSecurity>0</DocSecurity>
  <Lines>3</Lines>
  <Paragraphs>1</Paragraphs>
  <ScaleCrop>false</ScaleCrop>
  <Company>Microsoft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nesrin deniz</dc:creator>
  <cp:keywords>https:/www.sorubak.com</cp:keywords>
  <dc:description>https://www.sorubak.com/</dc:description>
  <cp:lastModifiedBy>SERKAN DEMİR</cp:lastModifiedBy>
  <cp:revision>13</cp:revision>
  <cp:lastPrinted>2021-12-03T06:41:00Z</cp:lastPrinted>
  <dcterms:created xsi:type="dcterms:W3CDTF">2021-11-26T08:53:00Z</dcterms:created>
  <dcterms:modified xsi:type="dcterms:W3CDTF">2021-12-10T15:01:00Z</dcterms:modified>
</cp:coreProperties>
</file>