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027"/>
        <w:gridCol w:w="5028"/>
      </w:tblGrid>
      <w:tr w:rsidR="00502532" w14:paraId="489FBA24" w14:textId="77777777" w:rsidTr="00502532">
        <w:tc>
          <w:tcPr>
            <w:tcW w:w="5027" w:type="dxa"/>
          </w:tcPr>
          <w:p w14:paraId="45A599DE" w14:textId="77777777" w:rsidR="00502532" w:rsidRDefault="00502532" w:rsidP="00502532">
            <w:pPr>
              <w:rPr>
                <w:rFonts w:ascii="Kayra Aydin" w:hAnsi="Kayra Aydin"/>
                <w:sz w:val="40"/>
                <w:szCs w:val="40"/>
              </w:rPr>
            </w:pPr>
            <w:r w:rsidRPr="00502532">
              <w:rPr>
                <w:rFonts w:ascii="Kayra Aydin" w:hAnsi="Kayra Aydin"/>
                <w:color w:val="FF0000"/>
                <w:sz w:val="40"/>
                <w:szCs w:val="40"/>
              </w:rPr>
              <w:t>E</w:t>
            </w:r>
            <w:r w:rsidRPr="00502532">
              <w:rPr>
                <w:rFonts w:ascii="Kayra Aydin" w:hAnsi="Kayra Aydin"/>
                <w:color w:val="00B0F0"/>
                <w:sz w:val="40"/>
                <w:szCs w:val="40"/>
              </w:rPr>
              <w:t>la</w:t>
            </w:r>
            <w:r>
              <w:rPr>
                <w:rFonts w:ascii="Kayra Aydin" w:hAnsi="Kayra Aydin"/>
                <w:sz w:val="40"/>
                <w:szCs w:val="40"/>
              </w:rPr>
              <w:t xml:space="preserve">   al.                       </w:t>
            </w:r>
          </w:p>
          <w:p w14:paraId="7D0CB8F4" w14:textId="77777777" w:rsidR="00502532" w:rsidRDefault="00502532" w:rsidP="00502532">
            <w:pPr>
              <w:rPr>
                <w:rFonts w:ascii="Kayra Aydin" w:hAnsi="Kayra Aydin"/>
                <w:sz w:val="40"/>
                <w:szCs w:val="40"/>
              </w:rPr>
            </w:pPr>
            <w:r w:rsidRPr="00502532">
              <w:rPr>
                <w:rFonts w:ascii="Kayra Aydin" w:hAnsi="Kayra Aydin"/>
                <w:color w:val="FF0000"/>
                <w:sz w:val="40"/>
                <w:szCs w:val="40"/>
              </w:rPr>
              <w:t>E</w:t>
            </w:r>
            <w:r w:rsidRPr="00502532">
              <w:rPr>
                <w:rFonts w:ascii="Kayra Aydin" w:hAnsi="Kayra Aydin"/>
                <w:color w:val="00B0F0"/>
                <w:sz w:val="40"/>
                <w:szCs w:val="40"/>
              </w:rPr>
              <w:t>la</w:t>
            </w:r>
            <w:r>
              <w:rPr>
                <w:rFonts w:ascii="Kayra Aydin" w:hAnsi="Kayra Aydin"/>
                <w:sz w:val="40"/>
                <w:szCs w:val="40"/>
              </w:rPr>
              <w:t xml:space="preserve">  </w:t>
            </w:r>
            <w:r w:rsidRPr="00502532">
              <w:rPr>
                <w:rFonts w:ascii="Kayra Aydin" w:hAnsi="Kayra Aydin"/>
                <w:color w:val="FF0000"/>
                <w:sz w:val="40"/>
                <w:szCs w:val="40"/>
              </w:rPr>
              <w:t>e</w:t>
            </w:r>
            <w:r w:rsidRPr="00502532">
              <w:rPr>
                <w:rFonts w:ascii="Kayra Aydin" w:hAnsi="Kayra Aydin"/>
                <w:color w:val="00B050"/>
                <w:sz w:val="40"/>
                <w:szCs w:val="40"/>
              </w:rPr>
              <w:t>lek</w:t>
            </w:r>
            <w:r>
              <w:rPr>
                <w:rFonts w:ascii="Kayra Aydin" w:hAnsi="Kayra Aydin"/>
                <w:sz w:val="40"/>
                <w:szCs w:val="40"/>
              </w:rPr>
              <w:t xml:space="preserve"> al.</w:t>
            </w:r>
          </w:p>
          <w:p w14:paraId="6C206AA4" w14:textId="77777777" w:rsidR="00502532" w:rsidRDefault="00502532" w:rsidP="00502532">
            <w:pPr>
              <w:rPr>
                <w:rFonts w:ascii="Kayra Aydin" w:hAnsi="Kayra Aydin"/>
                <w:sz w:val="40"/>
                <w:szCs w:val="40"/>
              </w:rPr>
            </w:pPr>
            <w:r w:rsidRPr="00502532">
              <w:rPr>
                <w:rFonts w:ascii="Kayra Aydin" w:hAnsi="Kayra Aydin"/>
                <w:color w:val="FF0000"/>
                <w:sz w:val="40"/>
                <w:szCs w:val="40"/>
              </w:rPr>
              <w:t>E</w:t>
            </w:r>
            <w:r w:rsidRPr="00502532">
              <w:rPr>
                <w:rFonts w:ascii="Kayra Aydin" w:hAnsi="Kayra Aydin"/>
                <w:color w:val="00B0F0"/>
                <w:sz w:val="40"/>
                <w:szCs w:val="40"/>
              </w:rPr>
              <w:t>la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Pr="00502532">
              <w:rPr>
                <w:rFonts w:ascii="Kayra Aydin" w:hAnsi="Kayra Aydin"/>
                <w:color w:val="FF0000"/>
                <w:sz w:val="40"/>
                <w:szCs w:val="40"/>
              </w:rPr>
              <w:t>e</w:t>
            </w:r>
            <w:r w:rsidRPr="00502532">
              <w:rPr>
                <w:rFonts w:ascii="Kayra Aydin" w:hAnsi="Kayra Aydin"/>
                <w:color w:val="00B050"/>
                <w:sz w:val="40"/>
                <w:szCs w:val="40"/>
              </w:rPr>
              <w:t>lek</w:t>
            </w:r>
            <w:r w:rsidRPr="00502532">
              <w:rPr>
                <w:rFonts w:ascii="Kayra Aydin" w:hAnsi="Kayra Aydin"/>
                <w:color w:val="7030A0"/>
                <w:sz w:val="40"/>
                <w:szCs w:val="40"/>
              </w:rPr>
              <w:t>le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Pr="0031758E">
              <w:rPr>
                <w:rFonts w:ascii="Kayra Aydin" w:hAnsi="Kayra Aydin"/>
                <w:noProof/>
                <w:sz w:val="40"/>
                <w:szCs w:val="40"/>
                <w:lang w:eastAsia="tr-TR"/>
              </w:rPr>
              <w:drawing>
                <wp:inline distT="0" distB="0" distL="0" distR="0" wp14:anchorId="78E13163" wp14:editId="723093A7">
                  <wp:extent cx="504825" cy="323850"/>
                  <wp:effectExtent l="0" t="0" r="9525" b="0"/>
                  <wp:docPr id="83" name="Resim 83" descr="C:\Users\Administrator\Desktop\indir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istrator\Desktop\indir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Pr="00502532">
              <w:rPr>
                <w:rFonts w:ascii="Kayra Aydin" w:hAnsi="Kayra Aydin"/>
                <w:color w:val="FF0000"/>
                <w:sz w:val="40"/>
                <w:szCs w:val="40"/>
              </w:rPr>
              <w:t>e</w:t>
            </w:r>
            <w:r w:rsidRPr="00502532">
              <w:rPr>
                <w:rFonts w:ascii="Kayra Aydin" w:hAnsi="Kayra Aydin"/>
                <w:color w:val="7030A0"/>
                <w:sz w:val="40"/>
                <w:szCs w:val="40"/>
              </w:rPr>
              <w:t>le</w:t>
            </w:r>
            <w:r>
              <w:rPr>
                <w:rFonts w:ascii="Kayra Aydin" w:hAnsi="Kayra Aydin"/>
                <w:sz w:val="40"/>
                <w:szCs w:val="40"/>
              </w:rPr>
              <w:t xml:space="preserve">.      </w:t>
            </w:r>
          </w:p>
          <w:p w14:paraId="32A7F51D" w14:textId="77777777" w:rsidR="00502532" w:rsidRDefault="00502532" w:rsidP="00502532">
            <w:pPr>
              <w:rPr>
                <w:rFonts w:ascii="Kayra Aydin" w:hAnsi="Kayra Aydin"/>
                <w:sz w:val="40"/>
                <w:szCs w:val="40"/>
              </w:rPr>
            </w:pPr>
            <w:r w:rsidRPr="00502532">
              <w:rPr>
                <w:rFonts w:ascii="Kayra Aydin" w:hAnsi="Kayra Aydin"/>
                <w:color w:val="00B0F0"/>
                <w:sz w:val="40"/>
                <w:szCs w:val="40"/>
              </w:rPr>
              <w:t>La</w:t>
            </w:r>
            <w:r w:rsidRPr="00502532">
              <w:rPr>
                <w:rFonts w:ascii="Kayra Aydin" w:hAnsi="Kayra Aydin"/>
                <w:color w:val="7030A0"/>
                <w:sz w:val="40"/>
                <w:szCs w:val="40"/>
              </w:rPr>
              <w:t>le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Pr="00502532">
              <w:rPr>
                <w:rFonts w:ascii="Kayra Aydin" w:hAnsi="Kayra Aydin"/>
                <w:color w:val="FFC000"/>
                <w:sz w:val="40"/>
                <w:szCs w:val="40"/>
              </w:rPr>
              <w:t>kek</w:t>
            </w:r>
            <w:r>
              <w:rPr>
                <w:rFonts w:ascii="Kayra Aydin" w:hAnsi="Kayra Aydin"/>
                <w:sz w:val="40"/>
                <w:szCs w:val="40"/>
              </w:rPr>
              <w:t xml:space="preserve"> al.</w:t>
            </w:r>
          </w:p>
          <w:p w14:paraId="707323C9" w14:textId="77777777" w:rsidR="00502532" w:rsidRPr="00502532" w:rsidRDefault="00502532" w:rsidP="00AF138E">
            <w:pPr>
              <w:rPr>
                <w:rFonts w:ascii="Kayra Aydin" w:hAnsi="Kayra Aydin"/>
                <w:sz w:val="40"/>
                <w:szCs w:val="40"/>
              </w:rPr>
            </w:pPr>
            <w:r w:rsidRPr="00502532">
              <w:rPr>
                <w:rFonts w:ascii="Kayra Aydin" w:hAnsi="Kayra Aydin"/>
                <w:color w:val="00B0F0"/>
                <w:sz w:val="40"/>
                <w:szCs w:val="40"/>
              </w:rPr>
              <w:t>La</w:t>
            </w:r>
            <w:r w:rsidRPr="00502532">
              <w:rPr>
                <w:rFonts w:ascii="Kayra Aydin" w:hAnsi="Kayra Aydin"/>
                <w:color w:val="7030A0"/>
                <w:sz w:val="40"/>
                <w:szCs w:val="40"/>
              </w:rPr>
              <w:t>le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Pr="00502532">
              <w:rPr>
                <w:rFonts w:ascii="Kayra Aydin" w:hAnsi="Kayra Aydin"/>
                <w:color w:val="FFC000"/>
                <w:sz w:val="40"/>
                <w:szCs w:val="40"/>
              </w:rPr>
              <w:t>keke</w:t>
            </w:r>
            <w:r>
              <w:rPr>
                <w:rFonts w:ascii="Kayra Aydin" w:hAnsi="Kayra Aydin"/>
                <w:sz w:val="40"/>
                <w:szCs w:val="40"/>
              </w:rPr>
              <w:t xml:space="preserve"> </w:t>
            </w:r>
            <w:r w:rsidRPr="0031758E">
              <w:rPr>
                <w:rFonts w:ascii="Kayra Aydin" w:hAnsi="Kayra Aydin"/>
                <w:noProof/>
                <w:sz w:val="40"/>
                <w:szCs w:val="40"/>
                <w:lang w:eastAsia="tr-TR"/>
              </w:rPr>
              <w:drawing>
                <wp:inline distT="0" distB="0" distL="0" distR="0" wp14:anchorId="4C9D7510" wp14:editId="4FA0C958">
                  <wp:extent cx="504825" cy="323850"/>
                  <wp:effectExtent l="0" t="0" r="9525" b="0"/>
                  <wp:docPr id="84" name="Resim 84" descr="C:\Users\Administrator\Desktop\indir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istrator\Desktop\indir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Kayra Aydin" w:hAnsi="Kayra Aydin"/>
                <w:sz w:val="40"/>
                <w:szCs w:val="40"/>
              </w:rPr>
              <w:t xml:space="preserve">  </w:t>
            </w:r>
            <w:r w:rsidRPr="00086D22">
              <w:rPr>
                <w:rFonts w:ascii="Kayra Aydin" w:hAnsi="Kayra Aydin"/>
                <w:color w:val="C00000"/>
                <w:sz w:val="40"/>
                <w:szCs w:val="40"/>
              </w:rPr>
              <w:t>ek</w:t>
            </w:r>
            <w:r w:rsidRPr="00502532">
              <w:rPr>
                <w:rFonts w:ascii="Kayra Aydin" w:hAnsi="Kayra Aydin"/>
                <w:color w:val="7030A0"/>
                <w:sz w:val="40"/>
                <w:szCs w:val="40"/>
              </w:rPr>
              <w:t>le</w:t>
            </w:r>
            <w:r>
              <w:rPr>
                <w:rFonts w:ascii="Kayra Aydin" w:hAnsi="Kayra Aydin"/>
                <w:sz w:val="40"/>
                <w:szCs w:val="40"/>
              </w:rPr>
              <w:t>.</w:t>
            </w:r>
          </w:p>
        </w:tc>
        <w:tc>
          <w:tcPr>
            <w:tcW w:w="5028" w:type="dxa"/>
          </w:tcPr>
          <w:p w14:paraId="0C30D673" w14:textId="77777777" w:rsidR="00502532" w:rsidRDefault="00502532" w:rsidP="00AF138E">
            <w:pPr>
              <w:rPr>
                <w:rFonts w:ascii="TTKB Dik Temel Abece" w:hAnsi="TTKB Dik Temel Abece"/>
                <w:sz w:val="72"/>
                <w:szCs w:val="72"/>
              </w:rPr>
            </w:pPr>
            <w:r w:rsidRPr="00502532">
              <w:rPr>
                <w:rFonts w:ascii="TTKB Dik Temel Abece" w:hAnsi="TTKB Dik Temel Abece"/>
                <w:noProof/>
                <w:sz w:val="72"/>
                <w:szCs w:val="72"/>
                <w:lang w:eastAsia="tr-TR"/>
              </w:rPr>
              <w:drawing>
                <wp:inline distT="0" distB="0" distL="0" distR="0" wp14:anchorId="66590956" wp14:editId="00C81651">
                  <wp:extent cx="3000375" cy="1943100"/>
                  <wp:effectExtent l="0" t="0" r="9525" b="0"/>
                  <wp:docPr id="85" name="Resim 85" descr="C:\Users\Administrator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dministrator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1943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2B4D20B" w14:textId="77777777" w:rsidR="00AF138E" w:rsidRDefault="00476868" w:rsidP="00AF138E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 w14:anchorId="170CCE63">
          <v:group id="Group 50" o:spid="_x0000_s1026" style="position:absolute;margin-left:-15.35pt;margin-top:21.2pt;width:521.25pt;height:36.85pt;z-index:-251646976;mso-position-horizontal-relative:text;mso-position-vertical-relative:text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">
            <v:group id="Group 51" o:spid="_x0000_s1027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<v:rect id="Rectangle 52" o:spid="_x0000_s1028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" strokecolor="#2f5496 [2408]" strokeweight="1.5pt">
                <v:fill opacity="0"/>
              </v:rect>
              <v:rect id="Rectangle 53" o:spid="_x0000_s1029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" fillcolor="#deeaf6 [660]" strokecolor="#c00000" strokeweight="1pt">
                <v:stroke dashstyle="dash"/>
              </v:rect>
            </v:group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4" o:spid="_x0000_s1030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" strokecolor="#2f5496 [2408]" strokeweight="1.5pt"/>
            <v:shape id="AutoShape 55" o:spid="_x0000_s1031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" strokecolor="#2f5496 [2408]" strokeweight="1.5pt"/>
          </v:group>
        </w:pict>
      </w:r>
    </w:p>
    <w:p w14:paraId="5DEAB71A" w14:textId="77777777" w:rsidR="00AF138E" w:rsidRDefault="00476868" w:rsidP="00AF138E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 w14:anchorId="61565ED7">
          <v:group id="Group 56" o:spid="_x0000_s1086" style="position:absolute;margin-left:-15.35pt;margin-top:18.6pt;width:521.25pt;height:36.85pt;z-index:-251644928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">
            <v:group id="Group 57" o:spid="_x0000_s1089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<v:rect id="Rectangle 58" o:spid="_x0000_s1091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" strokecolor="#2f5496 [2408]" strokeweight="1.5pt">
                <v:fill opacity="0"/>
              </v:rect>
              <v:rect id="Rectangle 59" o:spid="_x0000_s1090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" fillcolor="#deeaf6 [660]" strokecolor="#c00000" strokeweight="1pt">
                <v:stroke dashstyle="dash"/>
              </v:rect>
            </v:group>
            <v:shape id="AutoShape 60" o:spid="_x0000_s1088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" strokecolor="#2f5496 [2408]" strokeweight="1.5pt"/>
            <v:shape id="AutoShape 61" o:spid="_x0000_s1087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" strokecolor="#2f5496 [2408]" strokeweight="1.5pt"/>
          </v:group>
        </w:pict>
      </w:r>
    </w:p>
    <w:p w14:paraId="107F48C0" w14:textId="77777777" w:rsidR="00AF138E" w:rsidRDefault="00476868" w:rsidP="00AF138E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 w14:anchorId="49815042">
          <v:group id="Group 62" o:spid="_x0000_s1080" style="position:absolute;margin-left:-15.35pt;margin-top:15.55pt;width:521.25pt;height:36.85pt;z-index:-251642880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">
            <v:group id="Group 63" o:spid="_x0000_s1083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<v:rect id="Rectangle 64" o:spid="_x0000_s1085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" strokecolor="#2f5496 [2408]" strokeweight="1.5pt">
                <v:fill opacity="0"/>
              </v:rect>
              <v:rect id="Rectangle 65" o:spid="_x0000_s1084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" fillcolor="#deeaf6 [660]" strokecolor="#c00000" strokeweight="1pt">
                <v:stroke dashstyle="dash"/>
              </v:rect>
            </v:group>
            <v:shape id="AutoShape 66" o:spid="_x0000_s1082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" strokecolor="#2f5496 [2408]" strokeweight="1.5pt"/>
            <v:shape id="AutoShape 67" o:spid="_x0000_s1081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" strokecolor="#2f5496 [2408]" strokeweight="1.5pt"/>
          </v:group>
        </w:pict>
      </w:r>
    </w:p>
    <w:p w14:paraId="7E169B3A" w14:textId="77777777" w:rsidR="00AF138E" w:rsidRDefault="00476868" w:rsidP="00AF138E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 w14:anchorId="00F0D696">
          <v:group id="Group 74" o:spid="_x0000_s1074" style="position:absolute;margin-left:-16.85pt;margin-top:46.6pt;width:524.25pt;height:42.75pt;z-index:-251638784" coordorigin="1095,2622" coordsize="10470,7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">
            <v:group id="Group 75" o:spid="_x0000_s1077" style="position:absolute;left:1110;top:2652;width:10455;height:737" coordorigin="1110,2652" coordsize="1045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<v:rect id="Rectangle 76" o:spid="_x0000_s1079" style="position:absolute;left:1110;top:265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" strokecolor="#2f5496 [2408]" strokeweight="1.5pt">
                <v:fill opacity="0"/>
              </v:rect>
              <v:rect id="Rectangle 77" o:spid="_x0000_s1078" style="position:absolute;left:1155;top:2820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" fillcolor="#deeaf6 [660]" strokecolor="#c00000" strokeweight="1pt">
                <v:stroke dashstyle="dash"/>
              </v:rect>
            </v:group>
            <v:shape id="AutoShape 78" o:spid="_x0000_s1076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" strokecolor="#2f5496 [2408]" strokeweight="1.5pt"/>
            <v:shape id="AutoShape 79" o:spid="_x0000_s1075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" strokecolor="#2f5496 [2408]" strokeweight="1.5pt"/>
          </v:group>
        </w:pict>
      </w:r>
      <w:r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 w14:anchorId="3264ED78">
          <v:group id="Group 68" o:spid="_x0000_s1068" style="position:absolute;margin-left:-15.35pt;margin-top:5.85pt;width:521.25pt;height:36.85pt;z-index:-251640832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">
            <v:group id="Group 69" o:spid="_x0000_s1071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<v:rect id="Rectangle 70" o:spid="_x0000_s1073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" strokecolor="#2f5496 [2408]" strokeweight="1.5pt">
                <v:fill opacity="0"/>
              </v:rect>
              <v:rect id="Rectangle 71" o:spid="_x0000_s1072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" fillcolor="#deeaf6 [660]" strokecolor="#c00000" strokeweight="1pt">
                <v:stroke dashstyle="dash"/>
              </v:rect>
            </v:group>
            <v:shape id="AutoShape 72" o:spid="_x0000_s1070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" strokecolor="#2f5496 [2408]" strokeweight="1.5pt"/>
            <v:shape id="AutoShape 73" o:spid="_x0000_s1069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" strokecolor="#2f5496 [2408]" strokeweight="1.5pt"/>
          </v:group>
        </w:pict>
      </w:r>
    </w:p>
    <w:p w14:paraId="444E0A17" w14:textId="77777777" w:rsidR="00A706F7" w:rsidRDefault="00086D22" w:rsidP="00AF138E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     </w:t>
      </w:r>
    </w:p>
    <w:p w14:paraId="00E5DE50" w14:textId="77777777" w:rsidR="00A706F7" w:rsidRDefault="00A706F7" w:rsidP="00AF138E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  </w:t>
      </w:r>
      <w:r w:rsidRPr="00086D22">
        <w:rPr>
          <w:rFonts w:ascii="TTKB Dik Temel Abece" w:hAnsi="TTKB Dik Temel Abece"/>
          <w:noProof/>
          <w:sz w:val="72"/>
          <w:szCs w:val="72"/>
          <w:lang w:eastAsia="tr-TR"/>
        </w:rPr>
        <w:drawing>
          <wp:inline distT="0" distB="0" distL="0" distR="0" wp14:anchorId="64F6D82E" wp14:editId="6CD03BE8">
            <wp:extent cx="883920" cy="771525"/>
            <wp:effectExtent l="0" t="0" r="0" b="9525"/>
            <wp:docPr id="86" name="Resim 86" descr="C:\Users\Administrator\Desktop\indir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istrator\Desktop\indir (5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4696" cy="7722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72"/>
          <w:szCs w:val="72"/>
        </w:rPr>
        <w:t xml:space="preserve">         </w:t>
      </w:r>
      <w:r w:rsidRPr="00086D22">
        <w:rPr>
          <w:rFonts w:ascii="TTKB Dik Temel Abece" w:hAnsi="TTKB Dik Temel Abece"/>
          <w:noProof/>
          <w:sz w:val="72"/>
          <w:szCs w:val="72"/>
          <w:lang w:eastAsia="tr-TR"/>
        </w:rPr>
        <w:drawing>
          <wp:inline distT="0" distB="0" distL="0" distR="0" wp14:anchorId="0B9717B0" wp14:editId="3E747DB3">
            <wp:extent cx="923925" cy="828675"/>
            <wp:effectExtent l="0" t="0" r="9525" b="9525"/>
            <wp:docPr id="106" name="Resim 106" descr="C:\Users\Administrator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dministrator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72"/>
          <w:szCs w:val="72"/>
        </w:rPr>
        <w:t xml:space="preserve"> </w:t>
      </w:r>
      <w:r w:rsidR="00086D22">
        <w:rPr>
          <w:rFonts w:ascii="TTKB Dik Temel Abece" w:hAnsi="TTKB Dik Temel Abece"/>
          <w:sz w:val="72"/>
          <w:szCs w:val="72"/>
        </w:rPr>
        <w:t xml:space="preserve"> </w:t>
      </w:r>
      <w:r>
        <w:rPr>
          <w:rFonts w:ascii="TTKB Dik Temel Abece" w:hAnsi="TTKB Dik Temel Abece"/>
          <w:sz w:val="72"/>
          <w:szCs w:val="72"/>
        </w:rPr>
        <w:t xml:space="preserve">      </w:t>
      </w:r>
      <w:r w:rsidRPr="00A706F7">
        <w:rPr>
          <w:rFonts w:ascii="TTKB Dik Temel Abece" w:hAnsi="TTKB Dik Temel Abece"/>
          <w:noProof/>
          <w:sz w:val="72"/>
          <w:szCs w:val="72"/>
          <w:lang w:eastAsia="tr-TR"/>
        </w:rPr>
        <w:drawing>
          <wp:inline distT="0" distB="0" distL="0" distR="0" wp14:anchorId="16070FCD" wp14:editId="27F5E1CC">
            <wp:extent cx="1428750" cy="790575"/>
            <wp:effectExtent l="0" t="0" r="0" b="9525"/>
            <wp:docPr id="107" name="Resim 107" descr="C:\Users\Administrator\Desktop\indir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dministrator\Desktop\indir (4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8E6142" w14:textId="77777777" w:rsidR="00A706F7" w:rsidRDefault="00476868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 w14:anchorId="1EE41D0A">
          <v:group id="Group 80" o:spid="_x0000_s1062" style="position:absolute;margin-left:319.15pt;margin-top:.45pt;width:121.5pt;height:42.75pt;z-index:-251636736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">
            <v:group id="Group 81" o:spid="_x0000_s1065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<v:rect id="Rectangle 82" o:spid="_x0000_s1067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" strokecolor="#2f5496 [2408]" strokeweight="1.5pt">
                <v:fill opacity="0"/>
              </v:rect>
              <v:rect id="Rectangle 83" o:spid="_x0000_s1066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" fillcolor="#deeaf6 [660]" strokecolor="#c00000" strokeweight="1pt">
                <v:stroke dashstyle="dash"/>
              </v:rect>
            </v:group>
            <v:shape id="AutoShape 84" o:spid="_x0000_s1064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" strokecolor="#2f5496 [2408]" strokeweight="1.5pt"/>
            <v:shape id="AutoShape 85" o:spid="_x0000_s1063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" strokecolor="#2f5496 [2408]" strokeweight="1.5pt"/>
          </v:group>
        </w:pict>
      </w:r>
      <w:r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 w14:anchorId="303AB883">
          <v:group id="_x0000_s1056" style="position:absolute;margin-left:161.65pt;margin-top:1.95pt;width:109.5pt;height:40.2pt;z-index:-251634688;mso-position-horizontal-relative:margin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">
            <v:group id="Group 81" o:spid="_x0000_s1059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WLY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">
              <v:rect id="Rectangle 82" o:spid="_x0000_s1061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" strokecolor="#2f5597" strokeweight="1.5pt">
                <v:fill opacity="0"/>
              </v:rect>
              <v:rect id="Rectangle 83" o:spid="_x0000_s1060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" fillcolor="#deebf7" strokecolor="#c00000" strokeweight="1pt">
                <v:stroke dashstyle="dash"/>
              </v:rect>
            </v:group>
            <v:shape id="AutoShape 84" o:spid="_x0000_s1058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" strokecolor="#2f5597" strokeweight="1.5pt"/>
            <v:shape id="AutoShape 85" o:spid="_x0000_s1057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" strokecolor="#2f5597" strokeweight="1.5pt"/>
            <w10:wrap anchorx="margin"/>
          </v:group>
        </w:pict>
      </w:r>
      <w:r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 w14:anchorId="57C5560D">
          <v:group id="_x0000_s1050" style="position:absolute;margin-left:19.15pt;margin-top:1.95pt;width:84pt;height:40.2pt;z-index:-251632640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">
            <v:group id="Group 81" o:spid="_x0000_s1053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D/HwwAAANw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nMDvM+ECuf0BAAD//wMAUEsBAi0AFAAGAAgAAAAhANvh9svuAAAAhQEAABMAAAAAAAAAAAAA&#10;AAAAAAAAAFtDb250ZW50X1R5cGVzXS54bWxQSwECLQAUAAYACAAAACEAWvQsW78AAAAVAQAACwAA&#10;AAAAAAAAAAAAAAAfAQAAX3JlbHMvLnJlbHNQSwECLQAUAAYACAAAACEAJIg/x8MAAADcAAAADwAA&#10;AAAAAAAAAAAAAAAHAgAAZHJzL2Rvd25yZXYueG1sUEsFBgAAAAADAAMAtwAAAPcCAAAAAA==&#10;">
              <v:rect id="Rectangle 82" o:spid="_x0000_s1055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" strokecolor="#2f5597" strokeweight="1.5pt">
                <v:fill opacity="0"/>
              </v:rect>
              <v:rect id="Rectangle 83" o:spid="_x0000_s1054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" fillcolor="#deebf7" strokecolor="#c00000" strokeweight="1pt">
                <v:stroke dashstyle="dash"/>
              </v:rect>
            </v:group>
            <v:shape id="AutoShape 84" o:spid="_x0000_s1052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" strokecolor="#2f5597" strokeweight="1.5pt"/>
            <v:shape id="AutoShape 85" o:spid="_x0000_s1051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" strokecolor="#2f5597" strokeweight="1.5pt"/>
          </v:group>
        </w:pict>
      </w:r>
      <w:r w:rsidR="00A706F7">
        <w:rPr>
          <w:rFonts w:ascii="TTKB Dik Temel Abece" w:hAnsi="TTKB Dik Temel Abece"/>
          <w:sz w:val="72"/>
          <w:szCs w:val="72"/>
        </w:rPr>
        <w:t xml:space="preserve">     </w:t>
      </w:r>
      <w:r w:rsidR="00086D22">
        <w:rPr>
          <w:rFonts w:ascii="TTKB Dik Temel Abece" w:hAnsi="TTKB Dik Temel Abece"/>
          <w:sz w:val="72"/>
          <w:szCs w:val="72"/>
        </w:rPr>
        <w:t xml:space="preserve">       </w:t>
      </w:r>
    </w:p>
    <w:p w14:paraId="2A35CB50" w14:textId="77777777" w:rsidR="001770C2" w:rsidRDefault="00476868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 w14:anchorId="4883101B">
          <v:group id="_x0000_s1044" style="position:absolute;margin-left:333pt;margin-top:113.25pt;width:109.5pt;height:40.2pt;z-index:-251628544;mso-position-horizontal-relative:margin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">
            <v:group id="Group 81" o:spid="_x0000_s1047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wCH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U6GVZ2QCnf8CAAD//wMAUEsBAi0AFAAGAAgAAAAhANvh9svuAAAAhQEAABMAAAAAAAAA&#10;AAAAAAAAAAAAAFtDb250ZW50X1R5cGVzXS54bWxQSwECLQAUAAYACAAAACEAWvQsW78AAAAVAQAA&#10;CwAAAAAAAAAAAAAAAAAfAQAAX3JlbHMvLnJlbHNQSwECLQAUAAYACAAAACEAMGsAh8YAAADcAAAA&#10;DwAAAAAAAAAAAAAAAAAHAgAAZHJzL2Rvd25yZXYueG1sUEsFBgAAAAADAAMAtwAAAPoCAAAAAA==&#10;">
              <v:rect id="Rectangle 82" o:spid="_x0000_s1049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" strokecolor="#2f5597" strokeweight="1.5pt">
                <v:fill opacity="0"/>
              </v:rect>
              <v:rect id="Rectangle 83" o:spid="_x0000_s1048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" fillcolor="#deebf7" strokecolor="#c00000" strokeweight="1pt">
                <v:stroke dashstyle="dash"/>
              </v:rect>
            </v:group>
            <v:shape id="AutoShape 84" o:spid="_x0000_s1046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" strokecolor="#2f5597" strokeweight="1.5pt"/>
            <v:shape id="AutoShape 85" o:spid="_x0000_s1045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" strokecolor="#2f5597" strokeweight="1.5pt"/>
            <w10:wrap anchorx="margin"/>
          </v:group>
        </w:pict>
      </w:r>
      <w:r w:rsidR="00A706F7">
        <w:rPr>
          <w:rFonts w:ascii="TTKB Dik Temel Abece" w:hAnsi="TTKB Dik Temel Abece"/>
          <w:sz w:val="72"/>
          <w:szCs w:val="72"/>
        </w:rPr>
        <w:t xml:space="preserve">   </w:t>
      </w:r>
      <w:r w:rsidR="00A706F7" w:rsidRPr="00A706F7">
        <w:rPr>
          <w:rFonts w:ascii="TTKB Dik Temel Abece" w:hAnsi="TTKB Dik Temel Abece"/>
          <w:noProof/>
          <w:sz w:val="72"/>
          <w:szCs w:val="72"/>
          <w:lang w:eastAsia="tr-TR"/>
        </w:rPr>
        <w:drawing>
          <wp:inline distT="0" distB="0" distL="0" distR="0" wp14:anchorId="670DBE6A" wp14:editId="154EC3D9">
            <wp:extent cx="876300" cy="723900"/>
            <wp:effectExtent l="0" t="0" r="0" b="0"/>
            <wp:docPr id="108" name="Resim 108" descr="C:\Users\Administrator\Desktop\indir (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dministrator\Desktop\indir (7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11E5D">
        <w:rPr>
          <w:rFonts w:ascii="TTKB Dik Temel Abece" w:hAnsi="TTKB Dik Temel Abece"/>
          <w:sz w:val="72"/>
          <w:szCs w:val="72"/>
        </w:rPr>
        <w:t xml:space="preserve">         </w:t>
      </w:r>
      <w:r w:rsidR="00611E5D" w:rsidRPr="00611E5D">
        <w:rPr>
          <w:rFonts w:ascii="TTKB Dik Temel Abece" w:hAnsi="TTKB Dik Temel Abece"/>
          <w:noProof/>
          <w:sz w:val="72"/>
          <w:szCs w:val="72"/>
          <w:lang w:eastAsia="tr-TR"/>
        </w:rPr>
        <w:drawing>
          <wp:inline distT="0" distB="0" distL="0" distR="0" wp14:anchorId="09BC1F6C" wp14:editId="110E1F92">
            <wp:extent cx="1028700" cy="1295400"/>
            <wp:effectExtent l="0" t="0" r="0" b="0"/>
            <wp:docPr id="109" name="Resim 109" descr="C:\Users\Administrator\Desktop\indir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dministrator\Desktop\indir (6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11E5D">
        <w:rPr>
          <w:rFonts w:ascii="TTKB Dik Temel Abece" w:hAnsi="TTKB Dik Temel Abece"/>
          <w:sz w:val="72"/>
          <w:szCs w:val="72"/>
        </w:rPr>
        <w:t xml:space="preserve">           </w:t>
      </w:r>
      <w:r w:rsidR="00611E5D" w:rsidRPr="00611E5D">
        <w:rPr>
          <w:rFonts w:ascii="TTKB Dik Temel Abece" w:hAnsi="TTKB Dik Temel Abece"/>
          <w:noProof/>
          <w:sz w:val="72"/>
          <w:szCs w:val="72"/>
          <w:lang w:eastAsia="tr-TR"/>
        </w:rPr>
        <w:drawing>
          <wp:inline distT="0" distB="0" distL="0" distR="0" wp14:anchorId="65DDD364" wp14:editId="0A039BBE">
            <wp:extent cx="800100" cy="876300"/>
            <wp:effectExtent l="0" t="0" r="0" b="0"/>
            <wp:docPr id="110" name="Resim 110" descr="C:\Users\Administrator\Desktop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dministrator\Desktop\indir (3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11E5D">
        <w:rPr>
          <w:rFonts w:ascii="TTKB Dik Temel Abece" w:hAnsi="TTKB Dik Temel Abece"/>
          <w:sz w:val="72"/>
          <w:szCs w:val="72"/>
        </w:rPr>
        <w:t xml:space="preserve"> </w:t>
      </w:r>
    </w:p>
    <w:p w14:paraId="6CC59317" w14:textId="77777777" w:rsidR="003071E4" w:rsidRDefault="00476868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 w14:anchorId="477A7787">
          <v:group id="_x0000_s1038" style="position:absolute;margin-left:173.65pt;margin-top:4pt;width:84.75pt;height:40.2pt;z-index:-251626496;mso-position-horizontal-relative:margin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">
            <v:group id="Group 81" o:spid="_x0000_s1041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">
              <v:rect id="Rectangle 82" o:spid="_x0000_s1043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" strokecolor="#2f5597" strokeweight="1.5pt">
                <v:fill opacity="0"/>
              </v:rect>
              <v:rect id="Rectangle 83" o:spid="_x0000_s1042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" fillcolor="#deebf7" strokecolor="#c00000" strokeweight="1pt">
                <v:stroke dashstyle="dash"/>
              </v:rect>
            </v:group>
            <v:shape id="AutoShape 84" o:spid="_x0000_s1040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" strokecolor="#2f5597" strokeweight="1.5pt"/>
            <v:shape id="AutoShape 85" o:spid="_x0000_s1039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" strokecolor="#2f5597" strokeweight="1.5pt"/>
            <w10:wrap anchorx="margin"/>
          </v:group>
        </w:pict>
      </w:r>
      <w:r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 w14:anchorId="40485607">
          <v:group id="_x0000_s1032" style="position:absolute;margin-left:7.5pt;margin-top:5.2pt;width:109.5pt;height:40.2pt;z-index:-251630592;mso-position-horizontal-relative:margin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">
            <v:group id="Group 81" o:spid="_x0000_s1035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">
              <v:rect id="Rectangle 82" o:spid="_x0000_s1037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" strokecolor="#2f5597" strokeweight="1.5pt">
                <v:fill opacity="0"/>
              </v:rect>
              <v:rect id="Rectangle 83" o:spid="_x0000_s1036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" fillcolor="#deebf7" strokecolor="#c00000" strokeweight="1pt">
                <v:stroke dashstyle="dash"/>
              </v:rect>
            </v:group>
            <v:shape id="AutoShape 84" o:spid="_x0000_s1034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" strokecolor="#2f5597" strokeweight="1.5pt"/>
            <v:shape id="AutoShape 85" o:spid="_x0000_s1033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" strokecolor="#2f5597" strokeweight="1.5pt"/>
            <w10:wrap anchorx="margin"/>
          </v:group>
        </w:pict>
      </w:r>
    </w:p>
    <w:p w14:paraId="72A8C570" w14:textId="77777777" w:rsidR="003071E4" w:rsidRDefault="003071E4" w:rsidP="003071E4">
      <w:pPr>
        <w:rPr>
          <w:rFonts w:ascii="TTKB Dik Temel Abece" w:hAnsi="TTKB Dik Temel Abece"/>
          <w:sz w:val="72"/>
          <w:szCs w:val="72"/>
        </w:rPr>
      </w:pPr>
    </w:p>
    <w:p w14:paraId="4FAB4775" w14:textId="5A024938" w:rsidR="00611E5D" w:rsidRPr="003071E4" w:rsidRDefault="003071E4" w:rsidP="003071E4">
      <w:pPr>
        <w:tabs>
          <w:tab w:val="left" w:pos="1820"/>
        </w:tabs>
        <w:rPr>
          <w:rFonts w:ascii="Comic Sans MS" w:hAnsi="Comic Sans MS"/>
          <w:color w:val="0070C0"/>
          <w:u w:val="single"/>
        </w:rPr>
      </w:pPr>
      <w:r>
        <w:rPr>
          <w:rFonts w:ascii="TTKB Dik Temel Abece" w:hAnsi="TTKB Dik Temel Abece"/>
          <w:sz w:val="72"/>
          <w:szCs w:val="72"/>
        </w:rPr>
        <w:tab/>
      </w:r>
      <w:hyperlink r:id="rId14" w:history="1">
        <w:r w:rsidR="007A33E2" w:rsidRPr="0095461B">
          <w:rPr>
            <w:rStyle w:val="Kpr"/>
            <w:rFonts w:ascii="TTKB Dik Temel Abece" w:hAnsi="TTKB Dik Temel Abece"/>
            <w:sz w:val="72"/>
            <w:szCs w:val="72"/>
          </w:rPr>
          <w:t>https://www.sorubak.com/</w:t>
        </w:r>
      </w:hyperlink>
      <w:r w:rsidR="007A33E2">
        <w:rPr>
          <w:rFonts w:ascii="TTKB Dik Temel Abece" w:hAnsi="TTKB Dik Temel Abece"/>
          <w:sz w:val="72"/>
          <w:szCs w:val="72"/>
        </w:rPr>
        <w:t xml:space="preserve"> </w:t>
      </w:r>
    </w:p>
    <w:sectPr w:rsidR="00611E5D" w:rsidRPr="003071E4" w:rsidSect="007A24CE">
      <w:pgSz w:w="11906" w:h="16838"/>
      <w:pgMar w:top="1417" w:right="424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AAFCB1" w14:textId="77777777" w:rsidR="00476868" w:rsidRDefault="00476868" w:rsidP="00AF138E">
      <w:pPr>
        <w:spacing w:after="0" w:line="240" w:lineRule="auto"/>
      </w:pPr>
      <w:r>
        <w:separator/>
      </w:r>
    </w:p>
  </w:endnote>
  <w:endnote w:type="continuationSeparator" w:id="0">
    <w:p w14:paraId="33787565" w14:textId="77777777" w:rsidR="00476868" w:rsidRDefault="00476868" w:rsidP="00AF1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13611" w14:textId="77777777" w:rsidR="00476868" w:rsidRDefault="00476868" w:rsidP="00AF138E">
      <w:pPr>
        <w:spacing w:after="0" w:line="240" w:lineRule="auto"/>
      </w:pPr>
      <w:r>
        <w:separator/>
      </w:r>
    </w:p>
  </w:footnote>
  <w:footnote w:type="continuationSeparator" w:id="0">
    <w:p w14:paraId="7C0CAB47" w14:textId="77777777" w:rsidR="00476868" w:rsidRDefault="00476868" w:rsidP="00AF13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758E"/>
    <w:rsid w:val="00086D22"/>
    <w:rsid w:val="000B1199"/>
    <w:rsid w:val="00123094"/>
    <w:rsid w:val="00170688"/>
    <w:rsid w:val="001770C2"/>
    <w:rsid w:val="001F5A93"/>
    <w:rsid w:val="002C0CBB"/>
    <w:rsid w:val="003071E4"/>
    <w:rsid w:val="0031758E"/>
    <w:rsid w:val="003721D6"/>
    <w:rsid w:val="00394A6D"/>
    <w:rsid w:val="00476868"/>
    <w:rsid w:val="00496FA4"/>
    <w:rsid w:val="00502532"/>
    <w:rsid w:val="00611E5D"/>
    <w:rsid w:val="00622152"/>
    <w:rsid w:val="007A1C3D"/>
    <w:rsid w:val="007A24CE"/>
    <w:rsid w:val="007A33E2"/>
    <w:rsid w:val="007D2739"/>
    <w:rsid w:val="007F64BA"/>
    <w:rsid w:val="008E294D"/>
    <w:rsid w:val="009D28E6"/>
    <w:rsid w:val="009F1F66"/>
    <w:rsid w:val="00A269D8"/>
    <w:rsid w:val="00A706F7"/>
    <w:rsid w:val="00AD1B1C"/>
    <w:rsid w:val="00AF138E"/>
    <w:rsid w:val="00B33495"/>
    <w:rsid w:val="00C01D39"/>
    <w:rsid w:val="00C94A0B"/>
    <w:rsid w:val="00D4633B"/>
    <w:rsid w:val="00F367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2" fillcolor="white" strokecolor="none [2408]">
      <v:fill color="white" opacity="0"/>
      <v:stroke color="none [2408]" weight="1.5pt"/>
    </o:shapedefaults>
    <o:shapelayout v:ext="edit">
      <o:idmap v:ext="edit" data="1"/>
      <o:rules v:ext="edit">
        <o:r id="V:Rule1" type="connector" idref="#AutoShape 84"/>
        <o:r id="V:Rule2" type="connector" idref="#AutoShape 85"/>
        <o:r id="V:Rule3" type="connector" idref="#AutoShape 84"/>
        <o:r id="V:Rule4" type="connector" idref="#AutoShape 85"/>
        <o:r id="V:Rule5" type="connector" idref="#AutoShape 84"/>
        <o:r id="V:Rule6" type="connector" idref="#AutoShape 85"/>
        <o:r id="V:Rule7" type="connector" idref="#AutoShape 84"/>
        <o:r id="V:Rule8" type="connector" idref="#AutoShape 85"/>
        <o:r id="V:Rule9" type="connector" idref="#AutoShape 84"/>
        <o:r id="V:Rule10" type="connector" idref="#AutoShape 85"/>
        <o:r id="V:Rule11" type="connector" idref="#AutoShape 54"/>
        <o:r id="V:Rule12" type="connector" idref="#AutoShape 60"/>
        <o:r id="V:Rule13" type="connector" idref="#AutoShape 55"/>
        <o:r id="V:Rule14" type="connector" idref="#AutoShape 78"/>
        <o:r id="V:Rule15" type="connector" idref="#AutoShape 67"/>
        <o:r id="V:Rule16" type="connector" idref="#AutoShape 61"/>
        <o:r id="V:Rule17" type="connector" idref="#AutoShape 66"/>
        <o:r id="V:Rule18" type="connector" idref="#AutoShape 73"/>
        <o:r id="V:Rule19" type="connector" idref="#AutoShape 79"/>
        <o:r id="V:Rule20" type="connector" idref="#AutoShape 72"/>
        <o:r id="V:Rule21" type="connector" idref="#AutoShape 85"/>
        <o:r id="V:Rule22" type="connector" idref="#AutoShape 84"/>
      </o:rules>
    </o:shapelayout>
  </w:shapeDefaults>
  <w:decimalSymbol w:val=","/>
  <w:listSeparator w:val=";"/>
  <w14:docId w14:val="78FA9107"/>
  <w15:docId w15:val="{49002F1D-61A8-4C74-9DE1-9E8293AB4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A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F13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F138E"/>
  </w:style>
  <w:style w:type="paragraph" w:styleId="AltBilgi">
    <w:name w:val="footer"/>
    <w:basedOn w:val="Normal"/>
    <w:link w:val="AltBilgiChar"/>
    <w:uiPriority w:val="99"/>
    <w:unhideWhenUsed/>
    <w:rsid w:val="00AF13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F138E"/>
  </w:style>
  <w:style w:type="character" w:styleId="Kpr">
    <w:name w:val="Hyperlink"/>
    <w:basedOn w:val="VarsaylanParagrafYazTipi"/>
    <w:uiPriority w:val="99"/>
    <w:unhideWhenUsed/>
    <w:rsid w:val="007F64BA"/>
    <w:rPr>
      <w:color w:val="0563C1" w:themeColor="hyperlink"/>
      <w:u w:val="single"/>
    </w:rPr>
  </w:style>
  <w:style w:type="table" w:styleId="TabloKlavuzu">
    <w:name w:val="Table Grid"/>
    <w:basedOn w:val="NormalTablo"/>
    <w:uiPriority w:val="39"/>
    <w:rsid w:val="005025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071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71E4"/>
    <w:rPr>
      <w:rFonts w:ascii="Tahoma" w:hAnsi="Tahoma" w:cs="Tahoma"/>
      <w:sz w:val="16"/>
      <w:szCs w:val="16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A33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hyperlink" Target="https://www.sorubak.com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Local\Temp\Rar$DIa0.184\G&#252;zel%20Yaz&#305;%20Defteri%201.dotx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Güzel Yazı Defteri 1</Template>
  <TotalTime>47</TotalTime>
  <Pages>2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MyComputer</dc:creator>
  <cp:keywords>https:/www.sorubak.com</cp:keywords>
  <dc:description>https://www.sorubak.com/</dc:description>
  <cp:lastModifiedBy>Serkan Demir_</cp:lastModifiedBy>
  <cp:revision>3</cp:revision>
  <dcterms:created xsi:type="dcterms:W3CDTF">2021-10-05T16:43:00Z</dcterms:created>
  <dcterms:modified xsi:type="dcterms:W3CDTF">2021-10-06T13:55:00Z</dcterms:modified>
</cp:coreProperties>
</file>