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753" w:rsidRPr="00994503" w:rsidRDefault="00C67753" w:rsidP="00082950">
      <w:pPr>
        <w:rPr>
          <w:rFonts w:ascii="Calibri" w:hAnsi="Calibri" w:cs="Arial"/>
          <w:i/>
          <w:vanish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270pt;height: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">
            <v:textbox>
              <w:txbxContent>
                <w:p w:rsidR="00C67753" w:rsidRPr="00F06F29" w:rsidRDefault="00C67753" w:rsidP="00F06F29">
                  <w:pPr>
                    <w:rPr>
                      <w:rFonts w:ascii="Verdana" w:hAnsi="Verdana"/>
                      <w:b/>
                    </w:rPr>
                  </w:pPr>
                  <w:r>
                    <w:rPr>
                      <w:rFonts w:ascii="Calibri" w:eastAsia="Calibri-Bold" w:hAnsi="Calibri" w:cs="Calibri"/>
                      <w:b/>
                    </w:rPr>
                    <w:t xml:space="preserve"> E</w:t>
                  </w:r>
                  <w:r w:rsidRPr="00F06F29">
                    <w:rPr>
                      <w:rFonts w:ascii="Comic Sans MS" w:eastAsia="Calibri-Bold" w:hAnsi="Comic Sans MS" w:cs="Calibri"/>
                      <w:b/>
                    </w:rPr>
                    <w:t xml:space="preserve">- </w:t>
                  </w:r>
                  <w:r>
                    <w:rPr>
                      <w:rFonts w:ascii="Comic Sans MS" w:hAnsi="Comic Sans MS" w:cs="Calibri"/>
                      <w:b/>
                      <w:bCs/>
                    </w:rPr>
                    <w:t>Aşağıdaki soruların her biri 5</w:t>
                  </w:r>
                  <w:r w:rsidRPr="00F06F29">
                    <w:rPr>
                      <w:rFonts w:ascii="Comic Sans MS" w:hAnsi="Comic Sans MS" w:cs="Calibri"/>
                      <w:b/>
                      <w:bCs/>
                    </w:rPr>
                    <w:t xml:space="preserve">  puan değerindedir</w:t>
                  </w:r>
                </w:p>
                <w:p w:rsidR="00C67753" w:rsidRDefault="00C67753" w:rsidP="00F06F29">
                  <w:pPr>
                    <w:jc w:val="both"/>
                    <w:rPr>
                      <w:rFonts w:ascii="Calibri" w:hAnsi="Calibri"/>
                      <w:b/>
                    </w:rPr>
                  </w:pPr>
                </w:p>
                <w:p w:rsidR="00C67753" w:rsidRDefault="00C67753" w:rsidP="00F06F29">
                  <w:pPr>
                    <w:jc w:val="both"/>
                    <w:rPr>
                      <w:rFonts w:ascii="Comic Sans MS" w:hAnsi="Comic Sans MS" w:cs="Arial"/>
                      <w:noProof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            </w:t>
                  </w:r>
                </w:p>
                <w:p w:rsidR="00C67753" w:rsidRDefault="00C67753" w:rsidP="00F06F29">
                  <w:pPr>
                    <w:jc w:val="center"/>
                    <w:rPr>
                      <w:rFonts w:ascii="Comic Sans MS" w:hAnsi="Comic Sans MS" w:cs="Arial"/>
                      <w:noProof/>
                    </w:rPr>
                  </w:pPr>
                </w:p>
                <w:p w:rsidR="00C67753" w:rsidRDefault="00C67753" w:rsidP="00F06F29">
                  <w:pPr>
                    <w:jc w:val="center"/>
                    <w:rPr>
                      <w:rFonts w:ascii="Comic Sans MS" w:hAnsi="Comic Sans MS" w:cs="Arial"/>
                      <w:noProof/>
                    </w:rPr>
                  </w:pPr>
                </w:p>
                <w:p w:rsidR="00C67753" w:rsidRPr="00E775E4" w:rsidRDefault="00C67753" w:rsidP="00F06F2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978" o:spid="_x0000_s1027" type="#_x0000_t75" style="position:absolute;margin-left:310.75pt;margin-top:0;width:247.25pt;height:162pt;z-index:251657216;visibility:visible">
            <v:imagedata r:id="rId7" o:title=""/>
            <w10:wrap type="square"/>
          </v:shape>
        </w:pict>
      </w:r>
    </w:p>
    <w:p w:rsidR="00C67753" w:rsidRPr="00994503" w:rsidRDefault="00C67753" w:rsidP="008319B6">
      <w:pPr>
        <w:rPr>
          <w:rFonts w:ascii="Calibri" w:hAnsi="Calibri" w:cs="Arial"/>
          <w:b/>
          <w:i/>
          <w:sz w:val="26"/>
          <w:szCs w:val="26"/>
        </w:rPr>
        <w:sectPr w:rsidR="00C67753" w:rsidRPr="00994503" w:rsidSect="00162A85">
          <w:type w:val="continuous"/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</w:p>
    <w:p w:rsidR="00C67753" w:rsidRPr="00994503" w:rsidRDefault="00C67753" w:rsidP="001C0C12">
      <w:pPr>
        <w:rPr>
          <w:rFonts w:ascii="Calibri" w:hAnsi="Calibri" w:cs="Arial"/>
          <w:b/>
          <w:i/>
          <w:sz w:val="26"/>
          <w:szCs w:val="26"/>
        </w:rPr>
        <w:sectPr w:rsidR="00C67753" w:rsidRPr="00994503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:rsidR="00C67753" w:rsidRDefault="00C67753" w:rsidP="009D1E99">
      <w:pPr>
        <w:pStyle w:val="NoSpacing"/>
        <w:rPr>
          <w:rFonts w:cs="Arial"/>
          <w:b/>
          <w:bCs/>
          <w:i/>
          <w:sz w:val="26"/>
          <w:szCs w:val="26"/>
        </w:rPr>
      </w:pPr>
    </w:p>
    <w:p w:rsidR="00C67753" w:rsidRDefault="00C67753" w:rsidP="009D1E99">
      <w:pPr>
        <w:pStyle w:val="NoSpacing"/>
        <w:rPr>
          <w:rFonts w:cs="Arial"/>
          <w:b/>
          <w:bCs/>
          <w:i/>
          <w:sz w:val="26"/>
          <w:szCs w:val="26"/>
        </w:rPr>
      </w:pPr>
    </w:p>
    <w:p w:rsidR="00C67753" w:rsidRPr="00994503" w:rsidRDefault="00C67753" w:rsidP="009D1E99">
      <w:pPr>
        <w:pStyle w:val="NoSpacing"/>
        <w:rPr>
          <w:rFonts w:cs="Arial"/>
          <w:b/>
          <w:bCs/>
          <w:i/>
          <w:sz w:val="26"/>
          <w:szCs w:val="26"/>
        </w:rPr>
      </w:pPr>
      <w:r w:rsidRPr="00994503">
        <w:rPr>
          <w:rFonts w:cs="Arial"/>
          <w:b/>
          <w:bCs/>
          <w:i/>
          <w:sz w:val="26"/>
          <w:szCs w:val="26"/>
        </w:rPr>
        <w:t>1) Millî Mücadele’de milletimizin başarılı olmasının sebebi aşağıdakilerden hangisidir?</w:t>
      </w:r>
    </w:p>
    <w:p w:rsidR="00C67753" w:rsidRPr="00994503" w:rsidRDefault="00C67753" w:rsidP="009D1E99">
      <w:pPr>
        <w:pStyle w:val="NoSpacing"/>
        <w:rPr>
          <w:rFonts w:cs="Arial"/>
          <w:i/>
          <w:sz w:val="26"/>
          <w:szCs w:val="26"/>
        </w:rPr>
      </w:pPr>
      <w:r w:rsidRPr="00994503">
        <w:rPr>
          <w:rFonts w:cs="Arial"/>
          <w:b/>
          <w:i/>
          <w:sz w:val="26"/>
          <w:szCs w:val="26"/>
        </w:rPr>
        <w:t>A)</w:t>
      </w:r>
      <w:r w:rsidRPr="00994503">
        <w:rPr>
          <w:rFonts w:cs="Arial"/>
          <w:i/>
          <w:sz w:val="26"/>
          <w:szCs w:val="26"/>
        </w:rPr>
        <w:t xml:space="preserve"> Silah ve cephanesinin fazla olması</w:t>
      </w:r>
    </w:p>
    <w:p w:rsidR="00C67753" w:rsidRPr="00994503" w:rsidRDefault="00C67753" w:rsidP="009D1E99">
      <w:pPr>
        <w:pStyle w:val="NoSpacing"/>
        <w:rPr>
          <w:rFonts w:cs="Arial"/>
          <w:i/>
          <w:sz w:val="26"/>
          <w:szCs w:val="26"/>
        </w:rPr>
      </w:pPr>
      <w:r w:rsidRPr="00994503">
        <w:rPr>
          <w:rFonts w:cs="Arial"/>
          <w:b/>
          <w:i/>
          <w:sz w:val="26"/>
          <w:szCs w:val="26"/>
        </w:rPr>
        <w:t>B)</w:t>
      </w:r>
      <w:r w:rsidRPr="00994503">
        <w:rPr>
          <w:rFonts w:cs="Arial"/>
          <w:i/>
          <w:sz w:val="26"/>
          <w:szCs w:val="26"/>
        </w:rPr>
        <w:t xml:space="preserve"> Düşman ordusunun sayıca az olması</w:t>
      </w:r>
    </w:p>
    <w:p w:rsidR="00C67753" w:rsidRPr="00994503" w:rsidRDefault="00C67753" w:rsidP="009D1E99">
      <w:pPr>
        <w:pStyle w:val="NoSpacing"/>
        <w:rPr>
          <w:rFonts w:cs="Arial"/>
          <w:i/>
          <w:sz w:val="26"/>
          <w:szCs w:val="26"/>
        </w:rPr>
      </w:pPr>
      <w:r w:rsidRPr="00994503">
        <w:rPr>
          <w:rFonts w:cs="Arial"/>
          <w:b/>
          <w:i/>
          <w:sz w:val="26"/>
          <w:szCs w:val="26"/>
        </w:rPr>
        <w:t>C)</w:t>
      </w:r>
      <w:r w:rsidRPr="00994503">
        <w:rPr>
          <w:rFonts w:cs="Arial"/>
          <w:i/>
          <w:sz w:val="26"/>
          <w:szCs w:val="26"/>
        </w:rPr>
        <w:t xml:space="preserve"> Bağımsızlığını koruma konusunda kararlılığı</w:t>
      </w:r>
    </w:p>
    <w:p w:rsidR="00C67753" w:rsidRPr="00994503" w:rsidRDefault="00C67753" w:rsidP="009D1E99">
      <w:pPr>
        <w:pStyle w:val="NoSpacing"/>
        <w:rPr>
          <w:rFonts w:cs="Arial"/>
          <w:i/>
          <w:sz w:val="26"/>
          <w:szCs w:val="26"/>
        </w:rPr>
      </w:pPr>
      <w:r w:rsidRPr="00994503">
        <w:rPr>
          <w:rFonts w:cs="Arial"/>
          <w:b/>
          <w:i/>
          <w:sz w:val="26"/>
          <w:szCs w:val="26"/>
        </w:rPr>
        <w:t>D)</w:t>
      </w:r>
      <w:r w:rsidRPr="00994503">
        <w:rPr>
          <w:rFonts w:cs="Arial"/>
          <w:i/>
          <w:sz w:val="26"/>
          <w:szCs w:val="26"/>
        </w:rPr>
        <w:t xml:space="preserve"> Komşu devletlerin askerlerinin yardım etmesi</w:t>
      </w:r>
    </w:p>
    <w:p w:rsidR="00C67753" w:rsidRPr="00994503" w:rsidRDefault="00C67753" w:rsidP="009D1E99">
      <w:pPr>
        <w:pStyle w:val="NoSpacing"/>
        <w:rPr>
          <w:rFonts w:cs="Arial"/>
          <w:i/>
          <w:sz w:val="26"/>
          <w:szCs w:val="26"/>
        </w:rPr>
      </w:pPr>
    </w:p>
    <w:p w:rsidR="00C67753" w:rsidRDefault="00C67753" w:rsidP="009D1E99">
      <w:pPr>
        <w:spacing w:line="240" w:lineRule="atLeast"/>
        <w:rPr>
          <w:rFonts w:ascii="Calibri" w:hAnsi="Calibri" w:cs="Arial"/>
          <w:b/>
          <w:i/>
          <w:sz w:val="10"/>
          <w:szCs w:val="10"/>
        </w:rPr>
      </w:pPr>
      <w:r w:rsidRPr="00994503">
        <w:rPr>
          <w:rFonts w:ascii="Calibri" w:hAnsi="Calibri" w:cs="Arial"/>
          <w:b/>
          <w:i/>
          <w:sz w:val="26"/>
          <w:szCs w:val="26"/>
        </w:rPr>
        <w:t xml:space="preserve">2 )  Aşağıdakilerden hangisi yurdumuzu işgal eden devletlerden birisi </w:t>
      </w:r>
      <w:r w:rsidRPr="00994503">
        <w:rPr>
          <w:rFonts w:ascii="Calibri" w:hAnsi="Calibri" w:cs="Arial"/>
          <w:b/>
          <w:i/>
          <w:sz w:val="26"/>
          <w:szCs w:val="26"/>
          <w:u w:val="single"/>
        </w:rPr>
        <w:t>değildir</w:t>
      </w:r>
      <w:r w:rsidRPr="00994503">
        <w:rPr>
          <w:rFonts w:ascii="Calibri" w:hAnsi="Calibri" w:cs="Arial"/>
          <w:b/>
          <w:i/>
          <w:sz w:val="26"/>
          <w:szCs w:val="26"/>
        </w:rPr>
        <w:t>?</w:t>
      </w:r>
    </w:p>
    <w:p w:rsidR="00C67753" w:rsidRPr="00F06F29" w:rsidRDefault="00C67753" w:rsidP="009D1E99">
      <w:pPr>
        <w:spacing w:line="240" w:lineRule="atLeast"/>
        <w:rPr>
          <w:rFonts w:ascii="Calibri" w:hAnsi="Calibri" w:cs="Arial"/>
          <w:b/>
          <w:i/>
          <w:sz w:val="10"/>
          <w:szCs w:val="10"/>
        </w:rPr>
      </w:pPr>
    </w:p>
    <w:p w:rsidR="00C67753" w:rsidRPr="00994503" w:rsidRDefault="00C67753" w:rsidP="00855BFA">
      <w:pPr>
        <w:spacing w:line="240" w:lineRule="atLeast"/>
        <w:rPr>
          <w:rFonts w:ascii="Calibri" w:hAnsi="Calibri" w:cs="Arial"/>
          <w:i/>
          <w:sz w:val="26"/>
          <w:szCs w:val="26"/>
        </w:rPr>
      </w:pPr>
      <w:r w:rsidRPr="00994503">
        <w:rPr>
          <w:rFonts w:ascii="Calibri" w:hAnsi="Calibri" w:cs="Arial"/>
          <w:i/>
          <w:sz w:val="26"/>
          <w:szCs w:val="26"/>
        </w:rPr>
        <w:t xml:space="preserve">    </w:t>
      </w:r>
      <w:r w:rsidRPr="00994503">
        <w:rPr>
          <w:rFonts w:ascii="Calibri" w:hAnsi="Calibri" w:cs="Arial"/>
          <w:b/>
          <w:i/>
          <w:sz w:val="26"/>
          <w:szCs w:val="26"/>
        </w:rPr>
        <w:t>A)</w:t>
      </w:r>
      <w:r w:rsidRPr="00994503">
        <w:rPr>
          <w:rFonts w:ascii="Calibri" w:hAnsi="Calibri" w:cs="Arial"/>
          <w:i/>
          <w:sz w:val="26"/>
          <w:szCs w:val="26"/>
        </w:rPr>
        <w:t xml:space="preserve"> İtalyanlar                     </w:t>
      </w:r>
      <w:r w:rsidRPr="00994503">
        <w:rPr>
          <w:rFonts w:ascii="Calibri" w:hAnsi="Calibri" w:cs="Arial"/>
          <w:b/>
          <w:i/>
          <w:sz w:val="26"/>
          <w:szCs w:val="26"/>
        </w:rPr>
        <w:t>B)</w:t>
      </w:r>
      <w:r w:rsidRPr="00994503">
        <w:rPr>
          <w:rFonts w:ascii="Calibri" w:hAnsi="Calibri" w:cs="Arial"/>
          <w:i/>
          <w:sz w:val="26"/>
          <w:szCs w:val="26"/>
        </w:rPr>
        <w:t xml:space="preserve"> Almanlar    </w:t>
      </w:r>
    </w:p>
    <w:p w:rsidR="00C67753" w:rsidRPr="00994503" w:rsidRDefault="00C67753" w:rsidP="009D1E99">
      <w:pPr>
        <w:spacing w:line="240" w:lineRule="atLeast"/>
        <w:rPr>
          <w:rFonts w:ascii="Calibri" w:hAnsi="Calibri" w:cs="Arial"/>
          <w:i/>
          <w:sz w:val="26"/>
          <w:szCs w:val="26"/>
        </w:rPr>
      </w:pPr>
      <w:r w:rsidRPr="00994503">
        <w:rPr>
          <w:rFonts w:ascii="Calibri" w:hAnsi="Calibri" w:cs="Arial"/>
          <w:b/>
          <w:i/>
          <w:sz w:val="26"/>
          <w:szCs w:val="26"/>
        </w:rPr>
        <w:t xml:space="preserve">    C)</w:t>
      </w:r>
      <w:r w:rsidRPr="00994503">
        <w:rPr>
          <w:rFonts w:ascii="Calibri" w:hAnsi="Calibri" w:cs="Arial"/>
          <w:i/>
          <w:sz w:val="26"/>
          <w:szCs w:val="26"/>
        </w:rPr>
        <w:t xml:space="preserve"> Ermeniler                    </w:t>
      </w:r>
      <w:r w:rsidRPr="00994503">
        <w:rPr>
          <w:rFonts w:ascii="Calibri" w:hAnsi="Calibri" w:cs="Arial"/>
          <w:b/>
          <w:i/>
          <w:sz w:val="26"/>
          <w:szCs w:val="26"/>
        </w:rPr>
        <w:t>D)</w:t>
      </w:r>
      <w:r w:rsidRPr="00994503">
        <w:rPr>
          <w:rFonts w:ascii="Calibri" w:hAnsi="Calibri" w:cs="Arial"/>
          <w:i/>
          <w:sz w:val="26"/>
          <w:szCs w:val="26"/>
        </w:rPr>
        <w:t xml:space="preserve"> Fransızlar</w:t>
      </w:r>
    </w:p>
    <w:p w:rsidR="00C67753" w:rsidRPr="00994503" w:rsidRDefault="00C67753" w:rsidP="00B75FA1">
      <w:pPr>
        <w:tabs>
          <w:tab w:val="left" w:pos="1485"/>
        </w:tabs>
        <w:spacing w:line="240" w:lineRule="atLeast"/>
        <w:rPr>
          <w:rFonts w:ascii="Calibri" w:hAnsi="Calibri" w:cs="Arial"/>
          <w:b/>
          <w:i/>
          <w:sz w:val="26"/>
          <w:szCs w:val="26"/>
        </w:rPr>
      </w:pPr>
    </w:p>
    <w:p w:rsidR="00C67753" w:rsidRDefault="00C67753" w:rsidP="00960281">
      <w:pPr>
        <w:rPr>
          <w:rFonts w:ascii="Calibri" w:hAnsi="Calibri" w:cs="Arial"/>
          <w:b/>
          <w:i/>
          <w:sz w:val="10"/>
          <w:szCs w:val="10"/>
        </w:rPr>
      </w:pPr>
      <w:r>
        <w:rPr>
          <w:rFonts w:ascii="Calibri" w:hAnsi="Calibri" w:cs="Arial"/>
          <w:b/>
          <w:i/>
          <w:sz w:val="26"/>
          <w:szCs w:val="26"/>
        </w:rPr>
        <w:t>3</w:t>
      </w:r>
      <w:r w:rsidRPr="00994503">
        <w:rPr>
          <w:rFonts w:ascii="Calibri" w:hAnsi="Calibri" w:cs="Arial"/>
          <w:b/>
          <w:i/>
          <w:sz w:val="26"/>
          <w:szCs w:val="26"/>
        </w:rPr>
        <w:t xml:space="preserve"> –</w:t>
      </w:r>
      <w:r w:rsidRPr="00994503">
        <w:rPr>
          <w:rFonts w:ascii="Calibri" w:hAnsi="Calibri" w:cs="Arial"/>
          <w:i/>
          <w:sz w:val="26"/>
          <w:szCs w:val="26"/>
        </w:rPr>
        <w:t xml:space="preserve"> </w:t>
      </w:r>
      <w:r w:rsidRPr="00994503">
        <w:rPr>
          <w:rFonts w:ascii="Calibri" w:hAnsi="Calibri" w:cs="Arial"/>
          <w:b/>
          <w:i/>
          <w:sz w:val="26"/>
          <w:szCs w:val="26"/>
        </w:rPr>
        <w:t>Mustafa Kemal Samsun’dan sonra sırasıyla hangi illere gitmiştir?</w:t>
      </w:r>
    </w:p>
    <w:p w:rsidR="00C67753" w:rsidRPr="00994503" w:rsidRDefault="00C67753" w:rsidP="00960281">
      <w:pPr>
        <w:rPr>
          <w:rFonts w:ascii="Calibri" w:hAnsi="Calibri" w:cs="Arial"/>
          <w:b/>
          <w:i/>
          <w:sz w:val="10"/>
          <w:szCs w:val="10"/>
        </w:rPr>
      </w:pPr>
    </w:p>
    <w:p w:rsidR="00C67753" w:rsidRPr="00994503" w:rsidRDefault="00C67753" w:rsidP="00960281">
      <w:pPr>
        <w:rPr>
          <w:rFonts w:ascii="Calibri" w:hAnsi="Calibri" w:cs="Arial"/>
          <w:i/>
          <w:sz w:val="26"/>
          <w:szCs w:val="26"/>
        </w:rPr>
      </w:pPr>
      <w:r w:rsidRPr="00994503">
        <w:rPr>
          <w:rFonts w:ascii="Calibri" w:hAnsi="Calibri" w:cs="Arial"/>
          <w:b/>
          <w:i/>
          <w:sz w:val="26"/>
          <w:szCs w:val="26"/>
        </w:rPr>
        <w:t xml:space="preserve">A) </w:t>
      </w:r>
      <w:r w:rsidRPr="00994503">
        <w:rPr>
          <w:rFonts w:ascii="Calibri" w:hAnsi="Calibri" w:cs="Arial"/>
          <w:i/>
          <w:sz w:val="26"/>
          <w:szCs w:val="26"/>
        </w:rPr>
        <w:t xml:space="preserve">Amasya – Sivas – Erzurum – Ankara              </w:t>
      </w:r>
    </w:p>
    <w:p w:rsidR="00C67753" w:rsidRPr="00994503" w:rsidRDefault="00C67753" w:rsidP="00960281">
      <w:pPr>
        <w:rPr>
          <w:rFonts w:ascii="Calibri" w:hAnsi="Calibri" w:cs="Arial"/>
          <w:i/>
          <w:sz w:val="26"/>
          <w:szCs w:val="26"/>
        </w:rPr>
      </w:pPr>
      <w:r w:rsidRPr="00994503">
        <w:rPr>
          <w:rFonts w:ascii="Calibri" w:hAnsi="Calibri" w:cs="Arial"/>
          <w:b/>
          <w:i/>
          <w:sz w:val="26"/>
          <w:szCs w:val="26"/>
        </w:rPr>
        <w:t>B)</w:t>
      </w:r>
      <w:r w:rsidRPr="00994503">
        <w:rPr>
          <w:rFonts w:ascii="Calibri" w:hAnsi="Calibri" w:cs="Arial"/>
          <w:i/>
          <w:sz w:val="26"/>
          <w:szCs w:val="26"/>
        </w:rPr>
        <w:t xml:space="preserve"> Amasya – Sivas – Ankara – İstanbul</w:t>
      </w:r>
    </w:p>
    <w:p w:rsidR="00C67753" w:rsidRPr="00994503" w:rsidRDefault="00C67753" w:rsidP="00960281">
      <w:pPr>
        <w:rPr>
          <w:rFonts w:ascii="Calibri" w:hAnsi="Calibri" w:cs="Arial"/>
          <w:i/>
          <w:sz w:val="26"/>
          <w:szCs w:val="26"/>
        </w:rPr>
      </w:pPr>
      <w:r w:rsidRPr="00994503">
        <w:rPr>
          <w:rFonts w:ascii="Calibri" w:hAnsi="Calibri" w:cs="Arial"/>
          <w:b/>
          <w:i/>
          <w:sz w:val="26"/>
          <w:szCs w:val="26"/>
        </w:rPr>
        <w:t>C)</w:t>
      </w:r>
      <w:r w:rsidRPr="00994503">
        <w:rPr>
          <w:rFonts w:ascii="Calibri" w:hAnsi="Calibri" w:cs="Arial"/>
          <w:i/>
          <w:sz w:val="26"/>
          <w:szCs w:val="26"/>
        </w:rPr>
        <w:t xml:space="preserve"> Amasya – Erzurum – Sivas – Ankara               </w:t>
      </w:r>
    </w:p>
    <w:p w:rsidR="00C67753" w:rsidRPr="00994503" w:rsidRDefault="00C67753" w:rsidP="00960281">
      <w:pPr>
        <w:rPr>
          <w:rFonts w:ascii="Calibri" w:hAnsi="Calibri" w:cs="Arial"/>
          <w:i/>
          <w:sz w:val="26"/>
          <w:szCs w:val="26"/>
        </w:rPr>
      </w:pPr>
      <w:r w:rsidRPr="00994503">
        <w:rPr>
          <w:rFonts w:ascii="Calibri" w:hAnsi="Calibri" w:cs="Arial"/>
          <w:b/>
          <w:i/>
          <w:sz w:val="26"/>
          <w:szCs w:val="26"/>
        </w:rPr>
        <w:t>D)</w:t>
      </w:r>
      <w:r w:rsidRPr="00994503">
        <w:rPr>
          <w:rFonts w:ascii="Calibri" w:hAnsi="Calibri" w:cs="Arial"/>
          <w:i/>
          <w:sz w:val="26"/>
          <w:szCs w:val="26"/>
        </w:rPr>
        <w:t xml:space="preserve"> Amasya – Ankara – Erzurum – Sivas</w:t>
      </w:r>
    </w:p>
    <w:p w:rsidR="00C67753" w:rsidRPr="00994503" w:rsidRDefault="00C67753" w:rsidP="009D1E99">
      <w:pPr>
        <w:spacing w:line="240" w:lineRule="atLeast"/>
        <w:rPr>
          <w:rFonts w:ascii="Calibri" w:hAnsi="Calibri" w:cs="Arial"/>
          <w:b/>
          <w:i/>
          <w:sz w:val="26"/>
          <w:szCs w:val="26"/>
        </w:rPr>
      </w:pPr>
    </w:p>
    <w:p w:rsidR="00C67753" w:rsidRPr="00994503" w:rsidRDefault="00C67753" w:rsidP="00314325">
      <w:pPr>
        <w:spacing w:line="240" w:lineRule="atLeast"/>
        <w:rPr>
          <w:rFonts w:ascii="Calibri" w:hAnsi="Calibri" w:cs="Arial"/>
          <w:b/>
          <w:i/>
          <w:color w:val="000000"/>
          <w:sz w:val="26"/>
          <w:szCs w:val="26"/>
        </w:rPr>
      </w:pPr>
      <w:r>
        <w:rPr>
          <w:rFonts w:ascii="Calibri" w:hAnsi="Calibri" w:cs="Arial"/>
          <w:b/>
          <w:i/>
          <w:sz w:val="26"/>
          <w:szCs w:val="26"/>
        </w:rPr>
        <w:t>4</w:t>
      </w:r>
      <w:r w:rsidRPr="00994503">
        <w:rPr>
          <w:rFonts w:ascii="Calibri" w:hAnsi="Calibri" w:cs="Arial"/>
          <w:b/>
          <w:i/>
          <w:sz w:val="26"/>
          <w:szCs w:val="26"/>
        </w:rPr>
        <w:t xml:space="preserve"> –</w:t>
      </w: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 xml:space="preserve">Görseldeki varlıklardan hangisi doğal unsur              </w:t>
      </w:r>
      <w:r w:rsidRPr="00994503">
        <w:rPr>
          <w:rFonts w:ascii="Calibri" w:hAnsi="Calibri" w:cs="Arial"/>
          <w:b/>
          <w:i/>
          <w:color w:val="000000"/>
          <w:sz w:val="26"/>
          <w:szCs w:val="26"/>
          <w:u w:val="single"/>
        </w:rPr>
        <w:t>değildir</w:t>
      </w: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?</w:t>
      </w:r>
    </w:p>
    <w:p w:rsidR="00C67753" w:rsidRPr="00994503" w:rsidRDefault="00C67753" w:rsidP="00314325">
      <w:pPr>
        <w:spacing w:line="240" w:lineRule="atLeast"/>
        <w:rPr>
          <w:rFonts w:ascii="Calibri" w:hAnsi="Calibri" w:cs="Arial"/>
          <w:b/>
          <w:i/>
          <w:color w:val="000000"/>
          <w:sz w:val="26"/>
          <w:szCs w:val="26"/>
        </w:rPr>
      </w:pPr>
      <w:r>
        <w:rPr>
          <w:noProof/>
        </w:rPr>
        <w:pict>
          <v:shape id="Resim 2" o:spid="_x0000_s1028" type="#_x0000_t75" style="position:absolute;margin-left:14.7pt;margin-top:15.95pt;width:243pt;height:108pt;z-index:251656192;visibility:visible">
            <v:imagedata r:id="rId8" o:title=""/>
            <w10:wrap type="square"/>
          </v:shape>
        </w:pict>
      </w:r>
    </w:p>
    <w:p w:rsidR="00C67753" w:rsidRPr="00994503" w:rsidRDefault="00C67753" w:rsidP="00314325">
      <w:pPr>
        <w:rPr>
          <w:rFonts w:ascii="Calibri" w:hAnsi="Calibri" w:cs="Arial"/>
          <w:i/>
          <w:color w:val="000000"/>
          <w:sz w:val="26"/>
          <w:szCs w:val="26"/>
        </w:rPr>
      </w:pPr>
    </w:p>
    <w:p w:rsidR="00C67753" w:rsidRPr="00994503" w:rsidRDefault="00C67753" w:rsidP="009D7538">
      <w:pPr>
        <w:rPr>
          <w:rFonts w:ascii="Calibri" w:hAnsi="Calibri" w:cs="Arial"/>
          <w:i/>
          <w:color w:val="000000"/>
          <w:sz w:val="26"/>
          <w:szCs w:val="26"/>
        </w:rPr>
      </w:pPr>
      <w:r>
        <w:rPr>
          <w:rFonts w:ascii="Calibri" w:hAnsi="Calibri" w:cs="Arial"/>
          <w:b/>
          <w:i/>
          <w:color w:val="000000"/>
          <w:sz w:val="26"/>
          <w:szCs w:val="26"/>
        </w:rPr>
        <w:t xml:space="preserve">      </w:t>
      </w: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A)</w:t>
      </w:r>
      <w:r>
        <w:rPr>
          <w:rFonts w:ascii="Calibri" w:hAnsi="Calibri" w:cs="Arial"/>
          <w:i/>
          <w:color w:val="000000"/>
          <w:sz w:val="26"/>
          <w:szCs w:val="26"/>
        </w:rPr>
        <w:t xml:space="preserve"> Ev     </w:t>
      </w: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B)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 xml:space="preserve"> Dağ     </w:t>
      </w:r>
      <w:r>
        <w:rPr>
          <w:rFonts w:ascii="Calibri" w:hAnsi="Calibri" w:cs="Arial"/>
          <w:i/>
          <w:color w:val="000000"/>
          <w:sz w:val="26"/>
          <w:szCs w:val="26"/>
        </w:rPr>
        <w:t xml:space="preserve">  </w:t>
      </w: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C)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 xml:space="preserve"> Dere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ab/>
        <w:t xml:space="preserve">  </w:t>
      </w: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D)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 xml:space="preserve"> Ağaç</w:t>
      </w:r>
    </w:p>
    <w:p w:rsidR="00C67753" w:rsidRPr="00994503" w:rsidRDefault="00C67753" w:rsidP="00314325">
      <w:pPr>
        <w:spacing w:before="225"/>
        <w:rPr>
          <w:rFonts w:ascii="Calibri" w:hAnsi="Calibri" w:cs="Arial"/>
          <w:b/>
          <w:i/>
          <w:color w:val="000000"/>
          <w:sz w:val="26"/>
          <w:szCs w:val="26"/>
        </w:rPr>
      </w:pPr>
    </w:p>
    <w:p w:rsidR="00C67753" w:rsidRPr="00994503" w:rsidRDefault="00C67753" w:rsidP="005C3A8E">
      <w:pPr>
        <w:rPr>
          <w:rFonts w:ascii="Calibri" w:hAnsi="Calibri" w:cs="Arial"/>
          <w:b/>
          <w:i/>
          <w:color w:val="000000"/>
          <w:sz w:val="10"/>
          <w:szCs w:val="10"/>
        </w:rPr>
      </w:pPr>
      <w:r>
        <w:rPr>
          <w:rFonts w:ascii="Calibri" w:hAnsi="Calibri" w:cs="Arial"/>
          <w:b/>
          <w:i/>
          <w:sz w:val="26"/>
          <w:szCs w:val="26"/>
        </w:rPr>
        <w:t>5</w:t>
      </w:r>
      <w:r w:rsidRPr="00994503">
        <w:rPr>
          <w:rFonts w:ascii="Calibri" w:hAnsi="Calibri" w:cs="Arial"/>
          <w:b/>
          <w:i/>
          <w:sz w:val="26"/>
          <w:szCs w:val="26"/>
        </w:rPr>
        <w:t>-</w:t>
      </w:r>
      <w:r w:rsidRPr="00994503">
        <w:rPr>
          <w:rFonts w:ascii="Calibri" w:hAnsi="Calibri" w:cs="Arial"/>
          <w:b/>
          <w:i/>
          <w:color w:val="FF0000"/>
          <w:sz w:val="26"/>
          <w:szCs w:val="26"/>
        </w:rPr>
        <w:t xml:space="preserve">  </w:t>
      </w: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 xml:space="preserve">“Kroki” ile ilgili verilen bilgilerden hangisi </w:t>
      </w:r>
      <w:r w:rsidRPr="00994503">
        <w:rPr>
          <w:rFonts w:ascii="Calibri" w:hAnsi="Calibri" w:cs="Arial"/>
          <w:b/>
          <w:i/>
          <w:color w:val="000000"/>
          <w:sz w:val="26"/>
          <w:szCs w:val="26"/>
          <w:u w:val="single"/>
        </w:rPr>
        <w:t>yanlıştır</w:t>
      </w: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?</w:t>
      </w:r>
    </w:p>
    <w:p w:rsidR="00C67753" w:rsidRPr="00994503" w:rsidRDefault="00C67753" w:rsidP="005C3A8E">
      <w:pPr>
        <w:rPr>
          <w:rFonts w:ascii="Calibri" w:hAnsi="Calibri" w:cs="Arial"/>
          <w:i/>
          <w:color w:val="000000"/>
          <w:sz w:val="26"/>
          <w:szCs w:val="26"/>
        </w:rPr>
      </w:pP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A)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 xml:space="preserve"> Kuş bakışı olarak yapılan bir çizimdir.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ab/>
      </w:r>
    </w:p>
    <w:p w:rsidR="00C67753" w:rsidRPr="00994503" w:rsidRDefault="00C67753" w:rsidP="005C3A8E">
      <w:pPr>
        <w:rPr>
          <w:rFonts w:ascii="Calibri" w:hAnsi="Calibri" w:cs="Arial"/>
          <w:i/>
          <w:color w:val="000000"/>
          <w:sz w:val="26"/>
          <w:szCs w:val="26"/>
        </w:rPr>
      </w:pP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B)</w:t>
      </w:r>
      <w:r>
        <w:rPr>
          <w:rFonts w:ascii="Calibri" w:hAnsi="Calibri" w:cs="Arial"/>
          <w:i/>
          <w:color w:val="000000"/>
          <w:sz w:val="26"/>
          <w:szCs w:val="26"/>
        </w:rPr>
        <w:t xml:space="preserve"> Kroki kabataslak bir çizimdir. </w:t>
      </w:r>
    </w:p>
    <w:p w:rsidR="00C67753" w:rsidRPr="00994503" w:rsidRDefault="00C67753" w:rsidP="005C3A8E">
      <w:pPr>
        <w:rPr>
          <w:rFonts w:ascii="Calibri" w:hAnsi="Calibri" w:cs="Arial"/>
          <w:i/>
          <w:color w:val="000000"/>
          <w:sz w:val="26"/>
          <w:szCs w:val="26"/>
        </w:rPr>
      </w:pP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C)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 xml:space="preserve"> Krokilerde önemli yerler sembollerle ifade edilebilir.</w:t>
      </w:r>
    </w:p>
    <w:p w:rsidR="00C67753" w:rsidRDefault="00C67753" w:rsidP="005C3A8E">
      <w:pPr>
        <w:rPr>
          <w:rFonts w:ascii="Calibri" w:hAnsi="Calibri" w:cs="Arial"/>
          <w:i/>
          <w:color w:val="000000"/>
          <w:sz w:val="26"/>
          <w:szCs w:val="26"/>
        </w:rPr>
      </w:pP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D)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 xml:space="preserve"> Krokiler belirli ölçülere göre çizilir. </w:t>
      </w:r>
    </w:p>
    <w:p w:rsidR="00C67753" w:rsidRPr="00994503" w:rsidRDefault="00C67753" w:rsidP="005C3A8E">
      <w:pPr>
        <w:rPr>
          <w:rFonts w:ascii="Calibri" w:hAnsi="Calibri" w:cs="Arial"/>
          <w:i/>
          <w:color w:val="000000"/>
          <w:sz w:val="26"/>
          <w:szCs w:val="26"/>
        </w:rPr>
      </w:pPr>
    </w:p>
    <w:p w:rsidR="00C67753" w:rsidRPr="00994503" w:rsidRDefault="00C67753" w:rsidP="0060592D">
      <w:pPr>
        <w:rPr>
          <w:rFonts w:ascii="Calibri" w:hAnsi="Calibri" w:cs="Arial"/>
          <w:i/>
          <w:sz w:val="26"/>
          <w:szCs w:val="26"/>
        </w:rPr>
      </w:pPr>
      <w:r>
        <w:rPr>
          <w:rFonts w:ascii="Calibri" w:hAnsi="Calibri" w:cs="Arial"/>
          <w:b/>
          <w:i/>
          <w:color w:val="000000"/>
          <w:sz w:val="26"/>
          <w:szCs w:val="26"/>
        </w:rPr>
        <w:t>6-</w:t>
      </w: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-</w:t>
      </w:r>
      <w:r w:rsidRPr="0060592D">
        <w:rPr>
          <w:rFonts w:ascii="Calibri" w:hAnsi="Calibri" w:cs="Arial"/>
          <w:b/>
          <w:i/>
          <w:sz w:val="26"/>
          <w:szCs w:val="26"/>
        </w:rPr>
        <w:t xml:space="preserve"> </w:t>
      </w:r>
      <w:r w:rsidRPr="00994503">
        <w:rPr>
          <w:rFonts w:ascii="Calibri" w:hAnsi="Calibri" w:cs="Arial"/>
          <w:b/>
          <w:i/>
          <w:sz w:val="26"/>
          <w:szCs w:val="26"/>
        </w:rPr>
        <w:t xml:space="preserve">Milli Mücadele’de gösterdiği başarılardan dolayı hangi ilimize unvan </w:t>
      </w:r>
      <w:r w:rsidRPr="00994503">
        <w:rPr>
          <w:rFonts w:ascii="Calibri" w:hAnsi="Calibri" w:cs="Arial"/>
          <w:b/>
          <w:i/>
          <w:sz w:val="26"/>
          <w:szCs w:val="26"/>
          <w:u w:val="single"/>
        </w:rPr>
        <w:t>verilmemiştir</w:t>
      </w:r>
      <w:r w:rsidRPr="00994503">
        <w:rPr>
          <w:rFonts w:ascii="Calibri" w:hAnsi="Calibri" w:cs="Arial"/>
          <w:b/>
          <w:i/>
          <w:sz w:val="26"/>
          <w:szCs w:val="26"/>
        </w:rPr>
        <w:t>?</w:t>
      </w:r>
    </w:p>
    <w:p w:rsidR="00C67753" w:rsidRPr="00994503" w:rsidRDefault="00C67753" w:rsidP="0060592D">
      <w:pPr>
        <w:spacing w:before="225"/>
        <w:rPr>
          <w:rFonts w:ascii="Calibri" w:hAnsi="Calibri" w:cs="Arial"/>
          <w:b/>
          <w:i/>
          <w:color w:val="000000"/>
          <w:sz w:val="26"/>
          <w:szCs w:val="26"/>
        </w:rPr>
      </w:pPr>
      <w:r w:rsidRPr="00994503">
        <w:rPr>
          <w:rFonts w:ascii="Calibri" w:hAnsi="Calibri" w:cs="Arial"/>
          <w:i/>
          <w:sz w:val="26"/>
          <w:szCs w:val="26"/>
        </w:rPr>
        <w:t xml:space="preserve">  </w:t>
      </w:r>
      <w:r w:rsidRPr="00994503">
        <w:rPr>
          <w:rFonts w:ascii="Calibri" w:hAnsi="Calibri" w:cs="Arial"/>
          <w:b/>
          <w:i/>
          <w:sz w:val="26"/>
          <w:szCs w:val="26"/>
        </w:rPr>
        <w:t>A)</w:t>
      </w:r>
      <w:r w:rsidRPr="00994503">
        <w:rPr>
          <w:rFonts w:ascii="Calibri" w:hAnsi="Calibri" w:cs="Arial"/>
          <w:i/>
          <w:sz w:val="26"/>
          <w:szCs w:val="26"/>
        </w:rPr>
        <w:t xml:space="preserve"> Maraş      </w:t>
      </w:r>
      <w:r w:rsidRPr="00994503">
        <w:rPr>
          <w:rFonts w:ascii="Calibri" w:hAnsi="Calibri" w:cs="Arial"/>
          <w:b/>
          <w:i/>
          <w:sz w:val="26"/>
          <w:szCs w:val="26"/>
        </w:rPr>
        <w:t>B)</w:t>
      </w:r>
      <w:r w:rsidRPr="00994503">
        <w:rPr>
          <w:rFonts w:ascii="Calibri" w:hAnsi="Calibri" w:cs="Arial"/>
          <w:i/>
          <w:sz w:val="26"/>
          <w:szCs w:val="26"/>
        </w:rPr>
        <w:t xml:space="preserve"> Adana      </w:t>
      </w:r>
      <w:r w:rsidRPr="00994503">
        <w:rPr>
          <w:rFonts w:ascii="Calibri" w:hAnsi="Calibri" w:cs="Arial"/>
          <w:b/>
          <w:i/>
          <w:sz w:val="26"/>
          <w:szCs w:val="26"/>
        </w:rPr>
        <w:t>C)</w:t>
      </w:r>
      <w:r w:rsidRPr="00994503">
        <w:rPr>
          <w:rFonts w:ascii="Calibri" w:hAnsi="Calibri" w:cs="Arial"/>
          <w:i/>
          <w:sz w:val="26"/>
          <w:szCs w:val="26"/>
        </w:rPr>
        <w:t xml:space="preserve"> Urfa     </w:t>
      </w:r>
      <w:r w:rsidRPr="00994503">
        <w:rPr>
          <w:rFonts w:ascii="Calibri" w:hAnsi="Calibri" w:cs="Arial"/>
          <w:b/>
          <w:i/>
          <w:sz w:val="26"/>
          <w:szCs w:val="26"/>
        </w:rPr>
        <w:t>D)</w:t>
      </w:r>
      <w:r w:rsidRPr="00994503">
        <w:rPr>
          <w:rFonts w:ascii="Calibri" w:hAnsi="Calibri" w:cs="Arial"/>
          <w:i/>
          <w:sz w:val="26"/>
          <w:szCs w:val="26"/>
        </w:rPr>
        <w:t xml:space="preserve"> Antep</w:t>
      </w:r>
    </w:p>
    <w:p w:rsidR="00C67753" w:rsidRPr="00994503" w:rsidRDefault="00C67753" w:rsidP="00C158C4">
      <w:pPr>
        <w:rPr>
          <w:rFonts w:ascii="Calibri" w:hAnsi="Calibri" w:cs="Arial"/>
          <w:i/>
          <w:sz w:val="26"/>
          <w:szCs w:val="26"/>
        </w:rPr>
      </w:pPr>
    </w:p>
    <w:p w:rsidR="00C67753" w:rsidRPr="00994503" w:rsidRDefault="00C67753" w:rsidP="000010D4">
      <w:pPr>
        <w:rPr>
          <w:rFonts w:ascii="Calibri" w:hAnsi="Calibri" w:cs="Arial"/>
          <w:b/>
          <w:i/>
          <w:sz w:val="26"/>
          <w:szCs w:val="26"/>
        </w:rPr>
      </w:pPr>
    </w:p>
    <w:p w:rsidR="00C67753" w:rsidRPr="00994503" w:rsidRDefault="00C67753" w:rsidP="006524DD">
      <w:pPr>
        <w:spacing w:after="60"/>
        <w:rPr>
          <w:rFonts w:ascii="Calibri" w:hAnsi="Calibri" w:cs="Arial"/>
          <w:b/>
          <w:i/>
          <w:sz w:val="26"/>
          <w:szCs w:val="26"/>
        </w:rPr>
      </w:pPr>
    </w:p>
    <w:p w:rsidR="00C67753" w:rsidRDefault="00C67753" w:rsidP="00C158C4">
      <w:pPr>
        <w:tabs>
          <w:tab w:val="left" w:pos="4440"/>
        </w:tabs>
        <w:rPr>
          <w:rFonts w:ascii="Calibri" w:hAnsi="Calibri" w:cs="Arial"/>
          <w:b/>
          <w:i/>
          <w:color w:val="000000"/>
          <w:sz w:val="26"/>
          <w:szCs w:val="26"/>
        </w:rPr>
      </w:pPr>
      <w:r>
        <w:rPr>
          <w:rFonts w:ascii="Calibri" w:hAnsi="Calibri" w:cs="Arial"/>
          <w:b/>
          <w:i/>
          <w:color w:val="000000"/>
          <w:sz w:val="26"/>
          <w:szCs w:val="26"/>
        </w:rPr>
        <w:t>7-</w:t>
      </w:r>
    </w:p>
    <w:p w:rsidR="00C67753" w:rsidRDefault="00C67753" w:rsidP="00C158C4">
      <w:pPr>
        <w:tabs>
          <w:tab w:val="left" w:pos="4440"/>
        </w:tabs>
        <w:rPr>
          <w:rFonts w:ascii="Calibri" w:hAnsi="Calibri" w:cs="Arial"/>
          <w:b/>
          <w:i/>
          <w:color w:val="000000"/>
          <w:sz w:val="26"/>
          <w:szCs w:val="26"/>
        </w:rPr>
      </w:pPr>
    </w:p>
    <w:p w:rsidR="00C67753" w:rsidRDefault="00C67753" w:rsidP="00C158C4">
      <w:pPr>
        <w:tabs>
          <w:tab w:val="left" w:pos="4440"/>
        </w:tabs>
        <w:rPr>
          <w:rFonts w:ascii="Calibri" w:hAnsi="Calibri" w:cs="Arial"/>
          <w:b/>
          <w:i/>
          <w:color w:val="000000"/>
          <w:sz w:val="26"/>
          <w:szCs w:val="26"/>
        </w:rPr>
      </w:pPr>
    </w:p>
    <w:p w:rsidR="00C67753" w:rsidRDefault="00C67753" w:rsidP="00C158C4">
      <w:pPr>
        <w:tabs>
          <w:tab w:val="left" w:pos="4440"/>
        </w:tabs>
        <w:rPr>
          <w:rFonts w:ascii="Calibri" w:hAnsi="Calibri" w:cs="Arial"/>
          <w:b/>
          <w:i/>
          <w:color w:val="000000"/>
          <w:sz w:val="26"/>
          <w:szCs w:val="26"/>
        </w:rPr>
      </w:pPr>
    </w:p>
    <w:p w:rsidR="00C67753" w:rsidRPr="00994503" w:rsidRDefault="00C67753" w:rsidP="00C158C4">
      <w:pPr>
        <w:tabs>
          <w:tab w:val="left" w:pos="4440"/>
        </w:tabs>
        <w:rPr>
          <w:rFonts w:ascii="Calibri" w:hAnsi="Calibri" w:cs="Arial"/>
          <w:b/>
          <w:i/>
          <w:color w:val="000000"/>
          <w:sz w:val="26"/>
          <w:szCs w:val="26"/>
        </w:rPr>
      </w:pPr>
    </w:p>
    <w:p w:rsidR="00C67753" w:rsidRPr="00994503" w:rsidRDefault="00C67753" w:rsidP="00C158C4">
      <w:pPr>
        <w:tabs>
          <w:tab w:val="left" w:pos="4440"/>
        </w:tabs>
        <w:rPr>
          <w:rFonts w:ascii="Calibri" w:hAnsi="Calibri" w:cs="Arial"/>
          <w:b/>
          <w:i/>
          <w:color w:val="000000"/>
          <w:sz w:val="26"/>
          <w:szCs w:val="26"/>
        </w:rPr>
      </w:pPr>
    </w:p>
    <w:p w:rsidR="00C67753" w:rsidRPr="00994503" w:rsidRDefault="00C67753" w:rsidP="00C158C4">
      <w:pPr>
        <w:tabs>
          <w:tab w:val="left" w:pos="4440"/>
        </w:tabs>
        <w:rPr>
          <w:rFonts w:ascii="Calibri" w:hAnsi="Calibri" w:cs="Arial"/>
          <w:b/>
          <w:i/>
          <w:color w:val="000000"/>
          <w:sz w:val="26"/>
          <w:szCs w:val="26"/>
        </w:rPr>
      </w:pPr>
    </w:p>
    <w:p w:rsidR="00C67753" w:rsidRDefault="00C67753" w:rsidP="000010D4">
      <w:pPr>
        <w:rPr>
          <w:rFonts w:ascii="Calibri" w:hAnsi="Calibri" w:cs="Arial"/>
          <w:b/>
          <w:i/>
          <w:color w:val="000000"/>
          <w:sz w:val="10"/>
          <w:szCs w:val="10"/>
        </w:rPr>
      </w:pP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 xml:space="preserve"> Verilen grafik bir haftalık hava durumunu </w:t>
      </w:r>
      <w:r>
        <w:rPr>
          <w:rFonts w:ascii="Calibri" w:hAnsi="Calibri" w:cs="Arial"/>
          <w:b/>
          <w:i/>
          <w:color w:val="000000"/>
          <w:sz w:val="26"/>
          <w:szCs w:val="26"/>
        </w:rPr>
        <w:t xml:space="preserve">   </w:t>
      </w: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göstermektedir.</w:t>
      </w:r>
    </w:p>
    <w:p w:rsidR="00C67753" w:rsidRPr="009D7538" w:rsidRDefault="00C67753" w:rsidP="000010D4">
      <w:pPr>
        <w:rPr>
          <w:rFonts w:ascii="Calibri" w:hAnsi="Calibri" w:cs="Arial"/>
          <w:b/>
          <w:i/>
          <w:color w:val="000000"/>
          <w:sz w:val="10"/>
          <w:szCs w:val="10"/>
        </w:rPr>
      </w:pPr>
    </w:p>
    <w:p w:rsidR="00C67753" w:rsidRPr="009D7538" w:rsidRDefault="00C67753" w:rsidP="000010D4">
      <w:pPr>
        <w:rPr>
          <w:rFonts w:ascii="Calibri" w:hAnsi="Calibri" w:cs="Arial"/>
          <w:b/>
          <w:i/>
          <w:color w:val="000000"/>
          <w:sz w:val="10"/>
          <w:szCs w:val="10"/>
        </w:rPr>
      </w:pP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 xml:space="preserve">Buna göre grafikle ilgili hangi ifade </w:t>
      </w:r>
      <w:r w:rsidRPr="00C43FC0">
        <w:rPr>
          <w:rFonts w:ascii="Calibri" w:hAnsi="Calibri" w:cs="Arial"/>
          <w:b/>
          <w:i/>
          <w:color w:val="000000"/>
          <w:sz w:val="26"/>
          <w:szCs w:val="26"/>
          <w:u w:val="single"/>
        </w:rPr>
        <w:t>yanlıştır?</w:t>
      </w:r>
    </w:p>
    <w:p w:rsidR="00C67753" w:rsidRPr="00994503" w:rsidRDefault="00C67753" w:rsidP="000010D4">
      <w:pPr>
        <w:rPr>
          <w:rFonts w:ascii="Calibri" w:hAnsi="Calibri" w:cs="Arial"/>
          <w:i/>
          <w:color w:val="000000"/>
          <w:sz w:val="26"/>
          <w:szCs w:val="26"/>
        </w:rPr>
      </w:pP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A)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 xml:space="preserve"> Haftanın üç günü yağmurludur.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ab/>
      </w:r>
    </w:p>
    <w:p w:rsidR="00C67753" w:rsidRPr="00994503" w:rsidRDefault="00C67753" w:rsidP="000010D4">
      <w:pPr>
        <w:rPr>
          <w:rFonts w:ascii="Calibri" w:hAnsi="Calibri" w:cs="Arial"/>
          <w:i/>
          <w:color w:val="000000"/>
          <w:sz w:val="26"/>
          <w:szCs w:val="26"/>
        </w:rPr>
      </w:pP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B)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 xml:space="preserve"> Güneşli gün sayısı yağmurlu gün sayısından azdır.</w:t>
      </w:r>
    </w:p>
    <w:p w:rsidR="00C67753" w:rsidRPr="00994503" w:rsidRDefault="00C67753" w:rsidP="000010D4">
      <w:pPr>
        <w:rPr>
          <w:rFonts w:ascii="Calibri" w:hAnsi="Calibri" w:cs="Arial"/>
          <w:i/>
          <w:color w:val="000000"/>
          <w:sz w:val="26"/>
          <w:szCs w:val="26"/>
        </w:rPr>
      </w:pP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C)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 xml:space="preserve"> Hafta boyunca kar yağışı görülmemiştir.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ab/>
      </w:r>
    </w:p>
    <w:p w:rsidR="00C67753" w:rsidRPr="00994503" w:rsidRDefault="00C67753" w:rsidP="000010D4">
      <w:pPr>
        <w:rPr>
          <w:rFonts w:ascii="Calibri" w:hAnsi="Calibri" w:cs="Arial"/>
          <w:i/>
          <w:color w:val="000000"/>
          <w:sz w:val="26"/>
          <w:szCs w:val="26"/>
        </w:rPr>
      </w:pPr>
      <w:r w:rsidRPr="00994503">
        <w:rPr>
          <w:rFonts w:ascii="Calibri" w:hAnsi="Calibri" w:cs="Arial"/>
          <w:b/>
          <w:i/>
          <w:color w:val="000000"/>
          <w:sz w:val="26"/>
          <w:szCs w:val="26"/>
        </w:rPr>
        <w:t>D)</w:t>
      </w:r>
      <w:r w:rsidRPr="00994503">
        <w:rPr>
          <w:rFonts w:ascii="Calibri" w:hAnsi="Calibri" w:cs="Arial"/>
          <w:i/>
          <w:color w:val="000000"/>
          <w:sz w:val="26"/>
          <w:szCs w:val="26"/>
        </w:rPr>
        <w:t xml:space="preserve"> Bulutlu gün sayısı, güneşli gün sayısından fazladır.</w:t>
      </w:r>
    </w:p>
    <w:p w:rsidR="00C67753" w:rsidRDefault="00C67753" w:rsidP="00C158C4">
      <w:pPr>
        <w:rPr>
          <w:rFonts w:ascii="Calibri" w:hAnsi="Calibri" w:cs="Arial"/>
          <w:i/>
          <w:sz w:val="26"/>
          <w:szCs w:val="26"/>
        </w:rPr>
      </w:pPr>
    </w:p>
    <w:p w:rsidR="00C67753" w:rsidRDefault="00C67753" w:rsidP="00994503">
      <w:pPr>
        <w:pStyle w:val="NoSpacing"/>
        <w:rPr>
          <w:b/>
          <w:i/>
          <w:sz w:val="10"/>
          <w:szCs w:val="10"/>
        </w:rPr>
      </w:pPr>
      <w:r>
        <w:rPr>
          <w:b/>
          <w:sz w:val="26"/>
          <w:szCs w:val="26"/>
        </w:rPr>
        <w:t>8-</w:t>
      </w:r>
      <w:r w:rsidRPr="00994503">
        <w:rPr>
          <w:i/>
          <w:sz w:val="26"/>
          <w:szCs w:val="26"/>
        </w:rPr>
        <w:t xml:space="preserve">- </w:t>
      </w:r>
      <w:r w:rsidRPr="00994503">
        <w:rPr>
          <w:b/>
          <w:i/>
          <w:sz w:val="26"/>
          <w:szCs w:val="26"/>
        </w:rPr>
        <w:t>Türkiye fiziki haritasını inceleyen Zeynep, aşağıdaki yargılardan hangisine ulaşabilir?</w:t>
      </w:r>
    </w:p>
    <w:p w:rsidR="00C67753" w:rsidRPr="00994503" w:rsidRDefault="00C67753" w:rsidP="00994503">
      <w:pPr>
        <w:pStyle w:val="NoSpacing"/>
        <w:rPr>
          <w:i/>
          <w:sz w:val="10"/>
          <w:szCs w:val="10"/>
        </w:rPr>
      </w:pPr>
    </w:p>
    <w:p w:rsidR="00C67753" w:rsidRPr="00994503" w:rsidRDefault="00C67753" w:rsidP="00994503">
      <w:pPr>
        <w:pStyle w:val="NoSpacing"/>
        <w:rPr>
          <w:i/>
          <w:sz w:val="26"/>
          <w:szCs w:val="26"/>
        </w:rPr>
      </w:pPr>
      <w:r w:rsidRPr="00994503">
        <w:rPr>
          <w:i/>
          <w:sz w:val="26"/>
          <w:szCs w:val="26"/>
        </w:rPr>
        <w:t>A) İl ve ilçe sınırlarını göstermektedir.</w:t>
      </w:r>
      <w:r w:rsidRPr="00994503">
        <w:rPr>
          <w:i/>
          <w:sz w:val="26"/>
          <w:szCs w:val="26"/>
        </w:rPr>
        <w:tab/>
      </w:r>
      <w:r w:rsidRPr="00994503">
        <w:rPr>
          <w:i/>
          <w:sz w:val="26"/>
          <w:szCs w:val="26"/>
        </w:rPr>
        <w:tab/>
      </w:r>
    </w:p>
    <w:p w:rsidR="00C67753" w:rsidRPr="00994503" w:rsidRDefault="00C67753" w:rsidP="00994503">
      <w:pPr>
        <w:pStyle w:val="NoSpacing"/>
        <w:rPr>
          <w:i/>
          <w:sz w:val="26"/>
          <w:szCs w:val="26"/>
        </w:rPr>
      </w:pPr>
      <w:r w:rsidRPr="00994503">
        <w:rPr>
          <w:i/>
          <w:sz w:val="26"/>
          <w:szCs w:val="26"/>
        </w:rPr>
        <w:t>B) Yerleşim yeri merkezlerini göstermektedir.</w:t>
      </w:r>
    </w:p>
    <w:p w:rsidR="00C67753" w:rsidRPr="00994503" w:rsidRDefault="00C67753" w:rsidP="00994503">
      <w:pPr>
        <w:pStyle w:val="NoSpacing"/>
        <w:rPr>
          <w:i/>
          <w:sz w:val="26"/>
          <w:szCs w:val="26"/>
        </w:rPr>
      </w:pPr>
      <w:r w:rsidRPr="00994503">
        <w:rPr>
          <w:i/>
          <w:sz w:val="26"/>
          <w:szCs w:val="26"/>
        </w:rPr>
        <w:t>C) Ülke ve il sınır ç</w:t>
      </w:r>
      <w:r>
        <w:rPr>
          <w:i/>
          <w:sz w:val="26"/>
          <w:szCs w:val="26"/>
        </w:rPr>
        <w:t>izgileri farklı kalınlıktadır.</w:t>
      </w:r>
      <w:r w:rsidRPr="00994503">
        <w:rPr>
          <w:i/>
          <w:sz w:val="26"/>
          <w:szCs w:val="26"/>
        </w:rPr>
        <w:tab/>
      </w:r>
    </w:p>
    <w:p w:rsidR="00C67753" w:rsidRDefault="00C67753" w:rsidP="00994503">
      <w:pPr>
        <w:pStyle w:val="NoSpacing"/>
        <w:rPr>
          <w:i/>
          <w:sz w:val="26"/>
          <w:szCs w:val="26"/>
        </w:rPr>
      </w:pPr>
      <w:r w:rsidRPr="00994503">
        <w:rPr>
          <w:i/>
          <w:sz w:val="26"/>
          <w:szCs w:val="26"/>
        </w:rPr>
        <w:t xml:space="preserve">D) Farklı yükseklikler farklı renklerdedir. </w:t>
      </w:r>
    </w:p>
    <w:p w:rsidR="00C67753" w:rsidRDefault="00C67753" w:rsidP="00994503">
      <w:pPr>
        <w:pStyle w:val="NoSpacing"/>
        <w:rPr>
          <w:i/>
          <w:sz w:val="26"/>
          <w:szCs w:val="26"/>
        </w:rPr>
      </w:pPr>
    </w:p>
    <w:p w:rsidR="00C67753" w:rsidRPr="0060592D" w:rsidRDefault="00C67753" w:rsidP="0060592D">
      <w:pPr>
        <w:rPr>
          <w:rFonts w:ascii="Calibri" w:hAnsi="Calibri"/>
          <w:b/>
          <w:i/>
          <w:sz w:val="26"/>
          <w:szCs w:val="26"/>
        </w:rPr>
      </w:pPr>
      <w:r>
        <w:rPr>
          <w:rFonts w:ascii="Calibri" w:hAnsi="Calibri"/>
          <w:b/>
          <w:i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>9-</w:t>
      </w:r>
      <w:r w:rsidRPr="0060592D">
        <w:rPr>
          <w:rFonts w:ascii="Calibri" w:hAnsi="Calibri"/>
          <w:b/>
          <w:i/>
          <w:sz w:val="26"/>
          <w:szCs w:val="26"/>
        </w:rPr>
        <w:t>Yön tayininde aşağıdakilerden hangisi daha güvenilirdir?</w:t>
      </w:r>
    </w:p>
    <w:p w:rsidR="00C67753" w:rsidRDefault="00C67753" w:rsidP="0060592D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 xml:space="preserve">   </w:t>
      </w:r>
      <w:r w:rsidRPr="0060592D">
        <w:rPr>
          <w:rFonts w:ascii="Calibri" w:hAnsi="Calibri"/>
          <w:i/>
          <w:sz w:val="26"/>
          <w:szCs w:val="26"/>
        </w:rPr>
        <w:t xml:space="preserve">A) </w:t>
      </w:r>
      <w:r>
        <w:rPr>
          <w:rFonts w:ascii="Calibri" w:hAnsi="Calibri"/>
          <w:i/>
          <w:sz w:val="26"/>
          <w:szCs w:val="26"/>
        </w:rPr>
        <w:t xml:space="preserve">Pusula                           </w:t>
      </w:r>
      <w:r w:rsidRPr="0060592D">
        <w:rPr>
          <w:rFonts w:ascii="Calibri" w:hAnsi="Calibri"/>
          <w:i/>
          <w:sz w:val="26"/>
          <w:szCs w:val="26"/>
        </w:rPr>
        <w:t xml:space="preserve">B) Yosunlar                         </w:t>
      </w:r>
    </w:p>
    <w:p w:rsidR="00C67753" w:rsidRDefault="00C67753" w:rsidP="0060592D">
      <w:pPr>
        <w:rPr>
          <w:rFonts w:ascii="Calibri" w:hAnsi="Calibri"/>
          <w:i/>
          <w:sz w:val="26"/>
          <w:szCs w:val="26"/>
        </w:rPr>
      </w:pPr>
      <w:r>
        <w:rPr>
          <w:rFonts w:ascii="Calibri" w:hAnsi="Calibri"/>
          <w:i/>
          <w:sz w:val="26"/>
          <w:szCs w:val="26"/>
        </w:rPr>
        <w:t xml:space="preserve">   C) Kutup Yıldızı                </w:t>
      </w:r>
      <w:r w:rsidRPr="0060592D">
        <w:rPr>
          <w:rFonts w:ascii="Calibri" w:hAnsi="Calibri"/>
          <w:i/>
          <w:sz w:val="26"/>
          <w:szCs w:val="26"/>
        </w:rPr>
        <w:t xml:space="preserve">D) Güneş  </w:t>
      </w:r>
    </w:p>
    <w:p w:rsidR="00C67753" w:rsidRDefault="00C67753" w:rsidP="0060592D">
      <w:pPr>
        <w:rPr>
          <w:rFonts w:ascii="Calibri" w:hAnsi="Calibri"/>
          <w:i/>
          <w:sz w:val="26"/>
          <w:szCs w:val="26"/>
        </w:rPr>
      </w:pPr>
    </w:p>
    <w:p w:rsidR="00C67753" w:rsidRDefault="00C67753" w:rsidP="0060592D">
      <w:pPr>
        <w:pStyle w:val="AralkYok1"/>
        <w:rPr>
          <w:b/>
          <w:color w:val="000000"/>
          <w:sz w:val="10"/>
          <w:szCs w:val="10"/>
        </w:rPr>
      </w:pPr>
      <w:r w:rsidRPr="0060592D">
        <w:rPr>
          <w:b/>
          <w:sz w:val="26"/>
          <w:szCs w:val="26"/>
        </w:rPr>
        <w:t>10-</w:t>
      </w:r>
      <w:r w:rsidRPr="0060592D">
        <w:rPr>
          <w:sz w:val="26"/>
          <w:szCs w:val="26"/>
        </w:rPr>
        <w:t xml:space="preserve">  </w:t>
      </w:r>
      <w:r w:rsidRPr="0060592D">
        <w:rPr>
          <w:b/>
          <w:color w:val="000000"/>
          <w:sz w:val="26"/>
          <w:szCs w:val="26"/>
        </w:rPr>
        <w:t>Milli Mücadelemizin başlangıcı hangi olaydır?</w:t>
      </w:r>
    </w:p>
    <w:p w:rsidR="00C67753" w:rsidRPr="009D7538" w:rsidRDefault="00C67753" w:rsidP="0060592D">
      <w:pPr>
        <w:pStyle w:val="AralkYok1"/>
        <w:rPr>
          <w:b/>
          <w:color w:val="000000"/>
          <w:sz w:val="10"/>
          <w:szCs w:val="10"/>
        </w:rPr>
      </w:pPr>
    </w:p>
    <w:p w:rsidR="00C67753" w:rsidRDefault="00C67753" w:rsidP="0060592D">
      <w:pPr>
        <w:pStyle w:val="AralkYok1"/>
        <w:rPr>
          <w:color w:val="000000"/>
          <w:sz w:val="26"/>
          <w:szCs w:val="26"/>
        </w:rPr>
      </w:pPr>
      <w:r w:rsidRPr="0060592D">
        <w:rPr>
          <w:color w:val="000000"/>
          <w:sz w:val="26"/>
          <w:szCs w:val="26"/>
        </w:rPr>
        <w:t>A) Cumhuriyet’in ilan edilmesi.                                   B) TBMM’nin açılması.</w:t>
      </w:r>
      <w:r w:rsidRPr="0060592D">
        <w:rPr>
          <w:color w:val="000000"/>
          <w:sz w:val="26"/>
          <w:szCs w:val="26"/>
        </w:rPr>
        <w:br/>
        <w:t xml:space="preserve">C) II. İnönü Savaşı.                                                      </w:t>
      </w:r>
    </w:p>
    <w:p w:rsidR="00C67753" w:rsidRDefault="00C67753" w:rsidP="0060592D">
      <w:pPr>
        <w:pStyle w:val="AralkYok1"/>
        <w:rPr>
          <w:color w:val="000000"/>
          <w:sz w:val="26"/>
          <w:szCs w:val="26"/>
        </w:rPr>
      </w:pPr>
      <w:r w:rsidRPr="0060592D">
        <w:rPr>
          <w:color w:val="000000"/>
          <w:sz w:val="26"/>
          <w:szCs w:val="26"/>
        </w:rPr>
        <w:t xml:space="preserve"> D) Mustafa Kemal’in Samsun’a çıkışı.</w:t>
      </w:r>
    </w:p>
    <w:p w:rsidR="00C67753" w:rsidRPr="0060592D" w:rsidRDefault="00C67753" w:rsidP="0060592D">
      <w:pPr>
        <w:pStyle w:val="AralkYok1"/>
        <w:rPr>
          <w:color w:val="000000"/>
          <w:sz w:val="26"/>
          <w:szCs w:val="26"/>
        </w:rPr>
      </w:pPr>
      <w:r>
        <w:rPr>
          <w:noProof/>
          <w:lang w:eastAsia="tr-TR"/>
        </w:rPr>
        <w:pict>
          <v:shape id="Metin Kutusu 11" o:spid="_x0000_s1029" type="#_x0000_t202" style="position:absolute;margin-left:4.7pt;margin-top:12.55pt;width:270pt;height:15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">
            <v:textbox>
              <w:txbxContent>
                <w:p w:rsidR="00C67753" w:rsidRDefault="00C67753" w:rsidP="00F06F29">
                  <w:pPr>
                    <w:jc w:val="both"/>
                    <w:rPr>
                      <w:rFonts w:ascii="Calibri" w:hAnsi="Calibri"/>
                      <w:b/>
                    </w:rPr>
                  </w:pPr>
                  <w:r w:rsidRPr="009D7538">
                    <w:rPr>
                      <w:rFonts w:eastAsia="Calibri-Bold" w:cs="Calibri"/>
                      <w:b/>
                      <w:sz w:val="26"/>
                      <w:szCs w:val="26"/>
                    </w:rPr>
                    <w:t xml:space="preserve"> </w:t>
                  </w:r>
                  <w:r w:rsidRPr="009D7538">
                    <w:rPr>
                      <w:rFonts w:ascii="Calibri" w:eastAsia="Calibri-Bold" w:hAnsi="Calibri" w:cs="Calibri"/>
                      <w:b/>
                      <w:sz w:val="26"/>
                      <w:szCs w:val="26"/>
                    </w:rPr>
                    <w:t>F-</w:t>
                  </w:r>
                  <w:r>
                    <w:rPr>
                      <w:rFonts w:ascii="Calibri" w:eastAsia="Calibri-Bold" w:hAnsi="Calibri" w:cs="Calibri"/>
                      <w:b/>
                    </w:rPr>
                    <w:t xml:space="preserve"> </w:t>
                  </w:r>
                  <w:r w:rsidRPr="009D7538">
                    <w:rPr>
                      <w:rFonts w:ascii="Calibri" w:eastAsia="Calibri-Bold" w:hAnsi="Calibri" w:cs="Calibri"/>
                      <w:b/>
                      <w:sz w:val="26"/>
                      <w:szCs w:val="26"/>
                    </w:rPr>
                    <w:t>Ana  ve  ara  yönleri  yazınız.</w:t>
                  </w:r>
                  <w:r w:rsidRPr="009D7538">
                    <w:rPr>
                      <w:rFonts w:ascii="Calibri" w:hAnsi="Calibri"/>
                      <w:b/>
                      <w:sz w:val="26"/>
                      <w:szCs w:val="26"/>
                    </w:rPr>
                    <w:t xml:space="preserve"> (10 puan)</w:t>
                  </w:r>
                </w:p>
                <w:p w:rsidR="00C67753" w:rsidRDefault="00C67753" w:rsidP="00F06F29">
                  <w:pPr>
                    <w:jc w:val="both"/>
                    <w:rPr>
                      <w:rFonts w:ascii="Calibri" w:hAnsi="Calibri"/>
                      <w:b/>
                    </w:rPr>
                  </w:pPr>
                </w:p>
                <w:p w:rsidR="00C67753" w:rsidRDefault="00C67753" w:rsidP="00F06F29">
                  <w:pPr>
                    <w:jc w:val="both"/>
                    <w:rPr>
                      <w:rFonts w:ascii="Comic Sans MS" w:hAnsi="Comic Sans MS" w:cs="Arial"/>
                      <w:noProof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              </w:t>
                  </w:r>
                  <w:r w:rsidRPr="00FF56D2">
                    <w:rPr>
                      <w:rFonts w:ascii="Comic Sans MS" w:hAnsi="Comic Sans MS" w:cs="Arial"/>
                      <w:noProof/>
                    </w:rPr>
                    <w:pict>
                      <v:shape id="Resim 1" o:spid="_x0000_i1026" type="#_x0000_t75" alt="indir" style="width:172.5pt;height:100.5pt;visibility:visible">
                        <v:imagedata r:id="rId9" o:title=""/>
                      </v:shape>
                    </w:pict>
                  </w:r>
                </w:p>
                <w:p w:rsidR="00C67753" w:rsidRDefault="00C67753" w:rsidP="00F06F29">
                  <w:pPr>
                    <w:jc w:val="center"/>
                    <w:rPr>
                      <w:rFonts w:ascii="Comic Sans MS" w:hAnsi="Comic Sans MS" w:cs="Arial"/>
                      <w:noProof/>
                    </w:rPr>
                  </w:pPr>
                </w:p>
                <w:p w:rsidR="00C67753" w:rsidRDefault="00C67753" w:rsidP="00F06F29">
                  <w:pPr>
                    <w:jc w:val="center"/>
                    <w:rPr>
                      <w:rFonts w:ascii="Comic Sans MS" w:hAnsi="Comic Sans MS" w:cs="Arial"/>
                      <w:noProof/>
                    </w:rPr>
                  </w:pPr>
                </w:p>
                <w:p w:rsidR="00C67753" w:rsidRPr="00E775E4" w:rsidRDefault="00C67753" w:rsidP="00F06F29">
                  <w:pPr>
                    <w:jc w:val="center"/>
                  </w:pPr>
                </w:p>
              </w:txbxContent>
            </v:textbox>
          </v:shape>
        </w:pict>
      </w:r>
    </w:p>
    <w:p w:rsidR="00C67753" w:rsidRDefault="00C67753" w:rsidP="0060592D">
      <w:pPr>
        <w:rPr>
          <w:rFonts w:ascii="Calibri" w:hAnsi="Calibri"/>
          <w:i/>
          <w:sz w:val="26"/>
          <w:szCs w:val="26"/>
        </w:rPr>
      </w:pPr>
      <w:r w:rsidRPr="0060592D">
        <w:rPr>
          <w:rFonts w:ascii="Calibri" w:hAnsi="Calibri"/>
          <w:i/>
          <w:sz w:val="26"/>
          <w:szCs w:val="26"/>
        </w:rPr>
        <w:t xml:space="preserve"> </w:t>
      </w:r>
    </w:p>
    <w:p w:rsidR="00C67753" w:rsidRPr="0060592D" w:rsidRDefault="00C67753" w:rsidP="0060592D">
      <w:pPr>
        <w:rPr>
          <w:rFonts w:ascii="Calibri" w:hAnsi="Calibri"/>
          <w:i/>
          <w:sz w:val="26"/>
          <w:szCs w:val="26"/>
        </w:rPr>
      </w:pPr>
    </w:p>
    <w:p w:rsidR="00C67753" w:rsidRPr="00994503" w:rsidRDefault="00C67753" w:rsidP="00994503">
      <w:pPr>
        <w:pStyle w:val="NoSpacing"/>
        <w:rPr>
          <w:i/>
          <w:sz w:val="26"/>
          <w:szCs w:val="26"/>
        </w:rPr>
      </w:pPr>
    </w:p>
    <w:p w:rsidR="00C67753" w:rsidRPr="00994503" w:rsidRDefault="00C67753" w:rsidP="00C158C4">
      <w:pPr>
        <w:rPr>
          <w:rFonts w:ascii="Calibri" w:hAnsi="Calibri" w:cs="Arial"/>
          <w:i/>
          <w:sz w:val="26"/>
          <w:szCs w:val="26"/>
        </w:rPr>
      </w:pPr>
    </w:p>
    <w:p w:rsidR="00C67753" w:rsidRPr="00994503" w:rsidRDefault="00C67753" w:rsidP="006524DD">
      <w:pPr>
        <w:spacing w:after="60"/>
        <w:rPr>
          <w:rFonts w:ascii="Calibri" w:hAnsi="Calibri" w:cs="Arial"/>
          <w:b/>
          <w:i/>
          <w:sz w:val="26"/>
          <w:szCs w:val="26"/>
        </w:rPr>
      </w:pPr>
    </w:p>
    <w:p w:rsidR="00C67753" w:rsidRPr="00994503" w:rsidRDefault="00C67753" w:rsidP="006524DD">
      <w:pPr>
        <w:spacing w:after="60"/>
        <w:rPr>
          <w:rFonts w:ascii="Calibri" w:hAnsi="Calibri" w:cs="Arial"/>
          <w:b/>
          <w:i/>
          <w:sz w:val="26"/>
          <w:szCs w:val="26"/>
        </w:rPr>
      </w:pPr>
    </w:p>
    <w:p w:rsidR="00C67753" w:rsidRDefault="00C67753" w:rsidP="006524DD">
      <w:pPr>
        <w:spacing w:after="60"/>
        <w:rPr>
          <w:rFonts w:ascii="Calibri" w:hAnsi="Calibri" w:cs="Arial"/>
          <w:b/>
          <w:i/>
          <w:sz w:val="26"/>
          <w:szCs w:val="26"/>
        </w:rPr>
      </w:pPr>
      <w:r w:rsidRPr="00994503">
        <w:rPr>
          <w:rFonts w:ascii="Calibri" w:hAnsi="Calibri" w:cs="Arial"/>
          <w:b/>
          <w:i/>
          <w:sz w:val="26"/>
          <w:szCs w:val="26"/>
        </w:rPr>
        <w:t xml:space="preserve"> </w:t>
      </w:r>
      <w:bookmarkStart w:id="0" w:name="_GoBack"/>
      <w:bookmarkEnd w:id="0"/>
    </w:p>
    <w:p w:rsidR="00C67753" w:rsidRDefault="00C67753" w:rsidP="006524DD">
      <w:pPr>
        <w:spacing w:after="60"/>
        <w:rPr>
          <w:rFonts w:ascii="Calibri" w:hAnsi="Calibri" w:cs="Arial"/>
          <w:b/>
          <w:i/>
          <w:sz w:val="26"/>
          <w:szCs w:val="26"/>
        </w:rPr>
      </w:pPr>
    </w:p>
    <w:p w:rsidR="00C67753" w:rsidRDefault="00C67753" w:rsidP="006524DD">
      <w:pPr>
        <w:spacing w:after="60"/>
        <w:rPr>
          <w:rFonts w:ascii="Calibri" w:hAnsi="Calibri" w:cs="Arial"/>
          <w:b/>
          <w:i/>
          <w:sz w:val="26"/>
          <w:szCs w:val="26"/>
        </w:rPr>
      </w:pPr>
    </w:p>
    <w:p w:rsidR="00C67753" w:rsidRPr="00994503" w:rsidRDefault="00C67753" w:rsidP="006524DD">
      <w:pPr>
        <w:spacing w:after="60"/>
        <w:rPr>
          <w:rFonts w:ascii="Calibri" w:hAnsi="Calibri" w:cs="Arial"/>
          <w:b/>
          <w:i/>
          <w:sz w:val="26"/>
          <w:szCs w:val="26"/>
        </w:rPr>
      </w:pPr>
      <w:r>
        <w:rPr>
          <w:rFonts w:ascii="Calibri" w:hAnsi="Calibri" w:cs="Arial"/>
          <w:b/>
          <w:i/>
          <w:sz w:val="26"/>
          <w:szCs w:val="26"/>
        </w:rPr>
        <w:t xml:space="preserve">    SINAV BİTTİ.CEVAPLARINIZI KONTROL EDİNİZ.</w:t>
      </w:r>
    </w:p>
    <w:sectPr w:rsidR="00C67753" w:rsidRPr="00994503" w:rsidSect="0042399F">
      <w:type w:val="continuous"/>
      <w:pgSz w:w="11906" w:h="16838"/>
      <w:pgMar w:top="360" w:right="386" w:bottom="180" w:left="426" w:header="708" w:footer="708" w:gutter="0"/>
      <w:cols w:num="2" w:sep="1" w:space="1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753" w:rsidRDefault="00C67753">
      <w:r>
        <w:separator/>
      </w:r>
    </w:p>
  </w:endnote>
  <w:endnote w:type="continuationSeparator" w:id="0">
    <w:p w:rsidR="00C67753" w:rsidRDefault="00C6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753" w:rsidRDefault="00C67753">
      <w:r>
        <w:separator/>
      </w:r>
    </w:p>
  </w:footnote>
  <w:footnote w:type="continuationSeparator" w:id="0">
    <w:p w:rsidR="00C67753" w:rsidRDefault="00C677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668AA"/>
    <w:multiLevelType w:val="hybridMultilevel"/>
    <w:tmpl w:val="D8B8A086"/>
    <w:lvl w:ilvl="0" w:tplc="A2DEC9B6">
      <w:start w:val="1"/>
      <w:numFmt w:val="decimal"/>
      <w:pStyle w:val="soru"/>
      <w:lvlText w:val="%1-"/>
      <w:lvlJc w:val="left"/>
      <w:pPr>
        <w:ind w:left="502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8F13CB6"/>
    <w:multiLevelType w:val="hybridMultilevel"/>
    <w:tmpl w:val="B60C58CE"/>
    <w:lvl w:ilvl="0" w:tplc="1DBE6554">
      <w:start w:val="1"/>
      <w:numFmt w:val="upperLetter"/>
      <w:lvlText w:val="%1)"/>
      <w:lvlJc w:val="left"/>
      <w:pPr>
        <w:ind w:left="41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72" w:hanging="180"/>
      </w:pPr>
      <w:rPr>
        <w:rFonts w:cs="Times New Roman"/>
      </w:rPr>
    </w:lvl>
  </w:abstractNum>
  <w:abstractNum w:abstractNumId="2">
    <w:nsid w:val="1022240C"/>
    <w:multiLevelType w:val="hybridMultilevel"/>
    <w:tmpl w:val="66485420"/>
    <w:lvl w:ilvl="0" w:tplc="CE1CBD7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F8A1A82"/>
    <w:multiLevelType w:val="hybridMultilevel"/>
    <w:tmpl w:val="A29E0F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B1B34"/>
    <w:multiLevelType w:val="hybridMultilevel"/>
    <w:tmpl w:val="9D58CB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1650C"/>
    <w:multiLevelType w:val="hybridMultilevel"/>
    <w:tmpl w:val="9448F7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0849AB"/>
    <w:multiLevelType w:val="hybridMultilevel"/>
    <w:tmpl w:val="427E727C"/>
    <w:lvl w:ilvl="0" w:tplc="6486C6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9">
    <w:nsid w:val="2CD5141E"/>
    <w:multiLevelType w:val="hybridMultilevel"/>
    <w:tmpl w:val="6448884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960F03"/>
    <w:multiLevelType w:val="hybridMultilevel"/>
    <w:tmpl w:val="19949E82"/>
    <w:lvl w:ilvl="0" w:tplc="041F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1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30D3EE0"/>
    <w:multiLevelType w:val="hybridMultilevel"/>
    <w:tmpl w:val="F88CB7D0"/>
    <w:lvl w:ilvl="0" w:tplc="24E48F1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159464C"/>
    <w:multiLevelType w:val="hybridMultilevel"/>
    <w:tmpl w:val="8FBA4E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055A99"/>
    <w:multiLevelType w:val="hybridMultilevel"/>
    <w:tmpl w:val="C456D3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FA506F"/>
    <w:multiLevelType w:val="hybridMultilevel"/>
    <w:tmpl w:val="03E2316E"/>
    <w:lvl w:ilvl="0" w:tplc="A5844AE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455DD5"/>
    <w:multiLevelType w:val="hybridMultilevel"/>
    <w:tmpl w:val="E84085FA"/>
    <w:lvl w:ilvl="0" w:tplc="45F071A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Kayra Aydin" w:hAnsi="Kayra Aydi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  <w:rPr>
        <w:rFonts w:cs="Times New Roman"/>
      </w:rPr>
    </w:lvl>
  </w:abstractNum>
  <w:abstractNum w:abstractNumId="23">
    <w:nsid w:val="52E602E5"/>
    <w:multiLevelType w:val="hybridMultilevel"/>
    <w:tmpl w:val="727A25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51836E5"/>
    <w:multiLevelType w:val="hybridMultilevel"/>
    <w:tmpl w:val="87A8C020"/>
    <w:lvl w:ilvl="0" w:tplc="3AC4D2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8A32540"/>
    <w:multiLevelType w:val="hybridMultilevel"/>
    <w:tmpl w:val="E46EF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B517529"/>
    <w:multiLevelType w:val="hybridMultilevel"/>
    <w:tmpl w:val="39E6767E"/>
    <w:lvl w:ilvl="0" w:tplc="D4069330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EC503DB"/>
    <w:multiLevelType w:val="hybridMultilevel"/>
    <w:tmpl w:val="AEC08328"/>
    <w:lvl w:ilvl="0" w:tplc="0F78C3A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8060E23"/>
    <w:multiLevelType w:val="hybridMultilevel"/>
    <w:tmpl w:val="FB0A6F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1C4EAF"/>
    <w:multiLevelType w:val="hybridMultilevel"/>
    <w:tmpl w:val="EAC66D3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AA2DE0"/>
    <w:multiLevelType w:val="hybridMultilevel"/>
    <w:tmpl w:val="265033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C73C8C"/>
    <w:multiLevelType w:val="hybridMultilevel"/>
    <w:tmpl w:val="07523EC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D0F6949"/>
    <w:multiLevelType w:val="hybridMultilevel"/>
    <w:tmpl w:val="AA0AC7F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5"/>
  </w:num>
  <w:num w:numId="5">
    <w:abstractNumId w:val="3"/>
  </w:num>
  <w:num w:numId="6">
    <w:abstractNumId w:val="18"/>
  </w:num>
  <w:num w:numId="7">
    <w:abstractNumId w:val="16"/>
  </w:num>
  <w:num w:numId="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1"/>
  </w:num>
  <w:num w:numId="11">
    <w:abstractNumId w:val="14"/>
  </w:num>
  <w:num w:numId="12">
    <w:abstractNumId w:val="26"/>
  </w:num>
  <w:num w:numId="13">
    <w:abstractNumId w:val="9"/>
  </w:num>
  <w:num w:numId="14">
    <w:abstractNumId w:val="25"/>
  </w:num>
  <w:num w:numId="15">
    <w:abstractNumId w:val="27"/>
  </w:num>
  <w:num w:numId="16">
    <w:abstractNumId w:val="10"/>
  </w:num>
  <w:num w:numId="17">
    <w:abstractNumId w:val="35"/>
  </w:num>
  <w:num w:numId="18">
    <w:abstractNumId w:val="29"/>
  </w:num>
  <w:num w:numId="19">
    <w:abstractNumId w:val="32"/>
  </w:num>
  <w:num w:numId="20">
    <w:abstractNumId w:val="19"/>
  </w:num>
  <w:num w:numId="21">
    <w:abstractNumId w:val="17"/>
  </w:num>
  <w:num w:numId="22">
    <w:abstractNumId w:val="4"/>
  </w:num>
  <w:num w:numId="23">
    <w:abstractNumId w:val="30"/>
  </w:num>
  <w:num w:numId="24">
    <w:abstractNumId w:val="20"/>
  </w:num>
  <w:num w:numId="25">
    <w:abstractNumId w:val="23"/>
  </w:num>
  <w:num w:numId="26">
    <w:abstractNumId w:val="5"/>
  </w:num>
  <w:num w:numId="27">
    <w:abstractNumId w:val="0"/>
  </w:num>
  <w:num w:numId="28">
    <w:abstractNumId w:val="21"/>
  </w:num>
  <w:num w:numId="29">
    <w:abstractNumId w:val="7"/>
  </w:num>
  <w:num w:numId="30">
    <w:abstractNumId w:val="34"/>
  </w:num>
  <w:num w:numId="31">
    <w:abstractNumId w:val="6"/>
  </w:num>
  <w:num w:numId="32">
    <w:abstractNumId w:val="1"/>
  </w:num>
  <w:num w:numId="33">
    <w:abstractNumId w:val="24"/>
  </w:num>
  <w:num w:numId="34">
    <w:abstractNumId w:val="12"/>
  </w:num>
  <w:num w:numId="35">
    <w:abstractNumId w:val="28"/>
  </w:num>
  <w:num w:numId="36">
    <w:abstractNumId w:val="13"/>
  </w:num>
  <w:num w:numId="3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4FB"/>
    <w:rsid w:val="0000021F"/>
    <w:rsid w:val="00000392"/>
    <w:rsid w:val="000010D4"/>
    <w:rsid w:val="00001908"/>
    <w:rsid w:val="00012DE0"/>
    <w:rsid w:val="00014BF4"/>
    <w:rsid w:val="00023455"/>
    <w:rsid w:val="00023861"/>
    <w:rsid w:val="000259BF"/>
    <w:rsid w:val="0003089D"/>
    <w:rsid w:val="00031027"/>
    <w:rsid w:val="000374D8"/>
    <w:rsid w:val="000378BD"/>
    <w:rsid w:val="0005208A"/>
    <w:rsid w:val="00055931"/>
    <w:rsid w:val="00062DD7"/>
    <w:rsid w:val="00063DFA"/>
    <w:rsid w:val="00074536"/>
    <w:rsid w:val="00074958"/>
    <w:rsid w:val="00081FC8"/>
    <w:rsid w:val="00082950"/>
    <w:rsid w:val="000838F1"/>
    <w:rsid w:val="00083C59"/>
    <w:rsid w:val="000845AE"/>
    <w:rsid w:val="00092CD0"/>
    <w:rsid w:val="00097B4C"/>
    <w:rsid w:val="000A26D6"/>
    <w:rsid w:val="000A4FAD"/>
    <w:rsid w:val="000B250B"/>
    <w:rsid w:val="000B44BD"/>
    <w:rsid w:val="000C497A"/>
    <w:rsid w:val="000C70E3"/>
    <w:rsid w:val="000D6A52"/>
    <w:rsid w:val="000E231F"/>
    <w:rsid w:val="000E6546"/>
    <w:rsid w:val="000F1410"/>
    <w:rsid w:val="000F1B5A"/>
    <w:rsid w:val="000F398F"/>
    <w:rsid w:val="000F3A3D"/>
    <w:rsid w:val="000F7EDD"/>
    <w:rsid w:val="00106F9C"/>
    <w:rsid w:val="00122F14"/>
    <w:rsid w:val="001354FE"/>
    <w:rsid w:val="0014634B"/>
    <w:rsid w:val="001528A5"/>
    <w:rsid w:val="00162A85"/>
    <w:rsid w:val="001657CA"/>
    <w:rsid w:val="00167732"/>
    <w:rsid w:val="001812E4"/>
    <w:rsid w:val="00181BE6"/>
    <w:rsid w:val="00186043"/>
    <w:rsid w:val="0018717C"/>
    <w:rsid w:val="0018780B"/>
    <w:rsid w:val="001B1E5C"/>
    <w:rsid w:val="001B3BB7"/>
    <w:rsid w:val="001C0C12"/>
    <w:rsid w:val="001C1BF5"/>
    <w:rsid w:val="001C2887"/>
    <w:rsid w:val="001C3A57"/>
    <w:rsid w:val="001D53CF"/>
    <w:rsid w:val="001E0620"/>
    <w:rsid w:val="001E3913"/>
    <w:rsid w:val="001E6DCA"/>
    <w:rsid w:val="001E7293"/>
    <w:rsid w:val="002216E3"/>
    <w:rsid w:val="0022382F"/>
    <w:rsid w:val="00224862"/>
    <w:rsid w:val="00227329"/>
    <w:rsid w:val="00242553"/>
    <w:rsid w:val="0024389C"/>
    <w:rsid w:val="00246123"/>
    <w:rsid w:val="0025055A"/>
    <w:rsid w:val="00250B2C"/>
    <w:rsid w:val="00251C93"/>
    <w:rsid w:val="00257D11"/>
    <w:rsid w:val="00261D27"/>
    <w:rsid w:val="00273CDA"/>
    <w:rsid w:val="00277030"/>
    <w:rsid w:val="00282D1E"/>
    <w:rsid w:val="00283C3B"/>
    <w:rsid w:val="00287F46"/>
    <w:rsid w:val="002902B6"/>
    <w:rsid w:val="002A6862"/>
    <w:rsid w:val="002A7F21"/>
    <w:rsid w:val="002B4535"/>
    <w:rsid w:val="002B6341"/>
    <w:rsid w:val="002C15F7"/>
    <w:rsid w:val="002C6447"/>
    <w:rsid w:val="002D0BFD"/>
    <w:rsid w:val="002D35D2"/>
    <w:rsid w:val="002D36BC"/>
    <w:rsid w:val="002E2D55"/>
    <w:rsid w:val="002E307C"/>
    <w:rsid w:val="002E5337"/>
    <w:rsid w:val="002E7C51"/>
    <w:rsid w:val="002F25C4"/>
    <w:rsid w:val="002F41F6"/>
    <w:rsid w:val="002F5FD7"/>
    <w:rsid w:val="00312690"/>
    <w:rsid w:val="00314325"/>
    <w:rsid w:val="00320E56"/>
    <w:rsid w:val="003211A1"/>
    <w:rsid w:val="003272D7"/>
    <w:rsid w:val="0033057B"/>
    <w:rsid w:val="003319C8"/>
    <w:rsid w:val="0033550F"/>
    <w:rsid w:val="003361E9"/>
    <w:rsid w:val="003401BF"/>
    <w:rsid w:val="0034537B"/>
    <w:rsid w:val="00345772"/>
    <w:rsid w:val="0036077A"/>
    <w:rsid w:val="003755EF"/>
    <w:rsid w:val="0039107D"/>
    <w:rsid w:val="003A0473"/>
    <w:rsid w:val="003B2E43"/>
    <w:rsid w:val="003B3FFA"/>
    <w:rsid w:val="003C13F7"/>
    <w:rsid w:val="003D3333"/>
    <w:rsid w:val="003D4954"/>
    <w:rsid w:val="003D5220"/>
    <w:rsid w:val="003E6396"/>
    <w:rsid w:val="003F180F"/>
    <w:rsid w:val="003F29B5"/>
    <w:rsid w:val="003F5796"/>
    <w:rsid w:val="003F66DB"/>
    <w:rsid w:val="00404620"/>
    <w:rsid w:val="004138D0"/>
    <w:rsid w:val="00423714"/>
    <w:rsid w:val="0042399F"/>
    <w:rsid w:val="00433769"/>
    <w:rsid w:val="00434A7A"/>
    <w:rsid w:val="004445BF"/>
    <w:rsid w:val="004475B7"/>
    <w:rsid w:val="00450685"/>
    <w:rsid w:val="00450928"/>
    <w:rsid w:val="00455A1A"/>
    <w:rsid w:val="0045668A"/>
    <w:rsid w:val="00456853"/>
    <w:rsid w:val="00465287"/>
    <w:rsid w:val="0047515C"/>
    <w:rsid w:val="00486731"/>
    <w:rsid w:val="00486AE6"/>
    <w:rsid w:val="00487944"/>
    <w:rsid w:val="00490B66"/>
    <w:rsid w:val="0049294D"/>
    <w:rsid w:val="0049650C"/>
    <w:rsid w:val="004A0E45"/>
    <w:rsid w:val="004A1F8E"/>
    <w:rsid w:val="004B155B"/>
    <w:rsid w:val="004B1D40"/>
    <w:rsid w:val="004C10A1"/>
    <w:rsid w:val="004C2D1A"/>
    <w:rsid w:val="004D6AB8"/>
    <w:rsid w:val="004D6C05"/>
    <w:rsid w:val="004E2348"/>
    <w:rsid w:val="004E63CD"/>
    <w:rsid w:val="004F0A25"/>
    <w:rsid w:val="004F1327"/>
    <w:rsid w:val="004F29C0"/>
    <w:rsid w:val="00503872"/>
    <w:rsid w:val="00505D0D"/>
    <w:rsid w:val="005107C1"/>
    <w:rsid w:val="0051785E"/>
    <w:rsid w:val="00520C1A"/>
    <w:rsid w:val="00532875"/>
    <w:rsid w:val="00545AEA"/>
    <w:rsid w:val="00550A87"/>
    <w:rsid w:val="00552200"/>
    <w:rsid w:val="00556528"/>
    <w:rsid w:val="0055747B"/>
    <w:rsid w:val="00562A49"/>
    <w:rsid w:val="005712EE"/>
    <w:rsid w:val="00573D63"/>
    <w:rsid w:val="005741B9"/>
    <w:rsid w:val="005742E8"/>
    <w:rsid w:val="0058660F"/>
    <w:rsid w:val="005974F3"/>
    <w:rsid w:val="005A201F"/>
    <w:rsid w:val="005A3960"/>
    <w:rsid w:val="005A6DE8"/>
    <w:rsid w:val="005A7A4D"/>
    <w:rsid w:val="005B2E1C"/>
    <w:rsid w:val="005B6C56"/>
    <w:rsid w:val="005B7845"/>
    <w:rsid w:val="005C36EC"/>
    <w:rsid w:val="005C3A8E"/>
    <w:rsid w:val="005C5276"/>
    <w:rsid w:val="005C6E86"/>
    <w:rsid w:val="005D0750"/>
    <w:rsid w:val="005D4A1B"/>
    <w:rsid w:val="005F6A8C"/>
    <w:rsid w:val="00601459"/>
    <w:rsid w:val="00601866"/>
    <w:rsid w:val="0060592D"/>
    <w:rsid w:val="006105CC"/>
    <w:rsid w:val="00616799"/>
    <w:rsid w:val="0061791C"/>
    <w:rsid w:val="00624196"/>
    <w:rsid w:val="00630159"/>
    <w:rsid w:val="006342E4"/>
    <w:rsid w:val="00636296"/>
    <w:rsid w:val="006449A3"/>
    <w:rsid w:val="00644E20"/>
    <w:rsid w:val="006513D6"/>
    <w:rsid w:val="006524DD"/>
    <w:rsid w:val="00660AE5"/>
    <w:rsid w:val="006615AF"/>
    <w:rsid w:val="00662D59"/>
    <w:rsid w:val="00664195"/>
    <w:rsid w:val="006736F8"/>
    <w:rsid w:val="006834A8"/>
    <w:rsid w:val="006925A3"/>
    <w:rsid w:val="006A0221"/>
    <w:rsid w:val="006A3C97"/>
    <w:rsid w:val="006A5F49"/>
    <w:rsid w:val="006B2B69"/>
    <w:rsid w:val="006B7573"/>
    <w:rsid w:val="006C2D51"/>
    <w:rsid w:val="006D1C3E"/>
    <w:rsid w:val="006D3B6D"/>
    <w:rsid w:val="006E14E4"/>
    <w:rsid w:val="006E1782"/>
    <w:rsid w:val="006E4699"/>
    <w:rsid w:val="006F1506"/>
    <w:rsid w:val="007177B1"/>
    <w:rsid w:val="00723782"/>
    <w:rsid w:val="007238D0"/>
    <w:rsid w:val="007335C4"/>
    <w:rsid w:val="007351BE"/>
    <w:rsid w:val="00736091"/>
    <w:rsid w:val="00737484"/>
    <w:rsid w:val="00737C43"/>
    <w:rsid w:val="007624C2"/>
    <w:rsid w:val="0076396C"/>
    <w:rsid w:val="00765D8A"/>
    <w:rsid w:val="00766CAA"/>
    <w:rsid w:val="00771149"/>
    <w:rsid w:val="00775AF7"/>
    <w:rsid w:val="0078775B"/>
    <w:rsid w:val="007936D2"/>
    <w:rsid w:val="007941CA"/>
    <w:rsid w:val="007A6E1C"/>
    <w:rsid w:val="007B0DFA"/>
    <w:rsid w:val="007B1E6C"/>
    <w:rsid w:val="007B1F66"/>
    <w:rsid w:val="007B4F8B"/>
    <w:rsid w:val="007C1CAC"/>
    <w:rsid w:val="007D423B"/>
    <w:rsid w:val="007D5159"/>
    <w:rsid w:val="007D66A4"/>
    <w:rsid w:val="007F29A0"/>
    <w:rsid w:val="008032D8"/>
    <w:rsid w:val="00803D9E"/>
    <w:rsid w:val="008041E2"/>
    <w:rsid w:val="0081092B"/>
    <w:rsid w:val="00813D49"/>
    <w:rsid w:val="008204A8"/>
    <w:rsid w:val="008205A4"/>
    <w:rsid w:val="008319B6"/>
    <w:rsid w:val="00831FB4"/>
    <w:rsid w:val="00844FA1"/>
    <w:rsid w:val="00855BFA"/>
    <w:rsid w:val="008610B3"/>
    <w:rsid w:val="00861636"/>
    <w:rsid w:val="00862651"/>
    <w:rsid w:val="0086316C"/>
    <w:rsid w:val="00882007"/>
    <w:rsid w:val="008864BB"/>
    <w:rsid w:val="008A051C"/>
    <w:rsid w:val="008A342C"/>
    <w:rsid w:val="008A5F18"/>
    <w:rsid w:val="008B5DB9"/>
    <w:rsid w:val="008B7B55"/>
    <w:rsid w:val="008C2092"/>
    <w:rsid w:val="008C6381"/>
    <w:rsid w:val="008D0BC1"/>
    <w:rsid w:val="008D27D1"/>
    <w:rsid w:val="008D4779"/>
    <w:rsid w:val="008D5384"/>
    <w:rsid w:val="009005D3"/>
    <w:rsid w:val="00900BFA"/>
    <w:rsid w:val="00946624"/>
    <w:rsid w:val="0094666C"/>
    <w:rsid w:val="00957B3E"/>
    <w:rsid w:val="00960281"/>
    <w:rsid w:val="00973662"/>
    <w:rsid w:val="009847E3"/>
    <w:rsid w:val="00990097"/>
    <w:rsid w:val="00992023"/>
    <w:rsid w:val="009935AA"/>
    <w:rsid w:val="00994503"/>
    <w:rsid w:val="009B3BFF"/>
    <w:rsid w:val="009B5139"/>
    <w:rsid w:val="009B6B69"/>
    <w:rsid w:val="009B7D60"/>
    <w:rsid w:val="009C0620"/>
    <w:rsid w:val="009C1280"/>
    <w:rsid w:val="009C2520"/>
    <w:rsid w:val="009C292F"/>
    <w:rsid w:val="009C366C"/>
    <w:rsid w:val="009C5F65"/>
    <w:rsid w:val="009D1E99"/>
    <w:rsid w:val="009D7538"/>
    <w:rsid w:val="009E4ADE"/>
    <w:rsid w:val="009E7407"/>
    <w:rsid w:val="009F01A9"/>
    <w:rsid w:val="009F2972"/>
    <w:rsid w:val="009F3589"/>
    <w:rsid w:val="009F4EE4"/>
    <w:rsid w:val="00A014A2"/>
    <w:rsid w:val="00A1501E"/>
    <w:rsid w:val="00A15E28"/>
    <w:rsid w:val="00A23465"/>
    <w:rsid w:val="00A33117"/>
    <w:rsid w:val="00A35DE5"/>
    <w:rsid w:val="00A4066E"/>
    <w:rsid w:val="00A41746"/>
    <w:rsid w:val="00A429BA"/>
    <w:rsid w:val="00A43EAA"/>
    <w:rsid w:val="00A44192"/>
    <w:rsid w:val="00A44339"/>
    <w:rsid w:val="00A4687C"/>
    <w:rsid w:val="00A53DBA"/>
    <w:rsid w:val="00A609D5"/>
    <w:rsid w:val="00A65CB3"/>
    <w:rsid w:val="00A704BC"/>
    <w:rsid w:val="00A75919"/>
    <w:rsid w:val="00A839B5"/>
    <w:rsid w:val="00A866B0"/>
    <w:rsid w:val="00A9491D"/>
    <w:rsid w:val="00AA1479"/>
    <w:rsid w:val="00AA4955"/>
    <w:rsid w:val="00AA5E44"/>
    <w:rsid w:val="00AB0435"/>
    <w:rsid w:val="00AC4827"/>
    <w:rsid w:val="00AC656D"/>
    <w:rsid w:val="00AC6764"/>
    <w:rsid w:val="00AC7EA8"/>
    <w:rsid w:val="00AE02B0"/>
    <w:rsid w:val="00AE3F86"/>
    <w:rsid w:val="00AE633A"/>
    <w:rsid w:val="00AE6C7C"/>
    <w:rsid w:val="00AF4826"/>
    <w:rsid w:val="00AF7567"/>
    <w:rsid w:val="00B00265"/>
    <w:rsid w:val="00B0035E"/>
    <w:rsid w:val="00B01261"/>
    <w:rsid w:val="00B0251E"/>
    <w:rsid w:val="00B07420"/>
    <w:rsid w:val="00B13F75"/>
    <w:rsid w:val="00B15C81"/>
    <w:rsid w:val="00B1613C"/>
    <w:rsid w:val="00B210BC"/>
    <w:rsid w:val="00B253A7"/>
    <w:rsid w:val="00B25C97"/>
    <w:rsid w:val="00B33101"/>
    <w:rsid w:val="00B419BF"/>
    <w:rsid w:val="00B41E85"/>
    <w:rsid w:val="00B43DCC"/>
    <w:rsid w:val="00B43F1F"/>
    <w:rsid w:val="00B75FA1"/>
    <w:rsid w:val="00B81F6C"/>
    <w:rsid w:val="00B944B2"/>
    <w:rsid w:val="00B957EA"/>
    <w:rsid w:val="00B95D9F"/>
    <w:rsid w:val="00B96F70"/>
    <w:rsid w:val="00BA0F6A"/>
    <w:rsid w:val="00BA58FE"/>
    <w:rsid w:val="00BA744E"/>
    <w:rsid w:val="00BB3B78"/>
    <w:rsid w:val="00BB748C"/>
    <w:rsid w:val="00BC1A2E"/>
    <w:rsid w:val="00BC3E03"/>
    <w:rsid w:val="00BD57C9"/>
    <w:rsid w:val="00BE1F92"/>
    <w:rsid w:val="00BE2DE8"/>
    <w:rsid w:val="00BF0E4C"/>
    <w:rsid w:val="00BF2978"/>
    <w:rsid w:val="00BF6ED9"/>
    <w:rsid w:val="00C105BE"/>
    <w:rsid w:val="00C1208F"/>
    <w:rsid w:val="00C124A0"/>
    <w:rsid w:val="00C12C15"/>
    <w:rsid w:val="00C14461"/>
    <w:rsid w:val="00C14B2F"/>
    <w:rsid w:val="00C158C4"/>
    <w:rsid w:val="00C22B65"/>
    <w:rsid w:val="00C22D44"/>
    <w:rsid w:val="00C31B54"/>
    <w:rsid w:val="00C41313"/>
    <w:rsid w:val="00C43FC0"/>
    <w:rsid w:val="00C50A2A"/>
    <w:rsid w:val="00C52A27"/>
    <w:rsid w:val="00C5386B"/>
    <w:rsid w:val="00C55266"/>
    <w:rsid w:val="00C557C7"/>
    <w:rsid w:val="00C61041"/>
    <w:rsid w:val="00C63282"/>
    <w:rsid w:val="00C6376E"/>
    <w:rsid w:val="00C66CED"/>
    <w:rsid w:val="00C67753"/>
    <w:rsid w:val="00C7065D"/>
    <w:rsid w:val="00C731E9"/>
    <w:rsid w:val="00C74C5C"/>
    <w:rsid w:val="00C82480"/>
    <w:rsid w:val="00C93D58"/>
    <w:rsid w:val="00C9478B"/>
    <w:rsid w:val="00C961AE"/>
    <w:rsid w:val="00CA672A"/>
    <w:rsid w:val="00CA7935"/>
    <w:rsid w:val="00CA7F3E"/>
    <w:rsid w:val="00CB07A2"/>
    <w:rsid w:val="00CB3210"/>
    <w:rsid w:val="00CB33E7"/>
    <w:rsid w:val="00CB601F"/>
    <w:rsid w:val="00CC2302"/>
    <w:rsid w:val="00CC5053"/>
    <w:rsid w:val="00CC5CCE"/>
    <w:rsid w:val="00CE001E"/>
    <w:rsid w:val="00CE4FEE"/>
    <w:rsid w:val="00CE69FD"/>
    <w:rsid w:val="00CF17A3"/>
    <w:rsid w:val="00CF6130"/>
    <w:rsid w:val="00D005EF"/>
    <w:rsid w:val="00D02632"/>
    <w:rsid w:val="00D1226E"/>
    <w:rsid w:val="00D15039"/>
    <w:rsid w:val="00D17CC2"/>
    <w:rsid w:val="00D242CC"/>
    <w:rsid w:val="00D32995"/>
    <w:rsid w:val="00D354C3"/>
    <w:rsid w:val="00D50137"/>
    <w:rsid w:val="00D5352F"/>
    <w:rsid w:val="00D60F7F"/>
    <w:rsid w:val="00D6658D"/>
    <w:rsid w:val="00D71EFB"/>
    <w:rsid w:val="00D82BAA"/>
    <w:rsid w:val="00D91404"/>
    <w:rsid w:val="00DA4303"/>
    <w:rsid w:val="00DB6710"/>
    <w:rsid w:val="00DB7B3A"/>
    <w:rsid w:val="00DC2186"/>
    <w:rsid w:val="00DE3BD5"/>
    <w:rsid w:val="00DE623C"/>
    <w:rsid w:val="00DF2FA5"/>
    <w:rsid w:val="00DF5AB9"/>
    <w:rsid w:val="00E0110D"/>
    <w:rsid w:val="00E03846"/>
    <w:rsid w:val="00E04638"/>
    <w:rsid w:val="00E07B69"/>
    <w:rsid w:val="00E20A8F"/>
    <w:rsid w:val="00E24384"/>
    <w:rsid w:val="00E24BCD"/>
    <w:rsid w:val="00E37E07"/>
    <w:rsid w:val="00E46A54"/>
    <w:rsid w:val="00E50D38"/>
    <w:rsid w:val="00E54255"/>
    <w:rsid w:val="00E61D7E"/>
    <w:rsid w:val="00E63216"/>
    <w:rsid w:val="00E70538"/>
    <w:rsid w:val="00E73F93"/>
    <w:rsid w:val="00E76FDA"/>
    <w:rsid w:val="00E775E4"/>
    <w:rsid w:val="00E81B7A"/>
    <w:rsid w:val="00E81ECB"/>
    <w:rsid w:val="00E832B4"/>
    <w:rsid w:val="00E84547"/>
    <w:rsid w:val="00E85686"/>
    <w:rsid w:val="00E90B4B"/>
    <w:rsid w:val="00EA3EDD"/>
    <w:rsid w:val="00EA5A63"/>
    <w:rsid w:val="00EB2A7F"/>
    <w:rsid w:val="00EB3DF4"/>
    <w:rsid w:val="00EB4B7C"/>
    <w:rsid w:val="00EB756C"/>
    <w:rsid w:val="00EC1BEF"/>
    <w:rsid w:val="00EC21E6"/>
    <w:rsid w:val="00EC2C05"/>
    <w:rsid w:val="00EC6539"/>
    <w:rsid w:val="00EC70DE"/>
    <w:rsid w:val="00ED2585"/>
    <w:rsid w:val="00EE22B9"/>
    <w:rsid w:val="00EF142D"/>
    <w:rsid w:val="00EF24FE"/>
    <w:rsid w:val="00EF546C"/>
    <w:rsid w:val="00EF7425"/>
    <w:rsid w:val="00F025A4"/>
    <w:rsid w:val="00F06F29"/>
    <w:rsid w:val="00F13DB9"/>
    <w:rsid w:val="00F264D9"/>
    <w:rsid w:val="00F279F0"/>
    <w:rsid w:val="00F474FB"/>
    <w:rsid w:val="00F57473"/>
    <w:rsid w:val="00F66410"/>
    <w:rsid w:val="00F70C35"/>
    <w:rsid w:val="00F73E93"/>
    <w:rsid w:val="00F7605C"/>
    <w:rsid w:val="00F82DDA"/>
    <w:rsid w:val="00F866C3"/>
    <w:rsid w:val="00F86AC2"/>
    <w:rsid w:val="00F95142"/>
    <w:rsid w:val="00FA1284"/>
    <w:rsid w:val="00FA3128"/>
    <w:rsid w:val="00FA4482"/>
    <w:rsid w:val="00FA7746"/>
    <w:rsid w:val="00FB4E20"/>
    <w:rsid w:val="00FC3B3D"/>
    <w:rsid w:val="00FD444E"/>
    <w:rsid w:val="00FE5C80"/>
    <w:rsid w:val="00FF3835"/>
    <w:rsid w:val="00FF5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FE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E54255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43EAA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0745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630159"/>
    <w:rPr>
      <w:rFonts w:ascii="Calibri" w:hAnsi="Calibri"/>
      <w:lang w:eastAsia="en-US"/>
    </w:rPr>
  </w:style>
  <w:style w:type="paragraph" w:styleId="NormalWeb">
    <w:name w:val="Normal (Web)"/>
    <w:basedOn w:val="Normal"/>
    <w:uiPriority w:val="99"/>
    <w:rsid w:val="00F73E93"/>
  </w:style>
  <w:style w:type="character" w:customStyle="1" w:styleId="msg1">
    <w:name w:val="msg1"/>
    <w:uiPriority w:val="99"/>
    <w:rsid w:val="001E6DCA"/>
    <w:rPr>
      <w:rFonts w:ascii="Verdana" w:hAnsi="Verdana"/>
      <w:sz w:val="20"/>
    </w:rPr>
  </w:style>
  <w:style w:type="character" w:customStyle="1" w:styleId="apple-converted-space">
    <w:name w:val="apple-converted-space"/>
    <w:basedOn w:val="DefaultParagraphFont"/>
    <w:uiPriority w:val="99"/>
    <w:rsid w:val="003C13F7"/>
    <w:rPr>
      <w:rFonts w:cs="Times New Roman"/>
    </w:rPr>
  </w:style>
  <w:style w:type="paragraph" w:styleId="NoSpacing">
    <w:name w:val="No Spacing"/>
    <w:link w:val="NoSpacingChar"/>
    <w:uiPriority w:val="99"/>
    <w:qFormat/>
    <w:rsid w:val="00D6658D"/>
    <w:rPr>
      <w:rFonts w:ascii="Calibri" w:hAnsi="Calibri"/>
    </w:rPr>
  </w:style>
  <w:style w:type="character" w:styleId="Hyperlink">
    <w:name w:val="Hyperlink"/>
    <w:basedOn w:val="DefaultParagraphFont"/>
    <w:uiPriority w:val="99"/>
    <w:rsid w:val="001E7293"/>
    <w:rPr>
      <w:rFonts w:cs="Times New Roman"/>
      <w:color w:val="0000FF"/>
      <w:u w:val="single"/>
    </w:rPr>
  </w:style>
  <w:style w:type="paragraph" w:customStyle="1" w:styleId="soru">
    <w:name w:val="soru"/>
    <w:basedOn w:val="ListParagraph"/>
    <w:link w:val="soruChar"/>
    <w:uiPriority w:val="99"/>
    <w:rsid w:val="0047515C"/>
    <w:pPr>
      <w:numPr>
        <w:numId w:val="27"/>
      </w:numPr>
      <w:spacing w:after="360" w:line="276" w:lineRule="auto"/>
      <w:ind w:left="357" w:hanging="357"/>
      <w:contextualSpacing/>
    </w:pPr>
  </w:style>
  <w:style w:type="character" w:customStyle="1" w:styleId="soruChar">
    <w:name w:val="soru Char"/>
    <w:basedOn w:val="DefaultParagraphFont"/>
    <w:link w:val="soru"/>
    <w:uiPriority w:val="99"/>
    <w:locked/>
    <w:rsid w:val="0047515C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47515C"/>
    <w:pPr>
      <w:ind w:left="708"/>
    </w:pPr>
  </w:style>
  <w:style w:type="paragraph" w:customStyle="1" w:styleId="ListeParagraf1">
    <w:name w:val="Liste Paragraf1"/>
    <w:basedOn w:val="Normal"/>
    <w:uiPriority w:val="99"/>
    <w:rsid w:val="00CA672A"/>
    <w:pPr>
      <w:ind w:left="720"/>
    </w:pPr>
    <w:rPr>
      <w:rFonts w:cs="Arial"/>
      <w:sz w:val="22"/>
      <w:szCs w:val="22"/>
    </w:rPr>
  </w:style>
  <w:style w:type="paragraph" w:customStyle="1" w:styleId="AralkYok1">
    <w:name w:val="Aralık Yok1"/>
    <w:uiPriority w:val="99"/>
    <w:rsid w:val="00CA672A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6513D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20C1A"/>
    <w:rPr>
      <w:rFonts w:ascii="Calibri" w:hAnsi="Calibri" w:cs="Times New Roman"/>
      <w:sz w:val="22"/>
      <w:szCs w:val="22"/>
      <w:lang w:val="tr-TR" w:eastAsia="tr-TR" w:bidi="ar-SA"/>
    </w:rPr>
  </w:style>
  <w:style w:type="paragraph" w:customStyle="1" w:styleId="AralkYok11">
    <w:name w:val="Aralık Yok11"/>
    <w:uiPriority w:val="99"/>
    <w:rsid w:val="00AF7567"/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rsid w:val="005712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712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17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1</Pages>
  <Words>342</Words>
  <Characters>1952</Characters>
  <Application>Microsoft Office Outlook</Application>
  <DocSecurity>0</DocSecurity>
  <Lines>0</Lines>
  <Paragraphs>0</Paragraphs>
  <ScaleCrop>false</ScaleCrop>
  <Company>Blaster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Giresun</cp:lastModifiedBy>
  <cp:revision>6</cp:revision>
  <cp:lastPrinted>2017-10-20T17:39:00Z</cp:lastPrinted>
  <dcterms:created xsi:type="dcterms:W3CDTF">2017-12-27T16:30:00Z</dcterms:created>
  <dcterms:modified xsi:type="dcterms:W3CDTF">2017-12-27T21:53:00Z</dcterms:modified>
</cp:coreProperties>
</file>