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8B5" w:rsidRPr="008B68B5" w:rsidRDefault="002C7457" w:rsidP="008B68B5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624" type="#_x0000_t202" style="position:absolute;left:0;text-align:left;margin-left:202.1pt;margin-top:-28.45pt;width:132.05pt;height:30pt;z-index:251658240;mso-width-relative:margin;mso-height-relative:margin" filled="f" stroked="f">
            <v:textbox style="mso-next-textbox:#_x0000_s3624">
              <w:txbxContent>
                <w:p w:rsidR="002C7457" w:rsidRDefault="002C7457" w:rsidP="002C7457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8B68B5" w:rsidRPr="008B68B5">
        <w:rPr>
          <w:rFonts w:ascii="Cambria Math" w:hAnsi="Cambria Math"/>
          <w:sz w:val="24"/>
        </w:rPr>
        <w:t xml:space="preserve">Aşağıdaki saatleri </w:t>
      </w:r>
      <w:r w:rsidR="008B68B5" w:rsidRPr="008B68B5">
        <w:rPr>
          <w:rFonts w:ascii="Cambria Math" w:hAnsi="Cambria Math"/>
          <w:b/>
          <w:sz w:val="24"/>
        </w:rPr>
        <w:t>öğleden sonra</w:t>
      </w:r>
      <w:r w:rsidR="008B68B5" w:rsidRPr="008B68B5">
        <w:rPr>
          <w:rFonts w:ascii="Cambria Math" w:hAnsi="Cambria Math"/>
          <w:sz w:val="24"/>
        </w:rPr>
        <w:t xml:space="preserve"> olarak okuyalım.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41562" cy="787506"/>
            <wp:effectExtent l="38100" t="19050" r="34738" b="12594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146" t="8197" r="30701" b="23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604" cy="790353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40441" cy="786772"/>
            <wp:effectExtent l="38100" t="19050" r="35859" b="13328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1512" t="7869" r="30885" b="23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400" cy="789542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</w: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2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20:30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 w:rsidR="008B68B5">
        <w:rPr>
          <w:rFonts w:ascii="Cambria Math" w:hAnsi="Cambria Math"/>
          <w:sz w:val="28"/>
        </w:rPr>
        <w:tab/>
      </w:r>
      <w:r w:rsidR="008B68B5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2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20" style="width:108.75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Sekiz buçuk</w:t>
                  </w:r>
                </w:p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1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41562" cy="788894"/>
            <wp:effectExtent l="1905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0731" t="7213" r="30217" b="24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562" cy="788894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83397" cy="788894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0760" t="8197" r="29964" b="2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398" cy="78889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  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1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1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1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1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89373" cy="788893"/>
            <wp:effectExtent l="19050" t="0" r="5977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1100" t="7869" r="29859" b="23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75" cy="78889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53515" cy="788894"/>
            <wp:effectExtent l="38100" t="19050" r="41835" b="11206"/>
            <wp:docPr id="4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825" t="7869" r="30332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515" cy="788894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1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1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1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1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41562" cy="866588"/>
            <wp:effectExtent l="38100" t="19050" r="34738" b="9712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863" t="7869" r="30148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26" cy="86686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84294" cy="836706"/>
            <wp:effectExtent l="38100" t="19050" r="30106" b="20544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0760" t="7541" r="29964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293" cy="836705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1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0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0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0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934010" cy="866587"/>
            <wp:effectExtent l="38100" t="19050" r="37540" b="9713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1598" t="7541" r="29596" b="24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137" cy="867632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95350" cy="866588"/>
            <wp:effectExtent l="1905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0679" t="7213" r="30148" b="24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1" cy="866589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0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0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0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0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53515" cy="866588"/>
            <wp:effectExtent l="19050" t="0" r="3735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0575" t="7869" r="29964" b="23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516" cy="867604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937185" cy="866588"/>
            <wp:effectExtent l="1905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1047" t="7541" r="30148" b="23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301" cy="86762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0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60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60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9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AD6DE9" w:rsidRDefault="00AD6DE9" w:rsidP="008B68B5">
      <w:pPr>
        <w:pStyle w:val="AralkYok"/>
        <w:rPr>
          <w:rFonts w:ascii="Cambria Math" w:hAnsi="Cambria Math"/>
          <w:sz w:val="28"/>
        </w:rPr>
      </w:pPr>
    </w:p>
    <w:p w:rsidR="00AD6DE9" w:rsidRPr="008B68B5" w:rsidRDefault="00AD6DE9" w:rsidP="00AD6DE9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B68B5">
        <w:rPr>
          <w:rFonts w:ascii="Cambria Math" w:hAnsi="Cambria Math"/>
          <w:sz w:val="24"/>
        </w:rPr>
        <w:t xml:space="preserve">Aşağıdaki saatleri </w:t>
      </w:r>
      <w:r>
        <w:rPr>
          <w:rFonts w:ascii="Cambria Math" w:hAnsi="Cambria Math"/>
          <w:b/>
          <w:sz w:val="24"/>
        </w:rPr>
        <w:t>sabah saati</w:t>
      </w:r>
      <w:r w:rsidRPr="008B68B5">
        <w:rPr>
          <w:rFonts w:ascii="Cambria Math" w:hAnsi="Cambria Math"/>
          <w:sz w:val="24"/>
        </w:rPr>
        <w:t xml:space="preserve"> olarak okuyalım.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lastRenderedPageBreak/>
        <w:drawing>
          <wp:inline distT="0" distB="0" distL="0" distR="0">
            <wp:extent cx="923589" cy="863788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0467" t="7869" r="30213" b="24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044" cy="866084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923588" cy="858571"/>
            <wp:effectExtent l="19050" t="0" r="0" b="0"/>
            <wp:docPr id="1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0915" t="8525" r="30200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234" cy="86010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9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9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9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9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89375" cy="860612"/>
            <wp:effectExtent l="19050" t="0" r="5975" b="0"/>
            <wp:docPr id="2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0825" t="7541" r="30332" b="23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74" cy="86061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901327" cy="914400"/>
            <wp:effectExtent l="19050" t="0" r="0" b="0"/>
            <wp:docPr id="6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1284" t="7541" r="29675" b="2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327" cy="9144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9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9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9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9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95350" cy="914400"/>
            <wp:effectExtent l="19050" t="0" r="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0915" t="7869" r="30015" b="2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44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76562" cy="884555"/>
            <wp:effectExtent l="38100" t="19050" r="37838" b="10795"/>
            <wp:docPr id="5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1061" t="7869" r="31035" b="23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717" cy="88673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9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8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8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8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</w:p>
    <w:p w:rsidR="00426D15" w:rsidRP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920750" cy="862197"/>
            <wp:effectExtent l="1905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312" t="7869" r="29711" b="2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166" cy="863523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</w: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906780" cy="799520"/>
            <wp:effectExtent l="19050" t="0" r="7620" b="0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0675" t="7541" r="29780" b="23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09" cy="801133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 xml:space="preserve">        </w:t>
      </w:r>
    </w:p>
    <w:p w:rsidR="008B68B5" w:rsidRDefault="008B68B5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8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8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8B68B5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8B68B5" w:rsidRDefault="007D24AF" w:rsidP="008B68B5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8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  <w:r w:rsidR="008B68B5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8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8B68B5"/>
              </w:txbxContent>
            </v:textbox>
            <w10:wrap type="none"/>
            <w10:anchorlock/>
          </v:roundrect>
        </w:pic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8B68B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83397" cy="884517"/>
            <wp:effectExtent l="19050" t="0" r="0" b="0"/>
            <wp:docPr id="7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9940" t="7213" r="29780" b="23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89" cy="88561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6DE9">
        <w:rPr>
          <w:rFonts w:ascii="Cambria Math" w:hAnsi="Cambria Math"/>
          <w:sz w:val="24"/>
        </w:rPr>
        <w:t xml:space="preserve"> </w:t>
      </w:r>
      <w:r w:rsidR="00AD6DE9">
        <w:rPr>
          <w:rFonts w:ascii="Cambria Math" w:hAnsi="Cambria Math"/>
          <w:sz w:val="24"/>
        </w:rPr>
        <w:tab/>
      </w:r>
      <w:r w:rsidR="00AD6DE9">
        <w:rPr>
          <w:rFonts w:ascii="Cambria Math" w:hAnsi="Cambria Math"/>
          <w:sz w:val="24"/>
        </w:rPr>
        <w:tab/>
      </w:r>
      <w:r w:rsidR="00AD6DE9" w:rsidRPr="00AD6DE9">
        <w:rPr>
          <w:rFonts w:ascii="Cambria Math" w:hAnsi="Cambria Math"/>
          <w:noProof/>
          <w:sz w:val="24"/>
        </w:rPr>
        <w:drawing>
          <wp:inline distT="0" distB="0" distL="0" distR="0">
            <wp:extent cx="937185" cy="932329"/>
            <wp:effectExtent l="19050" t="0" r="0" b="0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1313" t="7541" r="29964" b="22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186" cy="93233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DE9" w:rsidRDefault="00AD6DE9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8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8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8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D6DE9" w:rsidP="00A22116">
      <w:pPr>
        <w:pStyle w:val="AralkYok"/>
        <w:rPr>
          <w:rFonts w:ascii="Cambria Math" w:hAnsi="Cambria Math"/>
          <w:sz w:val="24"/>
        </w:rPr>
      </w:pPr>
      <w:r w:rsidRPr="00AD6DE9">
        <w:rPr>
          <w:rFonts w:ascii="Cambria Math" w:hAnsi="Cambria Math"/>
          <w:noProof/>
          <w:sz w:val="24"/>
        </w:rPr>
        <w:drawing>
          <wp:inline distT="0" distB="0" distL="0" distR="0">
            <wp:extent cx="973044" cy="950259"/>
            <wp:effectExtent l="19050" t="0" r="0" b="0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1414" t="8197" r="30148" b="2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044" cy="950259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 w:rsidRPr="00AD6DE9">
        <w:rPr>
          <w:rFonts w:ascii="Cambria Math" w:hAnsi="Cambria Math"/>
          <w:noProof/>
          <w:sz w:val="24"/>
        </w:rPr>
        <w:drawing>
          <wp:inline distT="0" distB="0" distL="0" distR="0">
            <wp:extent cx="937185" cy="914400"/>
            <wp:effectExtent l="1905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1468" t="7541" r="30417" b="23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40" cy="91962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DE9" w:rsidRDefault="00AD6DE9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7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7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AD6DE9" w:rsidP="00AD6DE9">
      <w:pPr>
        <w:pStyle w:val="AralkYok"/>
        <w:rPr>
          <w:rFonts w:ascii="Cambria Math" w:hAnsi="Cambria Math"/>
          <w:sz w:val="28"/>
        </w:rPr>
      </w:pPr>
    </w:p>
    <w:p w:rsidR="00AD6DE9" w:rsidRDefault="00AD6DE9" w:rsidP="00AD6DE9">
      <w:pPr>
        <w:pStyle w:val="AralkYok"/>
        <w:rPr>
          <w:rFonts w:ascii="Cambria Math" w:hAnsi="Cambria Math"/>
          <w:sz w:val="28"/>
        </w:rPr>
      </w:pPr>
    </w:p>
    <w:p w:rsidR="00AD6DE9" w:rsidRPr="00AD6DE9" w:rsidRDefault="00AD6DE9" w:rsidP="00AD6DE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AD6DE9">
        <w:rPr>
          <w:rFonts w:ascii="Cambria Math" w:hAnsi="Cambria Math"/>
          <w:b/>
          <w:sz w:val="24"/>
        </w:rPr>
        <w:t>Verilen dijital saati okuyalım. Dijital saate göre akrep ve yelkovan çizelim.</w:t>
      </w:r>
    </w:p>
    <w:p w:rsidR="00AD6DE9" w:rsidRDefault="00AD6DE9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7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17 :10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7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18:30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22116" w:rsidRDefault="007D24AF" w:rsidP="00A22116">
      <w:pPr>
        <w:pStyle w:val="AralkYok"/>
        <w:rPr>
          <w:rFonts w:ascii="Cambria Math" w:hAnsi="Cambria Math"/>
          <w:sz w:val="24"/>
        </w:rPr>
      </w:pPr>
      <w:r w:rsidRPr="007D24AF">
        <w:rPr>
          <w:rFonts w:ascii="Cambria Math" w:hAnsi="Cambria Math"/>
          <w:sz w:val="28"/>
        </w:rPr>
      </w:r>
      <w:r w:rsidRPr="007D24AF">
        <w:rPr>
          <w:rFonts w:ascii="Cambria Math" w:hAnsi="Cambria Math"/>
          <w:sz w:val="28"/>
        </w:rPr>
        <w:pict>
          <v:group id="_x0000_s1093" style="width:79.55pt;height:78.45pt;mso-position-horizontal-relative:char;mso-position-vertical-relative:line" coordorigin="864,674" coordsize="2017,1954">
            <v:roundrect id="_x0000_s1094" style="position:absolute;left:1766;top:2421;width:218;height:207" arcsize="10923f" strokecolor="red">
              <v:shadow on="t"/>
              <v:textbox style="mso-next-textbox:#_x0000_s109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095" style="position:absolute;left:1075;top:674;width:1806;height:1747" coordorigin="2031,12629" coordsize="2831,2775">
              <v:group id="_x0000_s1096" style="position:absolute;left:2031;top:12629;width:2831;height:2775" coordorigin="2031,12629" coordsize="2831,2775">
                <v:oval id="_x0000_s1097" style="position:absolute;left:2062;top:13002;width:2475;height:2384" strokecolor="red">
                  <v:shadow on="t"/>
                </v:oval>
                <v:group id="_x0000_s1098" style="position:absolute;left:2031;top:12629;width:2831;height:2775" coordorigin="2031,12629" coordsize="2831,2775">
                  <v:group id="_x0000_s1099" style="position:absolute;left:3097;top:12629;width:1765;height:1673" coordorigin="3097,12629" coordsize="1765,1673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1100" type="#_x0000_t32" style="position:absolute;left:3277;top:12940;width:0;height:196" o:connectortype="straight" strokecolor="red" strokeweight="3pt">
                      <v:shadow on="t"/>
                    </v:shape>
                    <v:shape id="_x0000_s1101" type="#_x0000_t32" style="position:absolute;left:3672;top:13054;width:136;height:196;flip:x" o:connectortype="straight" strokecolor="red" strokeweight="3pt">
                      <v:shadow on="t"/>
                    </v:shape>
                    <v:shape id="_x0000_s1102" type="#_x0000_t32" style="position:absolute;left:4204;top:13560;width:182;height:93;flip:x" o:connectortype="straight" strokecolor="red" strokeweight="3pt">
                      <v:shadow on="t"/>
                    </v:shape>
                    <v:shape id="_x0000_s1103" type="#_x0000_t32" style="position:absolute;left:4359;top:14120;width:183;height:1;flip:x" o:connectortype="straight" strokecolor="red" strokeweight="3pt">
                      <v:shadow on="t"/>
                    </v:shape>
                    <v:roundrect id="_x0000_s1104" style="position:absolute;left:3097;top:12629;width:343;height:329" arcsize="10923f" strokecolor="red">
                      <v:shadow on="t"/>
                      <v:textbox style="mso-next-textbox:#_x0000_s1104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05" style="position:absolute;left:3764;top:12807;width:343;height:329" arcsize="10923f" strokecolor="red">
                      <v:shadow on="t"/>
                      <v:textbox style="mso-next-textbox:#_x0000_s1105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06" style="position:absolute;left:4342;top:13324;width:343;height:329" arcsize="10923f" strokecolor="red">
                      <v:shadow on="t"/>
                      <v:textbox style="mso-next-textbox:#_x0000_s1106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07" style="position:absolute;left:4519;top:13973;width:343;height:329" arcsize="10923f" strokecolor="red">
                      <v:shadow on="t"/>
                      <v:textbox style="mso-next-textbox:#_x0000_s1107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08" type="#_x0000_t32" style="position:absolute;left:4258;top:14693;width:128;height:106" o:connectortype="straight" strokecolor="red" strokeweight="4pt">
                    <v:shadow on="t"/>
                  </v:shape>
                  <v:shape id="_x0000_s1109" type="#_x0000_t32" style="position:absolute;left:3840;top:15101;width:60;height:151" o:connectortype="straight" strokecolor="red" strokeweight="4pt">
                    <v:shadow on="t"/>
                  </v:shape>
                  <v:shape id="_x0000_s1110" type="#_x0000_t32" style="position:absolute;left:3277;top:15235;width:0;height:169" o:connectortype="straight" strokecolor="red" strokeweight="4pt">
                    <v:shadow on="t"/>
                  </v:shape>
                  <v:shape id="_x0000_s1111" type="#_x0000_t32" style="position:absolute;left:2685;top:15101;width:71;height:169;flip:x" o:connectortype="straight" strokecolor="red" strokeweight="4pt">
                    <v:shadow on="t"/>
                  </v:shape>
                  <v:shape id="_x0000_s1112" type="#_x0000_t32" style="position:absolute;left:2231;top:14738;width:182;height:124;flip:x" o:connectortype="straight" strokecolor="red" strokeweight="4pt">
                    <v:shadow on="t"/>
                  </v:shape>
                  <v:shape id="_x0000_s1113" type="#_x0000_t32" style="position:absolute;left:2031;top:14183;width:200;height:0;flip:x" o:connectortype="straight" strokecolor="red" strokeweight="4pt">
                    <v:shadow on="t"/>
                  </v:shape>
                  <v:shape id="_x0000_s1114" type="#_x0000_t32" style="position:absolute;left:2749;top:13099;width:60;height:151" o:connectortype="straight" strokecolor="red" strokeweight="4pt">
                    <v:shadow on="t"/>
                  </v:shape>
                  <v:shape id="_x0000_s1115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116" style="position:absolute;left:3200;top:14120;width:187;height:182" fillcolor="#1f497d [3215]" strokecolor="red"/>
            </v:group>
            <v:roundrect id="_x0000_s1117" style="position:absolute;left:1352;top:786;width:219;height:207" arcsize="10923f" strokecolor="red">
              <v:textbox style="mso-next-textbox:#_x0000_s111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118" style="position:absolute;left:978;top:1106;width:218;height:207" arcsize="10923f" strokecolor="red">
              <v:textbox style="mso-next-textbox:#_x0000_s111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119" style="position:absolute;left:2549;top:1973;width:218;height:207" arcsize="10923f" strokecolor="red">
              <v:textbox style="mso-next-textbox:#_x0000_s111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120" style="position:absolute;left:2208;top:2315;width:219;height:207" arcsize="10923f" strokecolor="red">
              <v:textbox style="mso-next-textbox:#_x0000_s112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121" style="position:absolute;left:1318;top:2315;width:219;height:207" arcsize="10923f" strokecolor="red">
              <v:textbox style="mso-next-textbox:#_x0000_s112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122" style="position:absolute;left:864;top:1548;width:219;height:207" arcsize="10923f" strokecolor="red">
              <v:textbox style="mso-next-textbox:#_x0000_s112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123" style="position:absolute;left:1029;top:2040;width:218;height:207" arcsize="10923f" strokecolor="red">
              <v:textbox style="mso-next-textbox:#_x0000_s112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Pr="007D24AF"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129" style="width:79.55pt;height:78.45pt;mso-position-horizontal-relative:char;mso-position-vertical-relative:line" coordorigin="864,674" coordsize="2017,1954">
            <v:roundrect id="_x0000_s1130" style="position:absolute;left:1766;top:2421;width:218;height:207" arcsize="10923f" strokecolor="red">
              <v:shadow on="t"/>
              <v:textbox style="mso-next-textbox:#_x0000_s113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131" style="position:absolute;left:1075;top:674;width:1806;height:1747" coordorigin="2031,12629" coordsize="2831,2775">
              <v:group id="_x0000_s1132" style="position:absolute;left:2031;top:12629;width:2831;height:2775" coordorigin="2031,12629" coordsize="2831,2775">
                <v:oval id="_x0000_s1133" style="position:absolute;left:2062;top:13002;width:2475;height:2384" strokecolor="red">
                  <v:shadow on="t"/>
                </v:oval>
                <v:group id="_x0000_s1134" style="position:absolute;left:2031;top:12629;width:2831;height:2775" coordorigin="2031,12629" coordsize="2831,2775">
                  <v:group id="_x0000_s1135" style="position:absolute;left:3097;top:12629;width:1765;height:1673" coordorigin="3097,12629" coordsize="1765,1673">
                    <v:shape id="_x0000_s1136" type="#_x0000_t32" style="position:absolute;left:3277;top:12940;width:0;height:196" o:connectortype="straight" strokecolor="red" strokeweight="3pt">
                      <v:shadow on="t"/>
                    </v:shape>
                    <v:shape id="_x0000_s1137" type="#_x0000_t32" style="position:absolute;left:3672;top:13054;width:136;height:196;flip:x" o:connectortype="straight" strokecolor="red" strokeweight="3pt">
                      <v:shadow on="t"/>
                    </v:shape>
                    <v:shape id="_x0000_s1138" type="#_x0000_t32" style="position:absolute;left:4204;top:13560;width:182;height:93;flip:x" o:connectortype="straight" strokecolor="red" strokeweight="3pt">
                      <v:shadow on="t"/>
                    </v:shape>
                    <v:shape id="_x0000_s1139" type="#_x0000_t32" style="position:absolute;left:4359;top:14120;width:183;height:1;flip:x" o:connectortype="straight" strokecolor="red" strokeweight="3pt">
                      <v:shadow on="t"/>
                    </v:shape>
                    <v:roundrect id="_x0000_s1140" style="position:absolute;left:3097;top:12629;width:343;height:329" arcsize="10923f" strokecolor="red">
                      <v:shadow on="t"/>
                      <v:textbox style="mso-next-textbox:#_x0000_s1140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41" style="position:absolute;left:3764;top:12807;width:343;height:329" arcsize="10923f" strokecolor="red">
                      <v:shadow on="t"/>
                      <v:textbox style="mso-next-textbox:#_x0000_s1141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42" style="position:absolute;left:4342;top:13324;width:343;height:329" arcsize="10923f" strokecolor="red">
                      <v:shadow on="t"/>
                      <v:textbox style="mso-next-textbox:#_x0000_s1142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43" style="position:absolute;left:4519;top:13973;width:343;height:329" arcsize="10923f" strokecolor="red">
                      <v:shadow on="t"/>
                      <v:textbox style="mso-next-textbox:#_x0000_s1143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44" type="#_x0000_t32" style="position:absolute;left:4258;top:14693;width:128;height:106" o:connectortype="straight" strokecolor="red" strokeweight="4pt">
                    <v:shadow on="t"/>
                  </v:shape>
                  <v:shape id="_x0000_s1145" type="#_x0000_t32" style="position:absolute;left:3840;top:15101;width:60;height:151" o:connectortype="straight" strokecolor="red" strokeweight="4pt">
                    <v:shadow on="t"/>
                  </v:shape>
                  <v:shape id="_x0000_s1146" type="#_x0000_t32" style="position:absolute;left:3277;top:15235;width:0;height:169" o:connectortype="straight" strokecolor="red" strokeweight="4pt">
                    <v:shadow on="t"/>
                  </v:shape>
                  <v:shape id="_x0000_s1147" type="#_x0000_t32" style="position:absolute;left:2685;top:15101;width:71;height:169;flip:x" o:connectortype="straight" strokecolor="red" strokeweight="4pt">
                    <v:shadow on="t"/>
                  </v:shape>
                  <v:shape id="_x0000_s1148" type="#_x0000_t32" style="position:absolute;left:2231;top:14738;width:182;height:124;flip:x" o:connectortype="straight" strokecolor="red" strokeweight="4pt">
                    <v:shadow on="t"/>
                  </v:shape>
                  <v:shape id="_x0000_s1149" type="#_x0000_t32" style="position:absolute;left:2031;top:14183;width:200;height:0;flip:x" o:connectortype="straight" strokecolor="red" strokeweight="4pt">
                    <v:shadow on="t"/>
                  </v:shape>
                  <v:shape id="_x0000_s1150" type="#_x0000_t32" style="position:absolute;left:2749;top:13099;width:60;height:151" o:connectortype="straight" strokecolor="red" strokeweight="4pt">
                    <v:shadow on="t"/>
                  </v:shape>
                  <v:shape id="_x0000_s1151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152" style="position:absolute;left:3200;top:14120;width:187;height:182" fillcolor="#1f497d [3215]" strokecolor="red"/>
            </v:group>
            <v:roundrect id="_x0000_s1153" style="position:absolute;left:1352;top:786;width:219;height:207" arcsize="10923f" strokecolor="red">
              <v:textbox style="mso-next-textbox:#_x0000_s115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154" style="position:absolute;left:978;top:1106;width:218;height:207" arcsize="10923f" strokecolor="red">
              <v:textbox style="mso-next-textbox:#_x0000_s115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155" style="position:absolute;left:2549;top:1973;width:218;height:207" arcsize="10923f" strokecolor="red">
              <v:textbox style="mso-next-textbox:#_x0000_s115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156" style="position:absolute;left:2208;top:2315;width:219;height:207" arcsize="10923f" strokecolor="red">
              <v:textbox style="mso-next-textbox:#_x0000_s115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157" style="position:absolute;left:1318;top:2315;width:219;height:207" arcsize="10923f" strokecolor="red">
              <v:textbox style="mso-next-textbox:#_x0000_s115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158" style="position:absolute;left:864;top:1548;width:219;height:207" arcsize="10923f" strokecolor="red">
              <v:textbox style="mso-next-textbox:#_x0000_s115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159" style="position:absolute;left:1029;top:2040;width:218;height:207" arcsize="10923f" strokecolor="red">
              <v:textbox style="mso-next-textbox:#_x0000_s115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A22116" w:rsidRPr="00AD6DE9" w:rsidRDefault="00A22116" w:rsidP="00A22116">
      <w:pPr>
        <w:pStyle w:val="AralkYok"/>
        <w:rPr>
          <w:rFonts w:ascii="Cambria Math" w:hAnsi="Cambria Math"/>
          <w:sz w:val="18"/>
        </w:rPr>
      </w:pP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7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12 :15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13:20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4"/>
        </w:rPr>
      </w:pPr>
      <w:r w:rsidRPr="007D24AF">
        <w:rPr>
          <w:rFonts w:ascii="Cambria Math" w:hAnsi="Cambria Math"/>
          <w:sz w:val="28"/>
        </w:rPr>
      </w:r>
      <w:r w:rsidRPr="007D24AF">
        <w:rPr>
          <w:rFonts w:ascii="Cambria Math" w:hAnsi="Cambria Math"/>
          <w:sz w:val="28"/>
        </w:rPr>
        <w:pict>
          <v:group id="_x0000_s1195" style="width:79.55pt;height:78.45pt;mso-position-horizontal-relative:char;mso-position-vertical-relative:line" coordorigin="864,674" coordsize="2017,1954">
            <v:roundrect id="_x0000_s1196" style="position:absolute;left:1766;top:2421;width:218;height:207" arcsize="10923f" strokecolor="red">
              <v:shadow on="t"/>
              <v:textbox style="mso-next-textbox:#_x0000_s119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197" style="position:absolute;left:1075;top:674;width:1806;height:1747" coordorigin="2031,12629" coordsize="2831,2775">
              <v:group id="_x0000_s1198" style="position:absolute;left:2031;top:12629;width:2831;height:2775" coordorigin="2031,12629" coordsize="2831,2775">
                <v:oval id="_x0000_s1199" style="position:absolute;left:2062;top:13002;width:2475;height:2384" strokecolor="red">
                  <v:shadow on="t"/>
                </v:oval>
                <v:group id="_x0000_s1200" style="position:absolute;left:2031;top:12629;width:2831;height:2775" coordorigin="2031,12629" coordsize="2831,2775">
                  <v:group id="_x0000_s1201" style="position:absolute;left:3097;top:12629;width:1765;height:1673" coordorigin="3097,12629" coordsize="1765,1673">
                    <v:shape id="_x0000_s1202" type="#_x0000_t32" style="position:absolute;left:3277;top:12940;width:0;height:196" o:connectortype="straight" strokecolor="red" strokeweight="3pt">
                      <v:shadow on="t"/>
                    </v:shape>
                    <v:shape id="_x0000_s1203" type="#_x0000_t32" style="position:absolute;left:3672;top:13054;width:136;height:196;flip:x" o:connectortype="straight" strokecolor="red" strokeweight="3pt">
                      <v:shadow on="t"/>
                    </v:shape>
                    <v:shape id="_x0000_s1204" type="#_x0000_t32" style="position:absolute;left:4204;top:13560;width:182;height:93;flip:x" o:connectortype="straight" strokecolor="red" strokeweight="3pt">
                      <v:shadow on="t"/>
                    </v:shape>
                    <v:shape id="_x0000_s1205" type="#_x0000_t32" style="position:absolute;left:4359;top:14120;width:183;height:1;flip:x" o:connectortype="straight" strokecolor="red" strokeweight="3pt">
                      <v:shadow on="t"/>
                    </v:shape>
                    <v:roundrect id="_x0000_s1206" style="position:absolute;left:3097;top:12629;width:343;height:329" arcsize="10923f" strokecolor="red">
                      <v:shadow on="t"/>
                      <v:textbox style="mso-next-textbox:#_x0000_s1206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07" style="position:absolute;left:3764;top:12807;width:343;height:329" arcsize="10923f" strokecolor="red">
                      <v:shadow on="t"/>
                      <v:textbox style="mso-next-textbox:#_x0000_s1207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08" style="position:absolute;left:4342;top:13324;width:343;height:329" arcsize="10923f" strokecolor="red">
                      <v:shadow on="t"/>
                      <v:textbox style="mso-next-textbox:#_x0000_s1208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09" style="position:absolute;left:4519;top:13973;width:343;height:329" arcsize="10923f" strokecolor="red">
                      <v:shadow on="t"/>
                      <v:textbox style="mso-next-textbox:#_x0000_s1209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10" type="#_x0000_t32" style="position:absolute;left:4258;top:14693;width:128;height:106" o:connectortype="straight" strokecolor="red" strokeweight="4pt">
                    <v:shadow on="t"/>
                  </v:shape>
                  <v:shape id="_x0000_s1211" type="#_x0000_t32" style="position:absolute;left:3840;top:15101;width:60;height:151" o:connectortype="straight" strokecolor="red" strokeweight="4pt">
                    <v:shadow on="t"/>
                  </v:shape>
                  <v:shape id="_x0000_s1212" type="#_x0000_t32" style="position:absolute;left:3277;top:15235;width:0;height:169" o:connectortype="straight" strokecolor="red" strokeweight="4pt">
                    <v:shadow on="t"/>
                  </v:shape>
                  <v:shape id="_x0000_s1213" type="#_x0000_t32" style="position:absolute;left:2685;top:15101;width:71;height:169;flip:x" o:connectortype="straight" strokecolor="red" strokeweight="4pt">
                    <v:shadow on="t"/>
                  </v:shape>
                  <v:shape id="_x0000_s1214" type="#_x0000_t32" style="position:absolute;left:2231;top:14738;width:182;height:124;flip:x" o:connectortype="straight" strokecolor="red" strokeweight="4pt">
                    <v:shadow on="t"/>
                  </v:shape>
                  <v:shape id="_x0000_s1215" type="#_x0000_t32" style="position:absolute;left:2031;top:14183;width:200;height:0;flip:x" o:connectortype="straight" strokecolor="red" strokeweight="4pt">
                    <v:shadow on="t"/>
                  </v:shape>
                  <v:shape id="_x0000_s1216" type="#_x0000_t32" style="position:absolute;left:2749;top:13099;width:60;height:151" o:connectortype="straight" strokecolor="red" strokeweight="4pt">
                    <v:shadow on="t"/>
                  </v:shape>
                  <v:shape id="_x0000_s1217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218" style="position:absolute;left:3200;top:14120;width:187;height:182" fillcolor="#1f497d [3215]" strokecolor="red"/>
            </v:group>
            <v:roundrect id="_x0000_s1219" style="position:absolute;left:1352;top:786;width:219;height:207" arcsize="10923f" strokecolor="red">
              <v:textbox style="mso-next-textbox:#_x0000_s121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220" style="position:absolute;left:978;top:1106;width:218;height:207" arcsize="10923f" strokecolor="red">
              <v:textbox style="mso-next-textbox:#_x0000_s122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221" style="position:absolute;left:2549;top:1973;width:218;height:207" arcsize="10923f" strokecolor="red">
              <v:textbox style="mso-next-textbox:#_x0000_s122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222" style="position:absolute;left:2208;top:2315;width:219;height:207" arcsize="10923f" strokecolor="red">
              <v:textbox style="mso-next-textbox:#_x0000_s122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223" style="position:absolute;left:1318;top:2315;width:219;height:207" arcsize="10923f" strokecolor="red">
              <v:textbox style="mso-next-textbox:#_x0000_s122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224" style="position:absolute;left:864;top:1548;width:219;height:207" arcsize="10923f" strokecolor="red">
              <v:textbox style="mso-next-textbox:#_x0000_s122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225" style="position:absolute;left:1029;top:2040;width:218;height:207" arcsize="10923f" strokecolor="red">
              <v:textbox style="mso-next-textbox:#_x0000_s122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Pr="007D24AF"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160" style="width:79.55pt;height:78.45pt;mso-position-horizontal-relative:char;mso-position-vertical-relative:line" coordorigin="864,674" coordsize="2017,1954">
            <v:roundrect id="_x0000_s1161" style="position:absolute;left:1766;top:2421;width:218;height:207" arcsize="10923f" strokecolor="red">
              <v:shadow on="t"/>
              <v:textbox style="mso-next-textbox:#_x0000_s116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162" style="position:absolute;left:1075;top:674;width:1806;height:1747" coordorigin="2031,12629" coordsize="2831,2775">
              <v:group id="_x0000_s1163" style="position:absolute;left:2031;top:12629;width:2831;height:2775" coordorigin="2031,12629" coordsize="2831,2775">
                <v:oval id="_x0000_s1164" style="position:absolute;left:2062;top:13002;width:2475;height:2384" strokecolor="red">
                  <v:shadow on="t"/>
                </v:oval>
                <v:group id="_x0000_s1165" style="position:absolute;left:2031;top:12629;width:2831;height:2775" coordorigin="2031,12629" coordsize="2831,2775">
                  <v:group id="_x0000_s1166" style="position:absolute;left:3097;top:12629;width:1765;height:1673" coordorigin="3097,12629" coordsize="1765,1673">
                    <v:shape id="_x0000_s1167" type="#_x0000_t32" style="position:absolute;left:3277;top:12940;width:0;height:196" o:connectortype="straight" strokecolor="red" strokeweight="3pt">
                      <v:shadow on="t"/>
                    </v:shape>
                    <v:shape id="_x0000_s1168" type="#_x0000_t32" style="position:absolute;left:3672;top:13054;width:136;height:196;flip:x" o:connectortype="straight" strokecolor="red" strokeweight="3pt">
                      <v:shadow on="t"/>
                    </v:shape>
                    <v:shape id="_x0000_s1169" type="#_x0000_t32" style="position:absolute;left:4204;top:13560;width:182;height:93;flip:x" o:connectortype="straight" strokecolor="red" strokeweight="3pt">
                      <v:shadow on="t"/>
                    </v:shape>
                    <v:shape id="_x0000_s1170" type="#_x0000_t32" style="position:absolute;left:4359;top:14120;width:183;height:1;flip:x" o:connectortype="straight" strokecolor="red" strokeweight="3pt">
                      <v:shadow on="t"/>
                    </v:shape>
                    <v:roundrect id="_x0000_s1171" style="position:absolute;left:3097;top:12629;width:343;height:329" arcsize="10923f" strokecolor="red">
                      <v:shadow on="t"/>
                      <v:textbox style="mso-next-textbox:#_x0000_s1171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72" style="position:absolute;left:3764;top:12807;width:343;height:329" arcsize="10923f" strokecolor="red">
                      <v:shadow on="t"/>
                      <v:textbox style="mso-next-textbox:#_x0000_s1172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73" style="position:absolute;left:4342;top:13324;width:343;height:329" arcsize="10923f" strokecolor="red">
                      <v:shadow on="t"/>
                      <v:textbox style="mso-next-textbox:#_x0000_s1173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74" style="position:absolute;left:4519;top:13973;width:343;height:329" arcsize="10923f" strokecolor="red">
                      <v:shadow on="t"/>
                      <v:textbox style="mso-next-textbox:#_x0000_s1174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75" type="#_x0000_t32" style="position:absolute;left:4258;top:14693;width:128;height:106" o:connectortype="straight" strokecolor="red" strokeweight="4pt">
                    <v:shadow on="t"/>
                  </v:shape>
                  <v:shape id="_x0000_s1176" type="#_x0000_t32" style="position:absolute;left:3840;top:15101;width:60;height:151" o:connectortype="straight" strokecolor="red" strokeweight="4pt">
                    <v:shadow on="t"/>
                  </v:shape>
                  <v:shape id="_x0000_s1177" type="#_x0000_t32" style="position:absolute;left:3277;top:15235;width:0;height:169" o:connectortype="straight" strokecolor="red" strokeweight="4pt">
                    <v:shadow on="t"/>
                  </v:shape>
                  <v:shape id="_x0000_s1178" type="#_x0000_t32" style="position:absolute;left:2685;top:15101;width:71;height:169;flip:x" o:connectortype="straight" strokecolor="red" strokeweight="4pt">
                    <v:shadow on="t"/>
                  </v:shape>
                  <v:shape id="_x0000_s1179" type="#_x0000_t32" style="position:absolute;left:2231;top:14738;width:182;height:124;flip:x" o:connectortype="straight" strokecolor="red" strokeweight="4pt">
                    <v:shadow on="t"/>
                  </v:shape>
                  <v:shape id="_x0000_s1180" type="#_x0000_t32" style="position:absolute;left:2031;top:14183;width:200;height:0;flip:x" o:connectortype="straight" strokecolor="red" strokeweight="4pt">
                    <v:shadow on="t"/>
                  </v:shape>
                  <v:shape id="_x0000_s1181" type="#_x0000_t32" style="position:absolute;left:2749;top:13099;width:60;height:151" o:connectortype="straight" strokecolor="red" strokeweight="4pt">
                    <v:shadow on="t"/>
                  </v:shape>
                  <v:shape id="_x0000_s1182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183" style="position:absolute;left:3200;top:14120;width:187;height:182" fillcolor="#1f497d [3215]" strokecolor="red"/>
            </v:group>
            <v:roundrect id="_x0000_s1184" style="position:absolute;left:1352;top:786;width:219;height:207" arcsize="10923f" strokecolor="red">
              <v:textbox style="mso-next-textbox:#_x0000_s118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185" style="position:absolute;left:978;top:1106;width:218;height:207" arcsize="10923f" strokecolor="red">
              <v:textbox style="mso-next-textbox:#_x0000_s118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186" style="position:absolute;left:2549;top:1973;width:218;height:207" arcsize="10923f" strokecolor="red">
              <v:textbox style="mso-next-textbox:#_x0000_s118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187" style="position:absolute;left:2208;top:2315;width:219;height:207" arcsize="10923f" strokecolor="red">
              <v:textbox style="mso-next-textbox:#_x0000_s118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188" style="position:absolute;left:1318;top:2315;width:219;height:207" arcsize="10923f" strokecolor="red">
              <v:textbox style="mso-next-textbox:#_x0000_s118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189" style="position:absolute;left:864;top:1548;width:219;height:207" arcsize="10923f" strokecolor="red">
              <v:textbox style="mso-next-textbox:#_x0000_s118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190" style="position:absolute;left:1029;top:2040;width:218;height:207" arcsize="10923f" strokecolor="red">
              <v:textbox style="mso-next-textbox:#_x0000_s119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A22116" w:rsidRPr="00AD6DE9" w:rsidRDefault="00A22116" w:rsidP="00A22116">
      <w:pPr>
        <w:pStyle w:val="AralkYok"/>
        <w:rPr>
          <w:rFonts w:ascii="Cambria Math" w:hAnsi="Cambria Math"/>
          <w:sz w:val="20"/>
        </w:rPr>
      </w:pP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22:55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23:05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4"/>
        </w:rPr>
      </w:pPr>
      <w:r w:rsidRPr="007D24AF">
        <w:rPr>
          <w:rFonts w:ascii="Cambria Math" w:hAnsi="Cambria Math"/>
          <w:sz w:val="28"/>
        </w:rPr>
      </w:r>
      <w:r w:rsidRPr="007D24AF">
        <w:rPr>
          <w:rFonts w:ascii="Cambria Math" w:hAnsi="Cambria Math"/>
          <w:sz w:val="28"/>
        </w:rPr>
        <w:pict>
          <v:group id="_x0000_s1261" style="width:79.55pt;height:78.45pt;mso-position-horizontal-relative:char;mso-position-vertical-relative:line" coordorigin="864,674" coordsize="2017,1954">
            <v:roundrect id="_x0000_s1262" style="position:absolute;left:1766;top:2421;width:218;height:207" arcsize="10923f" strokecolor="red">
              <v:shadow on="t"/>
              <v:textbox style="mso-next-textbox:#_x0000_s126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263" style="position:absolute;left:1075;top:674;width:1806;height:1747" coordorigin="2031,12629" coordsize="2831,2775">
              <v:group id="_x0000_s1264" style="position:absolute;left:2031;top:12629;width:2831;height:2775" coordorigin="2031,12629" coordsize="2831,2775">
                <v:oval id="_x0000_s1265" style="position:absolute;left:2062;top:13002;width:2475;height:2384" strokecolor="red">
                  <v:shadow on="t"/>
                </v:oval>
                <v:group id="_x0000_s1266" style="position:absolute;left:2031;top:12629;width:2831;height:2775" coordorigin="2031,12629" coordsize="2831,2775">
                  <v:group id="_x0000_s1267" style="position:absolute;left:3097;top:12629;width:1765;height:1673" coordorigin="3097,12629" coordsize="1765,1673">
                    <v:shape id="_x0000_s1268" type="#_x0000_t32" style="position:absolute;left:3277;top:12940;width:0;height:196" o:connectortype="straight" strokecolor="red" strokeweight="3pt">
                      <v:shadow on="t"/>
                    </v:shape>
                    <v:shape id="_x0000_s1269" type="#_x0000_t32" style="position:absolute;left:3672;top:13054;width:136;height:196;flip:x" o:connectortype="straight" strokecolor="red" strokeweight="3pt">
                      <v:shadow on="t"/>
                    </v:shape>
                    <v:shape id="_x0000_s1270" type="#_x0000_t32" style="position:absolute;left:4204;top:13560;width:182;height:93;flip:x" o:connectortype="straight" strokecolor="red" strokeweight="3pt">
                      <v:shadow on="t"/>
                    </v:shape>
                    <v:shape id="_x0000_s1271" type="#_x0000_t32" style="position:absolute;left:4359;top:14120;width:183;height:1;flip:x" o:connectortype="straight" strokecolor="red" strokeweight="3pt">
                      <v:shadow on="t"/>
                    </v:shape>
                    <v:roundrect id="_x0000_s1272" style="position:absolute;left:3097;top:12629;width:343;height:329" arcsize="10923f" strokecolor="red">
                      <v:shadow on="t"/>
                      <v:textbox style="mso-next-textbox:#_x0000_s1272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73" style="position:absolute;left:3764;top:12807;width:343;height:329" arcsize="10923f" strokecolor="red">
                      <v:shadow on="t"/>
                      <v:textbox style="mso-next-textbox:#_x0000_s1273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74" style="position:absolute;left:4342;top:13324;width:343;height:329" arcsize="10923f" strokecolor="red">
                      <v:shadow on="t"/>
                      <v:textbox style="mso-next-textbox:#_x0000_s1274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75" style="position:absolute;left:4519;top:13973;width:343;height:329" arcsize="10923f" strokecolor="red">
                      <v:shadow on="t"/>
                      <v:textbox style="mso-next-textbox:#_x0000_s1275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76" type="#_x0000_t32" style="position:absolute;left:4258;top:14693;width:128;height:106" o:connectortype="straight" strokecolor="red" strokeweight="4pt">
                    <v:shadow on="t"/>
                  </v:shape>
                  <v:shape id="_x0000_s1277" type="#_x0000_t32" style="position:absolute;left:3840;top:15101;width:60;height:151" o:connectortype="straight" strokecolor="red" strokeweight="4pt">
                    <v:shadow on="t"/>
                  </v:shape>
                  <v:shape id="_x0000_s1278" type="#_x0000_t32" style="position:absolute;left:3277;top:15235;width:0;height:169" o:connectortype="straight" strokecolor="red" strokeweight="4pt">
                    <v:shadow on="t"/>
                  </v:shape>
                  <v:shape id="_x0000_s1279" type="#_x0000_t32" style="position:absolute;left:2685;top:15101;width:71;height:169;flip:x" o:connectortype="straight" strokecolor="red" strokeweight="4pt">
                    <v:shadow on="t"/>
                  </v:shape>
                  <v:shape id="_x0000_s1280" type="#_x0000_t32" style="position:absolute;left:2231;top:14738;width:182;height:124;flip:x" o:connectortype="straight" strokecolor="red" strokeweight="4pt">
                    <v:shadow on="t"/>
                  </v:shape>
                  <v:shape id="_x0000_s1281" type="#_x0000_t32" style="position:absolute;left:2031;top:14183;width:200;height:0;flip:x" o:connectortype="straight" strokecolor="red" strokeweight="4pt">
                    <v:shadow on="t"/>
                  </v:shape>
                  <v:shape id="_x0000_s1282" type="#_x0000_t32" style="position:absolute;left:2749;top:13099;width:60;height:151" o:connectortype="straight" strokecolor="red" strokeweight="4pt">
                    <v:shadow on="t"/>
                  </v:shape>
                  <v:shape id="_x0000_s1283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284" style="position:absolute;left:3200;top:14120;width:187;height:182" fillcolor="#1f497d [3215]" strokecolor="red"/>
            </v:group>
            <v:roundrect id="_x0000_s1285" style="position:absolute;left:1352;top:786;width:219;height:207" arcsize="10923f" strokecolor="red">
              <v:textbox style="mso-next-textbox:#_x0000_s128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286" style="position:absolute;left:978;top:1106;width:218;height:207" arcsize="10923f" strokecolor="red">
              <v:textbox style="mso-next-textbox:#_x0000_s128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287" style="position:absolute;left:2549;top:1973;width:218;height:207" arcsize="10923f" strokecolor="red">
              <v:textbox style="mso-next-textbox:#_x0000_s128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288" style="position:absolute;left:2208;top:2315;width:219;height:207" arcsize="10923f" strokecolor="red">
              <v:textbox style="mso-next-textbox:#_x0000_s128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289" style="position:absolute;left:1318;top:2315;width:219;height:207" arcsize="10923f" strokecolor="red">
              <v:textbox style="mso-next-textbox:#_x0000_s128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290" style="position:absolute;left:864;top:1548;width:219;height:207" arcsize="10923f" strokecolor="red">
              <v:textbox style="mso-next-textbox:#_x0000_s129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291" style="position:absolute;left:1029;top:2040;width:218;height:207" arcsize="10923f" strokecolor="red">
              <v:textbox style="mso-next-textbox:#_x0000_s129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Pr="007D24AF"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26" style="width:79.55pt;height:78.45pt;mso-position-horizontal-relative:char;mso-position-vertical-relative:line" coordorigin="864,674" coordsize="2017,1954">
            <v:roundrect id="_x0000_s1227" style="position:absolute;left:1766;top:2421;width:218;height:207" arcsize="10923f" strokecolor="red">
              <v:shadow on="t"/>
              <v:textbox style="mso-next-textbox:#_x0000_s122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228" style="position:absolute;left:1075;top:674;width:1806;height:1747" coordorigin="2031,12629" coordsize="2831,2775">
              <v:group id="_x0000_s1229" style="position:absolute;left:2031;top:12629;width:2831;height:2775" coordorigin="2031,12629" coordsize="2831,2775">
                <v:oval id="_x0000_s1230" style="position:absolute;left:2062;top:13002;width:2475;height:2384" strokecolor="red">
                  <v:shadow on="t"/>
                </v:oval>
                <v:group id="_x0000_s1231" style="position:absolute;left:2031;top:12629;width:2831;height:2775" coordorigin="2031,12629" coordsize="2831,2775">
                  <v:group id="_x0000_s1232" style="position:absolute;left:3097;top:12629;width:1765;height:1673" coordorigin="3097,12629" coordsize="1765,1673">
                    <v:shape id="_x0000_s1233" type="#_x0000_t32" style="position:absolute;left:3277;top:12940;width:0;height:196" o:connectortype="straight" strokecolor="red" strokeweight="3pt">
                      <v:shadow on="t"/>
                    </v:shape>
                    <v:shape id="_x0000_s1234" type="#_x0000_t32" style="position:absolute;left:3672;top:13054;width:136;height:196;flip:x" o:connectortype="straight" strokecolor="red" strokeweight="3pt">
                      <v:shadow on="t"/>
                    </v:shape>
                    <v:shape id="_x0000_s1235" type="#_x0000_t32" style="position:absolute;left:4204;top:13560;width:182;height:93;flip:x" o:connectortype="straight" strokecolor="red" strokeweight="3pt">
                      <v:shadow on="t"/>
                    </v:shape>
                    <v:shape id="_x0000_s1236" type="#_x0000_t32" style="position:absolute;left:4359;top:14120;width:183;height:1;flip:x" o:connectortype="straight" strokecolor="red" strokeweight="3pt">
                      <v:shadow on="t"/>
                    </v:shape>
                    <v:roundrect id="_x0000_s1237" style="position:absolute;left:3097;top:12629;width:343;height:329" arcsize="10923f" strokecolor="red">
                      <v:shadow on="t"/>
                      <v:textbox style="mso-next-textbox:#_x0000_s1237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38" style="position:absolute;left:3764;top:12807;width:343;height:329" arcsize="10923f" strokecolor="red">
                      <v:shadow on="t"/>
                      <v:textbox style="mso-next-textbox:#_x0000_s1238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39" style="position:absolute;left:4342;top:13324;width:343;height:329" arcsize="10923f" strokecolor="red">
                      <v:shadow on="t"/>
                      <v:textbox style="mso-next-textbox:#_x0000_s1239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40" style="position:absolute;left:4519;top:13973;width:343;height:329" arcsize="10923f" strokecolor="red">
                      <v:shadow on="t"/>
                      <v:textbox style="mso-next-textbox:#_x0000_s1240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41" type="#_x0000_t32" style="position:absolute;left:4258;top:14693;width:128;height:106" o:connectortype="straight" strokecolor="red" strokeweight="4pt">
                    <v:shadow on="t"/>
                  </v:shape>
                  <v:shape id="_x0000_s1242" type="#_x0000_t32" style="position:absolute;left:3840;top:15101;width:60;height:151" o:connectortype="straight" strokecolor="red" strokeweight="4pt">
                    <v:shadow on="t"/>
                  </v:shape>
                  <v:shape id="_x0000_s1243" type="#_x0000_t32" style="position:absolute;left:3277;top:15235;width:0;height:169" o:connectortype="straight" strokecolor="red" strokeweight="4pt">
                    <v:shadow on="t"/>
                  </v:shape>
                  <v:shape id="_x0000_s1244" type="#_x0000_t32" style="position:absolute;left:2685;top:15101;width:71;height:169;flip:x" o:connectortype="straight" strokecolor="red" strokeweight="4pt">
                    <v:shadow on="t"/>
                  </v:shape>
                  <v:shape id="_x0000_s1245" type="#_x0000_t32" style="position:absolute;left:2231;top:14738;width:182;height:124;flip:x" o:connectortype="straight" strokecolor="red" strokeweight="4pt">
                    <v:shadow on="t"/>
                  </v:shape>
                  <v:shape id="_x0000_s1246" type="#_x0000_t32" style="position:absolute;left:2031;top:14183;width:200;height:0;flip:x" o:connectortype="straight" strokecolor="red" strokeweight="4pt">
                    <v:shadow on="t"/>
                  </v:shape>
                  <v:shape id="_x0000_s1247" type="#_x0000_t32" style="position:absolute;left:2749;top:13099;width:60;height:151" o:connectortype="straight" strokecolor="red" strokeweight="4pt">
                    <v:shadow on="t"/>
                  </v:shape>
                  <v:shape id="_x0000_s1248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249" style="position:absolute;left:3200;top:14120;width:187;height:182" fillcolor="#1f497d [3215]" strokecolor="red"/>
            </v:group>
            <v:roundrect id="_x0000_s1250" style="position:absolute;left:1352;top:786;width:219;height:207" arcsize="10923f" strokecolor="red">
              <v:textbox style="mso-next-textbox:#_x0000_s125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251" style="position:absolute;left:978;top:1106;width:218;height:207" arcsize="10923f" strokecolor="red">
              <v:textbox style="mso-next-textbox:#_x0000_s125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252" style="position:absolute;left:2549;top:1973;width:218;height:207" arcsize="10923f" strokecolor="red">
              <v:textbox style="mso-next-textbox:#_x0000_s125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253" style="position:absolute;left:2208;top:2315;width:219;height:207" arcsize="10923f" strokecolor="red">
              <v:textbox style="mso-next-textbox:#_x0000_s125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254" style="position:absolute;left:1318;top:2315;width:219;height:207" arcsize="10923f" strokecolor="red">
              <v:textbox style="mso-next-textbox:#_x0000_s125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255" style="position:absolute;left:864;top:1548;width:219;height:207" arcsize="10923f" strokecolor="red">
              <v:textbox style="mso-next-textbox:#_x0000_s125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256" style="position:absolute;left:1029;top:2040;width:218;height:207" arcsize="10923f" strokecolor="red">
              <v:textbox style="mso-next-textbox:#_x0000_s125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AD6DE9" w:rsidRPr="00AD6DE9" w:rsidRDefault="00AD6DE9" w:rsidP="00A22116">
      <w:pPr>
        <w:pStyle w:val="AralkYok"/>
        <w:rPr>
          <w:rFonts w:ascii="Cambria Math" w:hAnsi="Cambria Math"/>
          <w:sz w:val="20"/>
        </w:rPr>
      </w:pP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19:45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00 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6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4"/>
        </w:rPr>
      </w:pPr>
      <w:r w:rsidRPr="007D24AF">
        <w:rPr>
          <w:rFonts w:ascii="Cambria Math" w:hAnsi="Cambria Math"/>
          <w:sz w:val="28"/>
        </w:rPr>
      </w:r>
      <w:r w:rsidRPr="007D24AF">
        <w:rPr>
          <w:rFonts w:ascii="Cambria Math" w:hAnsi="Cambria Math"/>
          <w:sz w:val="28"/>
        </w:rPr>
        <w:pict>
          <v:group id="_x0000_s1327" style="width:79.55pt;height:78.45pt;mso-position-horizontal-relative:char;mso-position-vertical-relative:line" coordorigin="864,674" coordsize="2017,1954">
            <v:roundrect id="_x0000_s1328" style="position:absolute;left:1766;top:2421;width:218;height:207" arcsize="10923f" strokecolor="red">
              <v:shadow on="t"/>
              <v:textbox style="mso-next-textbox:#_x0000_s132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329" style="position:absolute;left:1075;top:674;width:1806;height:1747" coordorigin="2031,12629" coordsize="2831,2775">
              <v:group id="_x0000_s1330" style="position:absolute;left:2031;top:12629;width:2831;height:2775" coordorigin="2031,12629" coordsize="2831,2775">
                <v:oval id="_x0000_s1331" style="position:absolute;left:2062;top:13002;width:2475;height:2384" strokecolor="red">
                  <v:shadow on="t"/>
                </v:oval>
                <v:group id="_x0000_s1332" style="position:absolute;left:2031;top:12629;width:2831;height:2775" coordorigin="2031,12629" coordsize="2831,2775">
                  <v:group id="_x0000_s1333" style="position:absolute;left:3097;top:12629;width:1765;height:1673" coordorigin="3097,12629" coordsize="1765,1673">
                    <v:shape id="_x0000_s1334" type="#_x0000_t32" style="position:absolute;left:3277;top:12940;width:0;height:196" o:connectortype="straight" strokecolor="red" strokeweight="3pt">
                      <v:shadow on="t"/>
                    </v:shape>
                    <v:shape id="_x0000_s1335" type="#_x0000_t32" style="position:absolute;left:3672;top:13054;width:136;height:196;flip:x" o:connectortype="straight" strokecolor="red" strokeweight="3pt">
                      <v:shadow on="t"/>
                    </v:shape>
                    <v:shape id="_x0000_s1336" type="#_x0000_t32" style="position:absolute;left:4204;top:13560;width:182;height:93;flip:x" o:connectortype="straight" strokecolor="red" strokeweight="3pt">
                      <v:shadow on="t"/>
                    </v:shape>
                    <v:shape id="_x0000_s1337" type="#_x0000_t32" style="position:absolute;left:4359;top:14120;width:183;height:1;flip:x" o:connectortype="straight" strokecolor="red" strokeweight="3pt">
                      <v:shadow on="t"/>
                    </v:shape>
                    <v:roundrect id="_x0000_s1338" style="position:absolute;left:3097;top:12629;width:343;height:329" arcsize="10923f" strokecolor="red">
                      <v:shadow on="t"/>
                      <v:textbox style="mso-next-textbox:#_x0000_s1338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39" style="position:absolute;left:3764;top:12807;width:343;height:329" arcsize="10923f" strokecolor="red">
                      <v:shadow on="t"/>
                      <v:textbox style="mso-next-textbox:#_x0000_s1339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40" style="position:absolute;left:4342;top:13324;width:343;height:329" arcsize="10923f" strokecolor="red">
                      <v:shadow on="t"/>
                      <v:textbox style="mso-next-textbox:#_x0000_s1340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41" style="position:absolute;left:4519;top:13973;width:343;height:329" arcsize="10923f" strokecolor="red">
                      <v:shadow on="t"/>
                      <v:textbox style="mso-next-textbox:#_x0000_s1341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42" type="#_x0000_t32" style="position:absolute;left:4258;top:14693;width:128;height:106" o:connectortype="straight" strokecolor="red" strokeweight="4pt">
                    <v:shadow on="t"/>
                  </v:shape>
                  <v:shape id="_x0000_s1343" type="#_x0000_t32" style="position:absolute;left:3840;top:15101;width:60;height:151" o:connectortype="straight" strokecolor="red" strokeweight="4pt">
                    <v:shadow on="t"/>
                  </v:shape>
                  <v:shape id="_x0000_s1344" type="#_x0000_t32" style="position:absolute;left:3277;top:15235;width:0;height:169" o:connectortype="straight" strokecolor="red" strokeweight="4pt">
                    <v:shadow on="t"/>
                  </v:shape>
                  <v:shape id="_x0000_s1345" type="#_x0000_t32" style="position:absolute;left:2685;top:15101;width:71;height:169;flip:x" o:connectortype="straight" strokecolor="red" strokeweight="4pt">
                    <v:shadow on="t"/>
                  </v:shape>
                  <v:shape id="_x0000_s1346" type="#_x0000_t32" style="position:absolute;left:2231;top:14738;width:182;height:124;flip:x" o:connectortype="straight" strokecolor="red" strokeweight="4pt">
                    <v:shadow on="t"/>
                  </v:shape>
                  <v:shape id="_x0000_s1347" type="#_x0000_t32" style="position:absolute;left:2031;top:14183;width:200;height:0;flip:x" o:connectortype="straight" strokecolor="red" strokeweight="4pt">
                    <v:shadow on="t"/>
                  </v:shape>
                  <v:shape id="_x0000_s1348" type="#_x0000_t32" style="position:absolute;left:2749;top:13099;width:60;height:151" o:connectortype="straight" strokecolor="red" strokeweight="4pt">
                    <v:shadow on="t"/>
                  </v:shape>
                  <v:shape id="_x0000_s1349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350" style="position:absolute;left:3200;top:14120;width:187;height:182" fillcolor="#1f497d [3215]" strokecolor="red"/>
            </v:group>
            <v:roundrect id="_x0000_s1351" style="position:absolute;left:1352;top:786;width:219;height:207" arcsize="10923f" strokecolor="red">
              <v:textbox style="mso-next-textbox:#_x0000_s135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352" style="position:absolute;left:978;top:1106;width:218;height:207" arcsize="10923f" strokecolor="red">
              <v:textbox style="mso-next-textbox:#_x0000_s135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353" style="position:absolute;left:2549;top:1973;width:218;height:207" arcsize="10923f" strokecolor="red">
              <v:textbox style="mso-next-textbox:#_x0000_s135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354" style="position:absolute;left:2208;top:2315;width:219;height:207" arcsize="10923f" strokecolor="red">
              <v:textbox style="mso-next-textbox:#_x0000_s135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355" style="position:absolute;left:1318;top:2315;width:219;height:207" arcsize="10923f" strokecolor="red">
              <v:textbox style="mso-next-textbox:#_x0000_s135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356" style="position:absolute;left:864;top:1548;width:219;height:207" arcsize="10923f" strokecolor="red">
              <v:textbox style="mso-next-textbox:#_x0000_s135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357" style="position:absolute;left:1029;top:2040;width:218;height:207" arcsize="10923f" strokecolor="red">
              <v:textbox style="mso-next-textbox:#_x0000_s135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Pr="007D24AF"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92" style="width:79.55pt;height:78.45pt;mso-position-horizontal-relative:char;mso-position-vertical-relative:line" coordorigin="864,674" coordsize="2017,1954">
            <v:roundrect id="_x0000_s1293" style="position:absolute;left:1766;top:2421;width:218;height:207" arcsize="10923f" strokecolor="red">
              <v:shadow on="t"/>
              <v:textbox style="mso-next-textbox:#_x0000_s129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294" style="position:absolute;left:1075;top:674;width:1806;height:1747" coordorigin="2031,12629" coordsize="2831,2775">
              <v:group id="_x0000_s1295" style="position:absolute;left:2031;top:12629;width:2831;height:2775" coordorigin="2031,12629" coordsize="2831,2775">
                <v:oval id="_x0000_s1296" style="position:absolute;left:2062;top:13002;width:2475;height:2384" strokecolor="red">
                  <v:shadow on="t"/>
                </v:oval>
                <v:group id="_x0000_s1297" style="position:absolute;left:2031;top:12629;width:2831;height:2775" coordorigin="2031,12629" coordsize="2831,2775">
                  <v:group id="_x0000_s1298" style="position:absolute;left:3097;top:12629;width:1765;height:1673" coordorigin="3097,12629" coordsize="1765,1673">
                    <v:shape id="_x0000_s1299" type="#_x0000_t32" style="position:absolute;left:3277;top:12940;width:0;height:196" o:connectortype="straight" strokecolor="red" strokeweight="3pt">
                      <v:shadow on="t"/>
                    </v:shape>
                    <v:shape id="_x0000_s1300" type="#_x0000_t32" style="position:absolute;left:3672;top:13054;width:136;height:196;flip:x" o:connectortype="straight" strokecolor="red" strokeweight="3pt">
                      <v:shadow on="t"/>
                    </v:shape>
                    <v:shape id="_x0000_s1301" type="#_x0000_t32" style="position:absolute;left:4204;top:13560;width:182;height:93;flip:x" o:connectortype="straight" strokecolor="red" strokeweight="3pt">
                      <v:shadow on="t"/>
                    </v:shape>
                    <v:shape id="_x0000_s1302" type="#_x0000_t32" style="position:absolute;left:4359;top:14120;width:183;height:1;flip:x" o:connectortype="straight" strokecolor="red" strokeweight="3pt">
                      <v:shadow on="t"/>
                    </v:shape>
                    <v:roundrect id="_x0000_s1303" style="position:absolute;left:3097;top:12629;width:343;height:329" arcsize="10923f" strokecolor="red">
                      <v:shadow on="t"/>
                      <v:textbox style="mso-next-textbox:#_x0000_s1303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04" style="position:absolute;left:3764;top:12807;width:343;height:329" arcsize="10923f" strokecolor="red">
                      <v:shadow on="t"/>
                      <v:textbox style="mso-next-textbox:#_x0000_s1304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05" style="position:absolute;left:4342;top:13324;width:343;height:329" arcsize="10923f" strokecolor="red">
                      <v:shadow on="t"/>
                      <v:textbox style="mso-next-textbox:#_x0000_s1305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06" style="position:absolute;left:4519;top:13973;width:343;height:329" arcsize="10923f" strokecolor="red">
                      <v:shadow on="t"/>
                      <v:textbox style="mso-next-textbox:#_x0000_s1306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07" type="#_x0000_t32" style="position:absolute;left:4258;top:14693;width:128;height:106" o:connectortype="straight" strokecolor="red" strokeweight="4pt">
                    <v:shadow on="t"/>
                  </v:shape>
                  <v:shape id="_x0000_s1308" type="#_x0000_t32" style="position:absolute;left:3840;top:15101;width:60;height:151" o:connectortype="straight" strokecolor="red" strokeweight="4pt">
                    <v:shadow on="t"/>
                  </v:shape>
                  <v:shape id="_x0000_s1309" type="#_x0000_t32" style="position:absolute;left:3277;top:15235;width:0;height:169" o:connectortype="straight" strokecolor="red" strokeweight="4pt">
                    <v:shadow on="t"/>
                  </v:shape>
                  <v:shape id="_x0000_s1310" type="#_x0000_t32" style="position:absolute;left:2685;top:15101;width:71;height:169;flip:x" o:connectortype="straight" strokecolor="red" strokeweight="4pt">
                    <v:shadow on="t"/>
                  </v:shape>
                  <v:shape id="_x0000_s1311" type="#_x0000_t32" style="position:absolute;left:2231;top:14738;width:182;height:124;flip:x" o:connectortype="straight" strokecolor="red" strokeweight="4pt">
                    <v:shadow on="t"/>
                  </v:shape>
                  <v:shape id="_x0000_s1312" type="#_x0000_t32" style="position:absolute;left:2031;top:14183;width:200;height:0;flip:x" o:connectortype="straight" strokecolor="red" strokeweight="4pt">
                    <v:shadow on="t"/>
                  </v:shape>
                  <v:shape id="_x0000_s1313" type="#_x0000_t32" style="position:absolute;left:2749;top:13099;width:60;height:151" o:connectortype="straight" strokecolor="red" strokeweight="4pt">
                    <v:shadow on="t"/>
                  </v:shape>
                  <v:shape id="_x0000_s1314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315" style="position:absolute;left:3200;top:14120;width:187;height:182" fillcolor="#1f497d [3215]" strokecolor="red"/>
            </v:group>
            <v:roundrect id="_x0000_s1316" style="position:absolute;left:1352;top:786;width:219;height:207" arcsize="10923f" strokecolor="red">
              <v:textbox style="mso-next-textbox:#_x0000_s131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317" style="position:absolute;left:978;top:1106;width:218;height:207" arcsize="10923f" strokecolor="red">
              <v:textbox style="mso-next-textbox:#_x0000_s131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318" style="position:absolute;left:2549;top:1973;width:218;height:207" arcsize="10923f" strokecolor="red">
              <v:textbox style="mso-next-textbox:#_x0000_s131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319" style="position:absolute;left:2208;top:2315;width:219;height:207" arcsize="10923f" strokecolor="red">
              <v:textbox style="mso-next-textbox:#_x0000_s131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320" style="position:absolute;left:1318;top:2315;width:219;height:207" arcsize="10923f" strokecolor="red">
              <v:textbox style="mso-next-textbox:#_x0000_s132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321" style="position:absolute;left:864;top:1548;width:219;height:207" arcsize="10923f" strokecolor="red">
              <v:textbox style="mso-next-textbox:#_x0000_s132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322" style="position:absolute;left:1029;top:2040;width:218;height:207" arcsize="10923f" strokecolor="red">
              <v:textbox style="mso-next-textbox:#_x0000_s132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21 :05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20 :40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4"/>
        </w:rPr>
      </w:pPr>
      <w:r w:rsidRPr="007D24AF">
        <w:rPr>
          <w:rFonts w:ascii="Cambria Math" w:hAnsi="Cambria Math"/>
          <w:sz w:val="28"/>
        </w:rPr>
      </w:r>
      <w:r w:rsidRPr="007D24AF">
        <w:rPr>
          <w:rFonts w:ascii="Cambria Math" w:hAnsi="Cambria Math"/>
          <w:sz w:val="28"/>
        </w:rPr>
        <w:pict>
          <v:group id="_x0000_s1393" style="width:79.55pt;height:78.45pt;mso-position-horizontal-relative:char;mso-position-vertical-relative:line" coordorigin="864,674" coordsize="2017,1954">
            <v:roundrect id="_x0000_s1394" style="position:absolute;left:1766;top:2421;width:218;height:207" arcsize="10923f" strokecolor="red">
              <v:shadow on="t"/>
              <v:textbox style="mso-next-textbox:#_x0000_s139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395" style="position:absolute;left:1075;top:674;width:1806;height:1747" coordorigin="2031,12629" coordsize="2831,2775">
              <v:group id="_x0000_s1396" style="position:absolute;left:2031;top:12629;width:2831;height:2775" coordorigin="2031,12629" coordsize="2831,2775">
                <v:oval id="_x0000_s1397" style="position:absolute;left:2062;top:13002;width:2475;height:2384" strokecolor="red">
                  <v:shadow on="t"/>
                </v:oval>
                <v:group id="_x0000_s1398" style="position:absolute;left:2031;top:12629;width:2831;height:2775" coordorigin="2031,12629" coordsize="2831,2775">
                  <v:group id="_x0000_s1399" style="position:absolute;left:3097;top:12629;width:1765;height:1673" coordorigin="3097,12629" coordsize="1765,1673">
                    <v:shape id="_x0000_s1400" type="#_x0000_t32" style="position:absolute;left:3277;top:12940;width:0;height:196" o:connectortype="straight" strokecolor="red" strokeweight="3pt">
                      <v:shadow on="t"/>
                    </v:shape>
                    <v:shape id="_x0000_s1401" type="#_x0000_t32" style="position:absolute;left:3672;top:13054;width:136;height:196;flip:x" o:connectortype="straight" strokecolor="red" strokeweight="3pt">
                      <v:shadow on="t"/>
                    </v:shape>
                    <v:shape id="_x0000_s1402" type="#_x0000_t32" style="position:absolute;left:4204;top:13560;width:182;height:93;flip:x" o:connectortype="straight" strokecolor="red" strokeweight="3pt">
                      <v:shadow on="t"/>
                    </v:shape>
                    <v:shape id="_x0000_s1403" type="#_x0000_t32" style="position:absolute;left:4359;top:14120;width:183;height:1;flip:x" o:connectortype="straight" strokecolor="red" strokeweight="3pt">
                      <v:shadow on="t"/>
                    </v:shape>
                    <v:roundrect id="_x0000_s1404" style="position:absolute;left:3097;top:12629;width:343;height:329" arcsize="10923f" strokecolor="red">
                      <v:shadow on="t"/>
                      <v:textbox style="mso-next-textbox:#_x0000_s1404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05" style="position:absolute;left:3764;top:12807;width:343;height:329" arcsize="10923f" strokecolor="red">
                      <v:shadow on="t"/>
                      <v:textbox style="mso-next-textbox:#_x0000_s1405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06" style="position:absolute;left:4342;top:13324;width:343;height:329" arcsize="10923f" strokecolor="red">
                      <v:shadow on="t"/>
                      <v:textbox style="mso-next-textbox:#_x0000_s1406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07" style="position:absolute;left:4519;top:13973;width:343;height:329" arcsize="10923f" strokecolor="red">
                      <v:shadow on="t"/>
                      <v:textbox style="mso-next-textbox:#_x0000_s1407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08" type="#_x0000_t32" style="position:absolute;left:4258;top:14693;width:128;height:106" o:connectortype="straight" strokecolor="red" strokeweight="4pt">
                    <v:shadow on="t"/>
                  </v:shape>
                  <v:shape id="_x0000_s1409" type="#_x0000_t32" style="position:absolute;left:3840;top:15101;width:60;height:151" o:connectortype="straight" strokecolor="red" strokeweight="4pt">
                    <v:shadow on="t"/>
                  </v:shape>
                  <v:shape id="_x0000_s1410" type="#_x0000_t32" style="position:absolute;left:3277;top:15235;width:0;height:169" o:connectortype="straight" strokecolor="red" strokeweight="4pt">
                    <v:shadow on="t"/>
                  </v:shape>
                  <v:shape id="_x0000_s1411" type="#_x0000_t32" style="position:absolute;left:2685;top:15101;width:71;height:169;flip:x" o:connectortype="straight" strokecolor="red" strokeweight="4pt">
                    <v:shadow on="t"/>
                  </v:shape>
                  <v:shape id="_x0000_s1412" type="#_x0000_t32" style="position:absolute;left:2231;top:14738;width:182;height:124;flip:x" o:connectortype="straight" strokecolor="red" strokeweight="4pt">
                    <v:shadow on="t"/>
                  </v:shape>
                  <v:shape id="_x0000_s1413" type="#_x0000_t32" style="position:absolute;left:2031;top:14183;width:200;height:0;flip:x" o:connectortype="straight" strokecolor="red" strokeweight="4pt">
                    <v:shadow on="t"/>
                  </v:shape>
                  <v:shape id="_x0000_s1414" type="#_x0000_t32" style="position:absolute;left:2749;top:13099;width:60;height:151" o:connectortype="straight" strokecolor="red" strokeweight="4pt">
                    <v:shadow on="t"/>
                  </v:shape>
                  <v:shape id="_x0000_s1415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416" style="position:absolute;left:3200;top:14120;width:187;height:182" fillcolor="#1f497d [3215]" strokecolor="red"/>
            </v:group>
            <v:roundrect id="_x0000_s1417" style="position:absolute;left:1352;top:786;width:219;height:207" arcsize="10923f" strokecolor="red">
              <v:textbox style="mso-next-textbox:#_x0000_s141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418" style="position:absolute;left:978;top:1106;width:218;height:207" arcsize="10923f" strokecolor="red">
              <v:textbox style="mso-next-textbox:#_x0000_s141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419" style="position:absolute;left:2549;top:1973;width:218;height:207" arcsize="10923f" strokecolor="red">
              <v:textbox style="mso-next-textbox:#_x0000_s141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420" style="position:absolute;left:2208;top:2315;width:219;height:207" arcsize="10923f" strokecolor="red">
              <v:textbox style="mso-next-textbox:#_x0000_s142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421" style="position:absolute;left:1318;top:2315;width:219;height:207" arcsize="10923f" strokecolor="red">
              <v:textbox style="mso-next-textbox:#_x0000_s142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422" style="position:absolute;left:864;top:1548;width:219;height:207" arcsize="10923f" strokecolor="red">
              <v:textbox style="mso-next-textbox:#_x0000_s142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423" style="position:absolute;left:1029;top:2040;width:218;height:207" arcsize="10923f" strokecolor="red">
              <v:textbox style="mso-next-textbox:#_x0000_s142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Pr="007D24AF"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358" style="width:79.55pt;height:78.45pt;mso-position-horizontal-relative:char;mso-position-vertical-relative:line" coordorigin="864,674" coordsize="2017,1954">
            <v:roundrect id="_x0000_s1359" style="position:absolute;left:1766;top:2421;width:218;height:207" arcsize="10923f" strokecolor="red">
              <v:shadow on="t"/>
              <v:textbox style="mso-next-textbox:#_x0000_s135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360" style="position:absolute;left:1075;top:674;width:1806;height:1747" coordorigin="2031,12629" coordsize="2831,2775">
              <v:group id="_x0000_s1361" style="position:absolute;left:2031;top:12629;width:2831;height:2775" coordorigin="2031,12629" coordsize="2831,2775">
                <v:oval id="_x0000_s1362" style="position:absolute;left:2062;top:13002;width:2475;height:2384" strokecolor="red">
                  <v:shadow on="t"/>
                </v:oval>
                <v:group id="_x0000_s1363" style="position:absolute;left:2031;top:12629;width:2831;height:2775" coordorigin="2031,12629" coordsize="2831,2775">
                  <v:group id="_x0000_s1364" style="position:absolute;left:3097;top:12629;width:1765;height:1673" coordorigin="3097,12629" coordsize="1765,1673">
                    <v:shape id="_x0000_s1365" type="#_x0000_t32" style="position:absolute;left:3277;top:12940;width:0;height:196" o:connectortype="straight" strokecolor="red" strokeweight="3pt">
                      <v:shadow on="t"/>
                    </v:shape>
                    <v:shape id="_x0000_s1366" type="#_x0000_t32" style="position:absolute;left:3672;top:13054;width:136;height:196;flip:x" o:connectortype="straight" strokecolor="red" strokeweight="3pt">
                      <v:shadow on="t"/>
                    </v:shape>
                    <v:shape id="_x0000_s1367" type="#_x0000_t32" style="position:absolute;left:4204;top:13560;width:182;height:93;flip:x" o:connectortype="straight" strokecolor="red" strokeweight="3pt">
                      <v:shadow on="t"/>
                    </v:shape>
                    <v:shape id="_x0000_s1368" type="#_x0000_t32" style="position:absolute;left:4359;top:14120;width:183;height:1;flip:x" o:connectortype="straight" strokecolor="red" strokeweight="3pt">
                      <v:shadow on="t"/>
                    </v:shape>
                    <v:roundrect id="_x0000_s1369" style="position:absolute;left:3097;top:12629;width:343;height:329" arcsize="10923f" strokecolor="red">
                      <v:shadow on="t"/>
                      <v:textbox style="mso-next-textbox:#_x0000_s1369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70" style="position:absolute;left:3764;top:12807;width:343;height:329" arcsize="10923f" strokecolor="red">
                      <v:shadow on="t"/>
                      <v:textbox style="mso-next-textbox:#_x0000_s1370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71" style="position:absolute;left:4342;top:13324;width:343;height:329" arcsize="10923f" strokecolor="red">
                      <v:shadow on="t"/>
                      <v:textbox style="mso-next-textbox:#_x0000_s1371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72" style="position:absolute;left:4519;top:13973;width:343;height:329" arcsize="10923f" strokecolor="red">
                      <v:shadow on="t"/>
                      <v:textbox style="mso-next-textbox:#_x0000_s1372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73" type="#_x0000_t32" style="position:absolute;left:4258;top:14693;width:128;height:106" o:connectortype="straight" strokecolor="red" strokeweight="4pt">
                    <v:shadow on="t"/>
                  </v:shape>
                  <v:shape id="_x0000_s1374" type="#_x0000_t32" style="position:absolute;left:3840;top:15101;width:60;height:151" o:connectortype="straight" strokecolor="red" strokeweight="4pt">
                    <v:shadow on="t"/>
                  </v:shape>
                  <v:shape id="_x0000_s1375" type="#_x0000_t32" style="position:absolute;left:3277;top:15235;width:0;height:169" o:connectortype="straight" strokecolor="red" strokeweight="4pt">
                    <v:shadow on="t"/>
                  </v:shape>
                  <v:shape id="_x0000_s1376" type="#_x0000_t32" style="position:absolute;left:2685;top:15101;width:71;height:169;flip:x" o:connectortype="straight" strokecolor="red" strokeweight="4pt">
                    <v:shadow on="t"/>
                  </v:shape>
                  <v:shape id="_x0000_s1377" type="#_x0000_t32" style="position:absolute;left:2231;top:14738;width:182;height:124;flip:x" o:connectortype="straight" strokecolor="red" strokeweight="4pt">
                    <v:shadow on="t"/>
                  </v:shape>
                  <v:shape id="_x0000_s1378" type="#_x0000_t32" style="position:absolute;left:2031;top:14183;width:200;height:0;flip:x" o:connectortype="straight" strokecolor="red" strokeweight="4pt">
                    <v:shadow on="t"/>
                  </v:shape>
                  <v:shape id="_x0000_s1379" type="#_x0000_t32" style="position:absolute;left:2749;top:13099;width:60;height:151" o:connectortype="straight" strokecolor="red" strokeweight="4pt">
                    <v:shadow on="t"/>
                  </v:shape>
                  <v:shape id="_x0000_s1380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381" style="position:absolute;left:3200;top:14120;width:187;height:182" fillcolor="#1f497d [3215]" strokecolor="red"/>
            </v:group>
            <v:roundrect id="_x0000_s1382" style="position:absolute;left:1352;top:786;width:219;height:207" arcsize="10923f" strokecolor="red">
              <v:textbox style="mso-next-textbox:#_x0000_s138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383" style="position:absolute;left:978;top:1106;width:218;height:207" arcsize="10923f" strokecolor="red">
              <v:textbox style="mso-next-textbox:#_x0000_s138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384" style="position:absolute;left:2549;top:1973;width:218;height:207" arcsize="10923f" strokecolor="red">
              <v:textbox style="mso-next-textbox:#_x0000_s138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385" style="position:absolute;left:2208;top:2315;width:219;height:207" arcsize="10923f" strokecolor="red">
              <v:textbox style="mso-next-textbox:#_x0000_s138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386" style="position:absolute;left:1318;top:2315;width:219;height:207" arcsize="10923f" strokecolor="red">
              <v:textbox style="mso-next-textbox:#_x0000_s138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387" style="position:absolute;left:864;top:1548;width:219;height:207" arcsize="10923f" strokecolor="red">
              <v:textbox style="mso-next-textbox:#_x0000_s138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388" style="position:absolute;left:1029;top:2040;width:218;height:207" arcsize="10923f" strokecolor="red">
              <v:textbox style="mso-next-textbox:#_x0000_s138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19 :50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D6DE9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16 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  <w:t xml:space="preserve">     </w:t>
      </w:r>
    </w:p>
    <w:p w:rsidR="00AD6DE9" w:rsidRP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5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D6DE9"/>
              </w:txbxContent>
            </v:textbox>
            <w10:wrap type="none"/>
            <w10:anchorlock/>
          </v:roundrect>
        </w:pict>
      </w:r>
    </w:p>
    <w:p w:rsidR="00AD6DE9" w:rsidRDefault="007D24AF" w:rsidP="00AD6DE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459" style="width:79.55pt;height:78.45pt;mso-position-horizontal-relative:char;mso-position-vertical-relative:line" coordorigin="864,674" coordsize="2017,1954">
            <v:roundrect id="_x0000_s1460" style="position:absolute;left:1766;top:2421;width:218;height:207" arcsize="10923f" strokecolor="red">
              <v:shadow on="t"/>
              <v:textbox style="mso-next-textbox:#_x0000_s146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461" style="position:absolute;left:1075;top:674;width:1806;height:1747" coordorigin="2031,12629" coordsize="2831,2775">
              <v:group id="_x0000_s1462" style="position:absolute;left:2031;top:12629;width:2831;height:2775" coordorigin="2031,12629" coordsize="2831,2775">
                <v:oval id="_x0000_s1463" style="position:absolute;left:2062;top:13002;width:2475;height:2384" strokecolor="red">
                  <v:shadow on="t"/>
                </v:oval>
                <v:group id="_x0000_s1464" style="position:absolute;left:2031;top:12629;width:2831;height:2775" coordorigin="2031,12629" coordsize="2831,2775">
                  <v:group id="_x0000_s1465" style="position:absolute;left:3097;top:12629;width:1765;height:1673" coordorigin="3097,12629" coordsize="1765,1673">
                    <v:shape id="_x0000_s1466" type="#_x0000_t32" style="position:absolute;left:3277;top:12940;width:0;height:196" o:connectortype="straight" strokecolor="red" strokeweight="3pt">
                      <v:shadow on="t"/>
                    </v:shape>
                    <v:shape id="_x0000_s1467" type="#_x0000_t32" style="position:absolute;left:3672;top:13054;width:136;height:196;flip:x" o:connectortype="straight" strokecolor="red" strokeweight="3pt">
                      <v:shadow on="t"/>
                    </v:shape>
                    <v:shape id="_x0000_s1468" type="#_x0000_t32" style="position:absolute;left:4204;top:13560;width:182;height:93;flip:x" o:connectortype="straight" strokecolor="red" strokeweight="3pt">
                      <v:shadow on="t"/>
                    </v:shape>
                    <v:shape id="_x0000_s1469" type="#_x0000_t32" style="position:absolute;left:4359;top:14120;width:183;height:1;flip:x" o:connectortype="straight" strokecolor="red" strokeweight="3pt">
                      <v:shadow on="t"/>
                    </v:shape>
                    <v:roundrect id="_x0000_s1470" style="position:absolute;left:3097;top:12629;width:343;height:329" arcsize="10923f" strokecolor="red">
                      <v:shadow on="t"/>
                      <v:textbox style="mso-next-textbox:#_x0000_s1470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71" style="position:absolute;left:3764;top:12807;width:343;height:329" arcsize="10923f" strokecolor="red">
                      <v:shadow on="t"/>
                      <v:textbox style="mso-next-textbox:#_x0000_s1471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72" style="position:absolute;left:4342;top:13324;width:343;height:329" arcsize="10923f" strokecolor="red">
                      <v:shadow on="t"/>
                      <v:textbox style="mso-next-textbox:#_x0000_s1472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73" style="position:absolute;left:4519;top:13973;width:343;height:329" arcsize="10923f" strokecolor="red">
                      <v:shadow on="t"/>
                      <v:textbox style="mso-next-textbox:#_x0000_s1473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74" type="#_x0000_t32" style="position:absolute;left:4258;top:14693;width:128;height:106" o:connectortype="straight" strokecolor="red" strokeweight="4pt">
                    <v:shadow on="t"/>
                  </v:shape>
                  <v:shape id="_x0000_s1475" type="#_x0000_t32" style="position:absolute;left:3840;top:15101;width:60;height:151" o:connectortype="straight" strokecolor="red" strokeweight="4pt">
                    <v:shadow on="t"/>
                  </v:shape>
                  <v:shape id="_x0000_s1476" type="#_x0000_t32" style="position:absolute;left:3277;top:15235;width:0;height:169" o:connectortype="straight" strokecolor="red" strokeweight="4pt">
                    <v:shadow on="t"/>
                  </v:shape>
                  <v:shape id="_x0000_s1477" type="#_x0000_t32" style="position:absolute;left:2685;top:15101;width:71;height:169;flip:x" o:connectortype="straight" strokecolor="red" strokeweight="4pt">
                    <v:shadow on="t"/>
                  </v:shape>
                  <v:shape id="_x0000_s1478" type="#_x0000_t32" style="position:absolute;left:2231;top:14738;width:182;height:124;flip:x" o:connectortype="straight" strokecolor="red" strokeweight="4pt">
                    <v:shadow on="t"/>
                  </v:shape>
                  <v:shape id="_x0000_s1479" type="#_x0000_t32" style="position:absolute;left:2031;top:14183;width:200;height:0;flip:x" o:connectortype="straight" strokecolor="red" strokeweight="4pt">
                    <v:shadow on="t"/>
                  </v:shape>
                  <v:shape id="_x0000_s1480" type="#_x0000_t32" style="position:absolute;left:2749;top:13099;width:60;height:151" o:connectortype="straight" strokecolor="red" strokeweight="4pt">
                    <v:shadow on="t"/>
                  </v:shape>
                  <v:shape id="_x0000_s1481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482" style="position:absolute;left:3200;top:14120;width:187;height:182" fillcolor="#1f497d [3215]" strokecolor="red"/>
            </v:group>
            <v:roundrect id="_x0000_s1483" style="position:absolute;left:1352;top:786;width:219;height:207" arcsize="10923f" strokecolor="red">
              <v:textbox style="mso-next-textbox:#_x0000_s148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484" style="position:absolute;left:978;top:1106;width:218;height:207" arcsize="10923f" strokecolor="red">
              <v:textbox style="mso-next-textbox:#_x0000_s148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485" style="position:absolute;left:2549;top:1973;width:218;height:207" arcsize="10923f" strokecolor="red">
              <v:textbox style="mso-next-textbox:#_x0000_s148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486" style="position:absolute;left:2208;top:2315;width:219;height:207" arcsize="10923f" strokecolor="red">
              <v:textbox style="mso-next-textbox:#_x0000_s1486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487" style="position:absolute;left:1318;top:2315;width:219;height:207" arcsize="10923f" strokecolor="red">
              <v:textbox style="mso-next-textbox:#_x0000_s1487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488" style="position:absolute;left:864;top:1548;width:219;height:207" arcsize="10923f" strokecolor="red">
              <v:textbox style="mso-next-textbox:#_x0000_s148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489" style="position:absolute;left:1029;top:2040;width:218;height:207" arcsize="10923f" strokecolor="red">
              <v:textbox style="mso-next-textbox:#_x0000_s148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AD6DE9">
        <w:rPr>
          <w:rFonts w:ascii="Cambria Math" w:hAnsi="Cambria Math"/>
          <w:sz w:val="28"/>
        </w:rPr>
        <w:tab/>
      </w:r>
      <w:r w:rsidR="00AD6DE9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424" style="width:79.55pt;height:78.45pt;mso-position-horizontal-relative:char;mso-position-vertical-relative:line" coordorigin="864,674" coordsize="2017,1954">
            <v:roundrect id="_x0000_s1425" style="position:absolute;left:1766;top:2421;width:218;height:207" arcsize="10923f" strokecolor="red">
              <v:shadow on="t"/>
              <v:textbox style="mso-next-textbox:#_x0000_s1425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426" style="position:absolute;left:1075;top:674;width:1806;height:1747" coordorigin="2031,12629" coordsize="2831,2775">
              <v:group id="_x0000_s1427" style="position:absolute;left:2031;top:12629;width:2831;height:2775" coordorigin="2031,12629" coordsize="2831,2775">
                <v:oval id="_x0000_s1428" style="position:absolute;left:2062;top:13002;width:2475;height:2384" strokecolor="red">
                  <v:shadow on="t"/>
                </v:oval>
                <v:group id="_x0000_s1429" style="position:absolute;left:2031;top:12629;width:2831;height:2775" coordorigin="2031,12629" coordsize="2831,2775">
                  <v:group id="_x0000_s1430" style="position:absolute;left:3097;top:12629;width:1765;height:1673" coordorigin="3097,12629" coordsize="1765,1673">
                    <v:shape id="_x0000_s1431" type="#_x0000_t32" style="position:absolute;left:3277;top:12940;width:0;height:196" o:connectortype="straight" strokecolor="red" strokeweight="3pt">
                      <v:shadow on="t"/>
                    </v:shape>
                    <v:shape id="_x0000_s1432" type="#_x0000_t32" style="position:absolute;left:3672;top:13054;width:136;height:196;flip:x" o:connectortype="straight" strokecolor="red" strokeweight="3pt">
                      <v:shadow on="t"/>
                    </v:shape>
                    <v:shape id="_x0000_s1433" type="#_x0000_t32" style="position:absolute;left:4204;top:13560;width:182;height:93;flip:x" o:connectortype="straight" strokecolor="red" strokeweight="3pt">
                      <v:shadow on="t"/>
                    </v:shape>
                    <v:shape id="_x0000_s1434" type="#_x0000_t32" style="position:absolute;left:4359;top:14120;width:183;height:1;flip:x" o:connectortype="straight" strokecolor="red" strokeweight="3pt">
                      <v:shadow on="t"/>
                    </v:shape>
                    <v:roundrect id="_x0000_s1435" style="position:absolute;left:3097;top:12629;width:343;height:329" arcsize="10923f" strokecolor="red">
                      <v:shadow on="t"/>
                      <v:textbox style="mso-next-textbox:#_x0000_s1435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36" style="position:absolute;left:3764;top:12807;width:343;height:329" arcsize="10923f" strokecolor="red">
                      <v:shadow on="t"/>
                      <v:textbox style="mso-next-textbox:#_x0000_s1436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37" style="position:absolute;left:4342;top:13324;width:343;height:329" arcsize="10923f" strokecolor="red">
                      <v:shadow on="t"/>
                      <v:textbox style="mso-next-textbox:#_x0000_s1437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38" style="position:absolute;left:4519;top:13973;width:343;height:329" arcsize="10923f" strokecolor="red">
                      <v:shadow on="t"/>
                      <v:textbox style="mso-next-textbox:#_x0000_s1438" inset="0,0,0,0">
                        <w:txbxContent>
                          <w:p w:rsidR="00E353DD" w:rsidRPr="00053113" w:rsidRDefault="00E353DD" w:rsidP="00AD6DE9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39" type="#_x0000_t32" style="position:absolute;left:4258;top:14693;width:128;height:106" o:connectortype="straight" strokecolor="red" strokeweight="4pt">
                    <v:shadow on="t"/>
                  </v:shape>
                  <v:shape id="_x0000_s1440" type="#_x0000_t32" style="position:absolute;left:3840;top:15101;width:60;height:151" o:connectortype="straight" strokecolor="red" strokeweight="4pt">
                    <v:shadow on="t"/>
                  </v:shape>
                  <v:shape id="_x0000_s1441" type="#_x0000_t32" style="position:absolute;left:3277;top:15235;width:0;height:169" o:connectortype="straight" strokecolor="red" strokeweight="4pt">
                    <v:shadow on="t"/>
                  </v:shape>
                  <v:shape id="_x0000_s1442" type="#_x0000_t32" style="position:absolute;left:2685;top:15101;width:71;height:169;flip:x" o:connectortype="straight" strokecolor="red" strokeweight="4pt">
                    <v:shadow on="t"/>
                  </v:shape>
                  <v:shape id="_x0000_s1443" type="#_x0000_t32" style="position:absolute;left:2231;top:14738;width:182;height:124;flip:x" o:connectortype="straight" strokecolor="red" strokeweight="4pt">
                    <v:shadow on="t"/>
                  </v:shape>
                  <v:shape id="_x0000_s1444" type="#_x0000_t32" style="position:absolute;left:2031;top:14183;width:200;height:0;flip:x" o:connectortype="straight" strokecolor="red" strokeweight="4pt">
                    <v:shadow on="t"/>
                  </v:shape>
                  <v:shape id="_x0000_s1445" type="#_x0000_t32" style="position:absolute;left:2749;top:13099;width:60;height:151" o:connectortype="straight" strokecolor="red" strokeweight="4pt">
                    <v:shadow on="t"/>
                  </v:shape>
                  <v:shape id="_x0000_s1446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447" style="position:absolute;left:3200;top:14120;width:187;height:182" fillcolor="#1f497d [3215]" strokecolor="red"/>
            </v:group>
            <v:roundrect id="_x0000_s1448" style="position:absolute;left:1352;top:786;width:219;height:207" arcsize="10923f" strokecolor="red">
              <v:textbox style="mso-next-textbox:#_x0000_s1448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449" style="position:absolute;left:978;top:1106;width:218;height:207" arcsize="10923f" strokecolor="red">
              <v:textbox style="mso-next-textbox:#_x0000_s1449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450" style="position:absolute;left:2549;top:1973;width:218;height:207" arcsize="10923f" strokecolor="red">
              <v:textbox style="mso-next-textbox:#_x0000_s1450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451" style="position:absolute;left:2208;top:2315;width:219;height:207" arcsize="10923f" strokecolor="red">
              <v:textbox style="mso-next-textbox:#_x0000_s1451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452" style="position:absolute;left:1318;top:2315;width:219;height:207" arcsize="10923f" strokecolor="red">
              <v:textbox style="mso-next-textbox:#_x0000_s1452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453" style="position:absolute;left:864;top:1548;width:219;height:207" arcsize="10923f" strokecolor="red">
              <v:textbox style="mso-next-textbox:#_x0000_s1453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454" style="position:absolute;left:1029;top:2040;width:218;height:207" arcsize="10923f" strokecolor="red">
              <v:textbox style="mso-next-textbox:#_x0000_s1454" inset="0,0,0,0">
                <w:txbxContent>
                  <w:p w:rsidR="00E353DD" w:rsidRPr="00053113" w:rsidRDefault="00E353DD" w:rsidP="00AD6DE9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57F5A" w:rsidRPr="008B68B5" w:rsidRDefault="00457F5A" w:rsidP="00457F5A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B68B5">
        <w:rPr>
          <w:rFonts w:ascii="Cambria Math" w:hAnsi="Cambria Math"/>
          <w:sz w:val="24"/>
        </w:rPr>
        <w:t xml:space="preserve">Aşağıdaki saatleri </w:t>
      </w:r>
      <w:r>
        <w:rPr>
          <w:rFonts w:ascii="Cambria Math" w:hAnsi="Cambria Math"/>
          <w:b/>
          <w:sz w:val="24"/>
        </w:rPr>
        <w:t>sabah saati</w:t>
      </w:r>
      <w:r w:rsidRPr="008B68B5">
        <w:rPr>
          <w:rFonts w:ascii="Cambria Math" w:hAnsi="Cambria Math"/>
          <w:sz w:val="24"/>
        </w:rPr>
        <w:t xml:space="preserve"> olarak okuyalım.</w:t>
      </w:r>
    </w:p>
    <w:p w:rsidR="00073720" w:rsidRDefault="00073720" w:rsidP="00AD6DE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791210" cy="793750"/>
            <wp:effectExtent l="19050" t="0" r="889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4198" t="29617" r="21423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7F5A">
        <w:rPr>
          <w:rFonts w:ascii="Cambria Math" w:hAnsi="Cambria Math"/>
          <w:sz w:val="24"/>
        </w:rPr>
        <w:tab/>
      </w:r>
      <w:r w:rsidR="00457F5A">
        <w:rPr>
          <w:rFonts w:ascii="Cambria Math" w:hAnsi="Cambria Math"/>
          <w:sz w:val="24"/>
        </w:rPr>
        <w:tab/>
      </w:r>
      <w:r w:rsidR="00457F5A"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2800" cy="800100"/>
            <wp:effectExtent l="19050" t="0" r="6350" b="0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4012" t="29965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457F5A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5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4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457F5A" w:rsidRDefault="00457F5A" w:rsidP="00AD6DE9">
      <w:pPr>
        <w:pStyle w:val="AralkYok"/>
        <w:rPr>
          <w:rFonts w:ascii="Cambria Math" w:hAnsi="Cambria Math"/>
          <w:sz w:val="24"/>
        </w:rPr>
      </w:pPr>
    </w:p>
    <w:p w:rsidR="00457F5A" w:rsidRDefault="00457F5A" w:rsidP="00AD6DE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793750" cy="800100"/>
            <wp:effectExtent l="19050" t="0" r="635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54207" t="29617" r="21331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774700" cy="787400"/>
            <wp:effectExtent l="19050" t="0" r="6350" b="0"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54403" t="29965" r="21722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74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457F5A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4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4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457F5A" w:rsidRDefault="00457F5A" w:rsidP="00457F5A">
      <w:pPr>
        <w:pStyle w:val="AralkYok"/>
        <w:rPr>
          <w:rFonts w:ascii="Cambria Math" w:hAnsi="Cambria Math"/>
          <w:sz w:val="24"/>
        </w:rPr>
      </w:pPr>
    </w:p>
    <w:p w:rsidR="00457F5A" w:rsidRDefault="00457F5A" w:rsidP="00AD6DE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19150" cy="793750"/>
            <wp:effectExtent l="19050" t="0" r="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4011" t="29268" r="20744" b="2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25500" cy="812800"/>
            <wp:effectExtent l="19050" t="0" r="0" b="0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53816" t="28920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4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457F5A" w:rsidRDefault="00457F5A" w:rsidP="00AD6DE9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12800" cy="793750"/>
            <wp:effectExtent l="19050" t="0" r="6350" b="0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4207" t="29965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06450" cy="793750"/>
            <wp:effectExtent l="1905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54403" t="29268" r="20744" b="2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8" style="width:38.2pt;height:17.6pt;mso-position-horizontal-relative:char;mso-position-vertical-relative:line" arcsize="10923f" strokecolor="#548dd4 [1951]">
            <v:textbox style="mso-next-textbox:#_x0000_s3538"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AD6DE9" w:rsidRDefault="00AD6DE9" w:rsidP="00A22116">
      <w:pPr>
        <w:pStyle w:val="AralkYok"/>
        <w:rPr>
          <w:rFonts w:ascii="Cambria Math" w:hAnsi="Cambria Math"/>
          <w:sz w:val="24"/>
        </w:rPr>
      </w:pPr>
    </w:p>
    <w:p w:rsidR="00457F5A" w:rsidRDefault="00457F5A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19150" cy="800100"/>
            <wp:effectExtent l="1905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54011" t="29617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25500" cy="793750"/>
            <wp:effectExtent l="19050" t="0" r="0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53816" t="29617" r="20744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4" style="width:38.2pt;height:17.6pt;mso-position-horizontal-relative:char;mso-position-vertical-relative:line" arcsize="10923f" strokecolor="#548dd4 [1951]">
            <v:textbox style="mso-next-textbox:#_x0000_s3534"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457F5A" w:rsidRDefault="00457F5A" w:rsidP="00A22116">
      <w:pPr>
        <w:pStyle w:val="AralkYok"/>
        <w:rPr>
          <w:rFonts w:ascii="Cambria Math" w:hAnsi="Cambria Math"/>
          <w:sz w:val="24"/>
        </w:rPr>
      </w:pPr>
    </w:p>
    <w:p w:rsidR="00457F5A" w:rsidRDefault="00457F5A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38200" cy="806450"/>
            <wp:effectExtent l="1905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53424" t="29268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25500" cy="831850"/>
            <wp:effectExtent l="19050" t="0" r="0" b="0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53816" t="28571" r="20744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318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30" style="width:38.2pt;height:17.6pt;mso-position-horizontal-relative:char;mso-position-vertical-relative:line" arcsize="10923f" strokecolor="#548dd4 [1951]">
            <v:textbox style="mso-next-textbox:#_x0000_s3530"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</w:r>
      <w:r w:rsidR="00457F5A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457F5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457F5A" w:rsidRDefault="007D24AF" w:rsidP="00457F5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  <w:r w:rsidR="00457F5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457F5A"/>
              </w:txbxContent>
            </v:textbox>
            <w10:wrap type="none"/>
            <w10:anchorlock/>
          </v:roundrect>
        </w:pict>
      </w:r>
    </w:p>
    <w:p w:rsidR="00A22116" w:rsidRDefault="00457F5A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797560" cy="819150"/>
            <wp:effectExtent l="19050" t="0" r="2540" b="0"/>
            <wp:docPr id="256" name="Resi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54002" t="28920" r="21423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 </w:t>
      </w:r>
      <w:r w:rsidR="00A95AD4">
        <w:rPr>
          <w:rFonts w:ascii="Cambria Math" w:hAnsi="Cambria Math"/>
          <w:sz w:val="24"/>
        </w:rPr>
        <w:tab/>
      </w:r>
      <w:r w:rsidR="00A95AD4">
        <w:rPr>
          <w:rFonts w:ascii="Cambria Math" w:hAnsi="Cambria Math"/>
          <w:sz w:val="24"/>
        </w:rPr>
        <w:tab/>
      </w:r>
      <w:r w:rsidR="00A95AD4"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6610" cy="812800"/>
            <wp:effectExtent l="19050" t="0" r="2540" b="0"/>
            <wp:docPr id="259" name="Resi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3806" t="29268" r="21032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6" style="width:38.2pt;height:17.6pt;mso-position-horizontal-relative:char;mso-position-vertical-relative:line" arcsize="10923f" strokecolor="#548dd4 [1951]">
            <v:textbox style="mso-next-textbox:#_x0000_s3526"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 w:rsidR="00A95AD4">
        <w:rPr>
          <w:rFonts w:ascii="Cambria Math" w:hAnsi="Cambria Math"/>
          <w:sz w:val="28"/>
        </w:rPr>
        <w:tab/>
      </w:r>
      <w:r w:rsidR="00A95AD4">
        <w:rPr>
          <w:rFonts w:ascii="Cambria Math" w:hAnsi="Cambria Math"/>
          <w:sz w:val="28"/>
        </w:rPr>
        <w:tab/>
        <w:t xml:space="preserve">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Pr="008B68B5" w:rsidRDefault="00A95AD4" w:rsidP="00A95AD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B68B5">
        <w:rPr>
          <w:rFonts w:ascii="Cambria Math" w:hAnsi="Cambria Math"/>
          <w:sz w:val="24"/>
        </w:rPr>
        <w:t xml:space="preserve">Aşağıdaki saatleri </w:t>
      </w:r>
      <w:r>
        <w:rPr>
          <w:rFonts w:ascii="Cambria Math" w:hAnsi="Cambria Math"/>
          <w:b/>
          <w:sz w:val="24"/>
        </w:rPr>
        <w:t>öğleden sonra</w:t>
      </w:r>
      <w:r w:rsidRPr="008B68B5">
        <w:rPr>
          <w:rFonts w:ascii="Cambria Math" w:hAnsi="Cambria Math"/>
          <w:sz w:val="24"/>
        </w:rPr>
        <w:t xml:space="preserve"> olarak okuyalım.</w:t>
      </w:r>
    </w:p>
    <w:p w:rsidR="00A95AD4" w:rsidRDefault="00A95AD4" w:rsidP="00A95AD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791210" cy="793750"/>
            <wp:effectExtent l="19050" t="0" r="8890" b="0"/>
            <wp:docPr id="10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54198" t="29617" r="21423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7937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2800" cy="800100"/>
            <wp:effectExtent l="19050" t="0" r="6350" b="0"/>
            <wp:docPr id="11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54012" t="29965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2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2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2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1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25500" cy="819150"/>
            <wp:effectExtent l="19050" t="0" r="0" b="0"/>
            <wp:docPr id="2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53621" t="28920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19150" cy="831850"/>
            <wp:effectExtent l="19050" t="0" r="0" b="0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53816" t="28920" r="20939" b="2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318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1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1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1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1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25500" cy="819150"/>
            <wp:effectExtent l="19050" t="0" r="0" b="0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53621" t="29268" r="20939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00100" cy="819150"/>
            <wp:effectExtent l="19050" t="0" r="0" b="0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54403" t="28920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1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1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1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1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12800" cy="806450"/>
            <wp:effectExtent l="19050" t="0" r="6350" b="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53816" t="29617" r="21135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00100" cy="800100"/>
            <wp:effectExtent l="19050" t="0" r="0" b="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54012" t="29268" r="21331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1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0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0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0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Pr="00A95AD4" w:rsidRDefault="00A95AD4" w:rsidP="00A95AD4">
      <w:pPr>
        <w:pStyle w:val="AralkYok"/>
        <w:rPr>
          <w:rFonts w:ascii="Cambria Math" w:hAnsi="Cambria Math"/>
          <w:sz w:val="20"/>
        </w:rPr>
      </w:pP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00100" cy="819150"/>
            <wp:effectExtent l="19050" t="0" r="0" b="0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54207" t="28920" r="21135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19150" cy="806450"/>
            <wp:effectExtent l="1905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53816" t="29617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0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0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0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0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Pr="00A95AD4" w:rsidRDefault="00A95AD4" w:rsidP="00A95AD4">
      <w:pPr>
        <w:pStyle w:val="AralkYok"/>
        <w:rPr>
          <w:rFonts w:ascii="Cambria Math" w:hAnsi="Cambria Math"/>
          <w:sz w:val="20"/>
        </w:rPr>
      </w:pP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06450" cy="812800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53816" t="29268" r="21331" b="26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19150" cy="800100"/>
            <wp:effectExtent l="1905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54011" t="29617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0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50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50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9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A95AD4" w:rsidRPr="00A95AD4" w:rsidRDefault="00A95AD4" w:rsidP="00A95AD4">
      <w:pPr>
        <w:pStyle w:val="AralkYok"/>
        <w:rPr>
          <w:rFonts w:ascii="Cambria Math" w:hAnsi="Cambria Math"/>
          <w:sz w:val="20"/>
        </w:rPr>
      </w:pP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12800" cy="812800"/>
            <wp:effectExtent l="19050" t="0" r="6350" b="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53816" t="29268" r="21135" b="26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06450" cy="819150"/>
            <wp:effectExtent l="19050" t="0" r="0" b="0"/>
            <wp:docPr id="315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54012" t="28920" r="21135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AD4" w:rsidRDefault="00A95AD4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9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9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A95AD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A95AD4" w:rsidRDefault="007D24AF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9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  <w:r w:rsidR="00A95AD4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9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A95AD4"/>
              </w:txbxContent>
            </v:textbox>
            <w10:wrap type="none"/>
            <w10:anchorlock/>
          </v:roundrect>
        </w:pict>
      </w:r>
    </w:p>
    <w:p w:rsidR="00D3323E" w:rsidRPr="008B68B5" w:rsidRDefault="00D3323E" w:rsidP="00D3323E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B68B5">
        <w:rPr>
          <w:rFonts w:ascii="Cambria Math" w:hAnsi="Cambria Math"/>
          <w:sz w:val="24"/>
        </w:rPr>
        <w:t xml:space="preserve">Aşağıdaki saatleri </w:t>
      </w:r>
      <w:r>
        <w:rPr>
          <w:rFonts w:ascii="Cambria Math" w:hAnsi="Cambria Math"/>
          <w:b/>
          <w:sz w:val="24"/>
        </w:rPr>
        <w:t>sabah saati</w:t>
      </w:r>
      <w:r w:rsidRPr="008B68B5">
        <w:rPr>
          <w:rFonts w:ascii="Cambria Math" w:hAnsi="Cambria Math"/>
          <w:sz w:val="24"/>
        </w:rPr>
        <w:t xml:space="preserve"> olarak okuyalım.</w:t>
      </w: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lastRenderedPageBreak/>
        <w:drawing>
          <wp:inline distT="0" distB="0" distL="0" distR="0">
            <wp:extent cx="825500" cy="800100"/>
            <wp:effectExtent l="19050" t="0" r="0" b="0"/>
            <wp:docPr id="330" name="Resi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53816" t="29268" r="20744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19150" cy="781050"/>
            <wp:effectExtent l="19050" t="0" r="0" b="0"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54011" t="29617" r="20744" b="27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810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9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9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9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9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00100" cy="806450"/>
            <wp:effectExtent l="19050" t="0" r="0" b="0"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54207" t="29268" r="21135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06450" cy="806450"/>
            <wp:effectExtent l="19050" t="0" r="0" b="0"/>
            <wp:docPr id="339" name="Resi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54403" t="29268" r="20744" b="26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9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8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8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8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800100" cy="787400"/>
            <wp:effectExtent l="19050" t="0" r="0" b="0"/>
            <wp:docPr id="342" name="Resi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54012" t="29617" r="21331" b="27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874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8"/>
        </w:rPr>
        <w:drawing>
          <wp:inline distT="0" distB="0" distL="0" distR="0">
            <wp:extent cx="819150" cy="825500"/>
            <wp:effectExtent l="19050" t="0" r="0" b="0"/>
            <wp:docPr id="345" name="Resi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54207" t="28571" r="20548" b="26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255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8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8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8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8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95AD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drawing>
          <wp:inline distT="0" distB="0" distL="0" distR="0">
            <wp:extent cx="793750" cy="819150"/>
            <wp:effectExtent l="19050" t="0" r="6350" b="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54207" t="29268" r="21331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9150" cy="819150"/>
            <wp:effectExtent l="19050" t="0" r="0" b="0"/>
            <wp:docPr id="12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53620" t="29617" r="21135" b="2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8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8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8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7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06450" cy="819150"/>
            <wp:effectExtent l="19050" t="0" r="0" b="0"/>
            <wp:docPr id="370" name="Resi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54208" t="28920" r="20939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191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2800" cy="812800"/>
            <wp:effectExtent l="19050" t="0" r="6350" b="0"/>
            <wp:docPr id="373" name="Resi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53620" t="29268" r="21331" b="26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7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7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7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7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793750" cy="812800"/>
            <wp:effectExtent l="19050" t="0" r="6350" b="0"/>
            <wp:docPr id="388" name="Resi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54207" t="29617" r="21331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128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12800" cy="825500"/>
            <wp:effectExtent l="19050" t="0" r="6350" b="0"/>
            <wp:docPr id="391" name="Resi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54207" t="28920" r="20744" b="25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8255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7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7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7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7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D3323E" w:rsidRDefault="00D3323E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806450" cy="800100"/>
            <wp:effectExtent l="19050" t="0" r="0" b="0"/>
            <wp:docPr id="394" name="Resi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54403" t="29268" r="20744" b="2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01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806450" cy="806450"/>
            <wp:effectExtent l="19050" t="0" r="0" b="0"/>
            <wp:docPr id="397" name="Resi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53816" t="29617" r="21331" b="26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64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23E" w:rsidRDefault="00D3323E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7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6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D3323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 xml:space="preserve">      :</w:t>
                  </w:r>
                </w:p>
              </w:txbxContent>
            </v:textbox>
            <w10:wrap type="none"/>
            <w10:anchorlock/>
          </v:roundrect>
        </w:pict>
      </w:r>
    </w:p>
    <w:p w:rsidR="00D3323E" w:rsidRDefault="007D24AF" w:rsidP="00D3323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  <w:r w:rsidR="00D3323E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D3323E"/>
              </w:txbxContent>
            </v:textbox>
            <w10:wrap type="none"/>
            <w10:anchorlock/>
          </v:roundrect>
        </w:pict>
      </w:r>
    </w:p>
    <w:p w:rsidR="006B3A7A" w:rsidRPr="00AD6DE9" w:rsidRDefault="006B3A7A" w:rsidP="00CC0BAC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AD6DE9">
        <w:rPr>
          <w:rFonts w:ascii="Cambria Math" w:hAnsi="Cambria Math"/>
          <w:b/>
          <w:sz w:val="24"/>
        </w:rPr>
        <w:t>Verilen dijital saati okuyalım. Dijital saate göre akrep ve yelkovan çizelim.</w:t>
      </w:r>
    </w:p>
    <w:p w:rsidR="006B3A7A" w:rsidRDefault="006B3A7A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</w:t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6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18 :30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="007D24AF">
        <w:rPr>
          <w:rFonts w:ascii="Cambria Math" w:hAnsi="Cambria Math"/>
          <w:sz w:val="28"/>
        </w:rPr>
      </w:r>
      <w:r w:rsidR="007D24AF">
        <w:rPr>
          <w:rFonts w:ascii="Cambria Math" w:hAnsi="Cambria Math"/>
          <w:sz w:val="28"/>
        </w:rPr>
        <w:pict>
          <v:roundrect id="_x0000_s346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17:05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614" style="width:79.55pt;height:78.45pt;mso-position-horizontal-relative:char;mso-position-vertical-relative:line" coordorigin="864,674" coordsize="2017,1954">
            <v:roundrect id="_x0000_s1615" style="position:absolute;left:1766;top:2421;width:218;height:207" arcsize="10923f" strokecolor="red">
              <v:shadow on="t"/>
              <v:textbox style="mso-next-textbox:#_x0000_s161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616" style="position:absolute;left:1075;top:674;width:1806;height:1747" coordorigin="2031,12629" coordsize="2831,2775">
              <v:group id="_x0000_s1617" style="position:absolute;left:2031;top:12629;width:2831;height:2775" coordorigin="2031,12629" coordsize="2831,2775">
                <v:oval id="_x0000_s1618" style="position:absolute;left:2062;top:13002;width:2475;height:2384" strokecolor="red">
                  <v:shadow on="t"/>
                </v:oval>
                <v:group id="_x0000_s1619" style="position:absolute;left:2031;top:12629;width:2831;height:2775" coordorigin="2031,12629" coordsize="2831,2775">
                  <v:group id="_x0000_s1620" style="position:absolute;left:3097;top:12629;width:1765;height:1673" coordorigin="3097,12629" coordsize="1765,1673">
                    <v:shape id="_x0000_s1621" type="#_x0000_t32" style="position:absolute;left:3277;top:12940;width:0;height:196" o:connectortype="straight" strokecolor="red" strokeweight="3pt">
                      <v:shadow on="t"/>
                    </v:shape>
                    <v:shape id="_x0000_s1622" type="#_x0000_t32" style="position:absolute;left:3672;top:13054;width:136;height:196;flip:x" o:connectortype="straight" strokecolor="red" strokeweight="3pt">
                      <v:shadow on="t"/>
                    </v:shape>
                    <v:shape id="_x0000_s1623" type="#_x0000_t32" style="position:absolute;left:4204;top:13560;width:182;height:93;flip:x" o:connectortype="straight" strokecolor="red" strokeweight="3pt">
                      <v:shadow on="t"/>
                    </v:shape>
                    <v:shape id="_x0000_s1624" type="#_x0000_t32" style="position:absolute;left:4359;top:14120;width:183;height:1;flip:x" o:connectortype="straight" strokecolor="red" strokeweight="3pt">
                      <v:shadow on="t"/>
                    </v:shape>
                    <v:roundrect id="_x0000_s1625" style="position:absolute;left:3097;top:12629;width:343;height:329" arcsize="10923f" strokecolor="red">
                      <v:shadow on="t"/>
                      <v:textbox style="mso-next-textbox:#_x0000_s162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26" style="position:absolute;left:3764;top:12807;width:343;height:329" arcsize="10923f" strokecolor="red">
                      <v:shadow on="t"/>
                      <v:textbox style="mso-next-textbox:#_x0000_s162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27" style="position:absolute;left:4342;top:13324;width:343;height:329" arcsize="10923f" strokecolor="red">
                      <v:shadow on="t"/>
                      <v:textbox style="mso-next-textbox:#_x0000_s162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28" style="position:absolute;left:4519;top:13973;width:343;height:329" arcsize="10923f" strokecolor="red">
                      <v:shadow on="t"/>
                      <v:textbox style="mso-next-textbox:#_x0000_s162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29" type="#_x0000_t32" style="position:absolute;left:4258;top:14693;width:128;height:106" o:connectortype="straight" strokecolor="red" strokeweight="4pt">
                    <v:shadow on="t"/>
                  </v:shape>
                  <v:shape id="_x0000_s1630" type="#_x0000_t32" style="position:absolute;left:3840;top:15101;width:60;height:151" o:connectortype="straight" strokecolor="red" strokeweight="4pt">
                    <v:shadow on="t"/>
                  </v:shape>
                  <v:shape id="_x0000_s1631" type="#_x0000_t32" style="position:absolute;left:3277;top:15235;width:0;height:169" o:connectortype="straight" strokecolor="red" strokeweight="4pt">
                    <v:shadow on="t"/>
                  </v:shape>
                  <v:shape id="_x0000_s1632" type="#_x0000_t32" style="position:absolute;left:2685;top:15101;width:71;height:169;flip:x" o:connectortype="straight" strokecolor="red" strokeweight="4pt">
                    <v:shadow on="t"/>
                  </v:shape>
                  <v:shape id="_x0000_s1633" type="#_x0000_t32" style="position:absolute;left:2231;top:14738;width:182;height:124;flip:x" o:connectortype="straight" strokecolor="red" strokeweight="4pt">
                    <v:shadow on="t"/>
                  </v:shape>
                  <v:shape id="_x0000_s1634" type="#_x0000_t32" style="position:absolute;left:2031;top:14183;width:200;height:0;flip:x" o:connectortype="straight" strokecolor="red" strokeweight="4pt">
                    <v:shadow on="t"/>
                  </v:shape>
                  <v:shape id="_x0000_s1635" type="#_x0000_t32" style="position:absolute;left:2749;top:13099;width:60;height:151" o:connectortype="straight" strokecolor="red" strokeweight="4pt">
                    <v:shadow on="t"/>
                  </v:shape>
                  <v:shape id="_x0000_s1636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637" style="position:absolute;left:3200;top:14120;width:187;height:182" fillcolor="#1f497d [3215]" strokecolor="red"/>
            </v:group>
            <v:roundrect id="_x0000_s1638" style="position:absolute;left:1352;top:786;width:219;height:207" arcsize="10923f" strokecolor="red">
              <v:textbox style="mso-next-textbox:#_x0000_s163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639" style="position:absolute;left:978;top:1106;width:218;height:207" arcsize="10923f" strokecolor="red">
              <v:textbox style="mso-next-textbox:#_x0000_s163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640" style="position:absolute;left:2549;top:1973;width:218;height:207" arcsize="10923f" strokecolor="red">
              <v:textbox style="mso-next-textbox:#_x0000_s164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641" style="position:absolute;left:2208;top:2315;width:219;height:207" arcsize="10923f" strokecolor="red">
              <v:textbox style="mso-next-textbox:#_x0000_s164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642" style="position:absolute;left:1318;top:2315;width:219;height:207" arcsize="10923f" strokecolor="red">
              <v:textbox style="mso-next-textbox:#_x0000_s164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643" style="position:absolute;left:864;top:1548;width:219;height:207" arcsize="10923f" strokecolor="red">
              <v:textbox style="mso-next-textbox:#_x0000_s164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644" style="position:absolute;left:1029;top:2040;width:218;height:207" arcsize="10923f" strokecolor="red">
              <v:textbox style="mso-next-textbox:#_x0000_s164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579" style="width:79.55pt;height:78.45pt;mso-position-horizontal-relative:char;mso-position-vertical-relative:line" coordorigin="864,674" coordsize="2017,1954">
            <v:roundrect id="_x0000_s1580" style="position:absolute;left:1766;top:2421;width:218;height:207" arcsize="10923f" strokecolor="red">
              <v:shadow on="t"/>
              <v:textbox style="mso-next-textbox:#_x0000_s158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581" style="position:absolute;left:1075;top:674;width:1806;height:1747" coordorigin="2031,12629" coordsize="2831,2775">
              <v:group id="_x0000_s1582" style="position:absolute;left:2031;top:12629;width:2831;height:2775" coordorigin="2031,12629" coordsize="2831,2775">
                <v:oval id="_x0000_s1583" style="position:absolute;left:2062;top:13002;width:2475;height:2384" strokecolor="red">
                  <v:shadow on="t"/>
                </v:oval>
                <v:group id="_x0000_s1584" style="position:absolute;left:2031;top:12629;width:2831;height:2775" coordorigin="2031,12629" coordsize="2831,2775">
                  <v:group id="_x0000_s1585" style="position:absolute;left:3097;top:12629;width:1765;height:1673" coordorigin="3097,12629" coordsize="1765,1673">
                    <v:shape id="_x0000_s1586" type="#_x0000_t32" style="position:absolute;left:3277;top:12940;width:0;height:196" o:connectortype="straight" strokecolor="red" strokeweight="3pt">
                      <v:shadow on="t"/>
                    </v:shape>
                    <v:shape id="_x0000_s1587" type="#_x0000_t32" style="position:absolute;left:3672;top:13054;width:136;height:196;flip:x" o:connectortype="straight" strokecolor="red" strokeweight="3pt">
                      <v:shadow on="t"/>
                    </v:shape>
                    <v:shape id="_x0000_s1588" type="#_x0000_t32" style="position:absolute;left:4204;top:13560;width:182;height:93;flip:x" o:connectortype="straight" strokecolor="red" strokeweight="3pt">
                      <v:shadow on="t"/>
                    </v:shape>
                    <v:shape id="_x0000_s1589" type="#_x0000_t32" style="position:absolute;left:4359;top:14120;width:183;height:1;flip:x" o:connectortype="straight" strokecolor="red" strokeweight="3pt">
                      <v:shadow on="t"/>
                    </v:shape>
                    <v:roundrect id="_x0000_s1590" style="position:absolute;left:3097;top:12629;width:343;height:329" arcsize="10923f" strokecolor="red">
                      <v:shadow on="t"/>
                      <v:textbox style="mso-next-textbox:#_x0000_s159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591" style="position:absolute;left:3764;top:12807;width:343;height:329" arcsize="10923f" strokecolor="red">
                      <v:shadow on="t"/>
                      <v:textbox style="mso-next-textbox:#_x0000_s159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592" style="position:absolute;left:4342;top:13324;width:343;height:329" arcsize="10923f" strokecolor="red">
                      <v:shadow on="t"/>
                      <v:textbox style="mso-next-textbox:#_x0000_s159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593" style="position:absolute;left:4519;top:13973;width:343;height:329" arcsize="10923f" strokecolor="red">
                      <v:shadow on="t"/>
                      <v:textbox style="mso-next-textbox:#_x0000_s159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594" type="#_x0000_t32" style="position:absolute;left:4258;top:14693;width:128;height:106" o:connectortype="straight" strokecolor="red" strokeweight="4pt">
                    <v:shadow on="t"/>
                  </v:shape>
                  <v:shape id="_x0000_s1595" type="#_x0000_t32" style="position:absolute;left:3840;top:15101;width:60;height:151" o:connectortype="straight" strokecolor="red" strokeweight="4pt">
                    <v:shadow on="t"/>
                  </v:shape>
                  <v:shape id="_x0000_s1596" type="#_x0000_t32" style="position:absolute;left:3277;top:15235;width:0;height:169" o:connectortype="straight" strokecolor="red" strokeweight="4pt">
                    <v:shadow on="t"/>
                  </v:shape>
                  <v:shape id="_x0000_s1597" type="#_x0000_t32" style="position:absolute;left:2685;top:15101;width:71;height:169;flip:x" o:connectortype="straight" strokecolor="red" strokeweight="4pt">
                    <v:shadow on="t"/>
                  </v:shape>
                  <v:shape id="_x0000_s1598" type="#_x0000_t32" style="position:absolute;left:2231;top:14738;width:182;height:124;flip:x" o:connectortype="straight" strokecolor="red" strokeweight="4pt">
                    <v:shadow on="t"/>
                  </v:shape>
                  <v:shape id="_x0000_s1599" type="#_x0000_t32" style="position:absolute;left:2031;top:14183;width:200;height:0;flip:x" o:connectortype="straight" strokecolor="red" strokeweight="4pt">
                    <v:shadow on="t"/>
                  </v:shape>
                  <v:shape id="_x0000_s1600" type="#_x0000_t32" style="position:absolute;left:2749;top:13099;width:60;height:151" o:connectortype="straight" strokecolor="red" strokeweight="4pt">
                    <v:shadow on="t"/>
                  </v:shape>
                  <v:shape id="_x0000_s1601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602" style="position:absolute;left:3200;top:14120;width:187;height:182" fillcolor="#1f497d [3215]" strokecolor="red"/>
            </v:group>
            <v:roundrect id="_x0000_s1603" style="position:absolute;left:1352;top:786;width:219;height:207" arcsize="10923f" strokecolor="red">
              <v:textbox style="mso-next-textbox:#_x0000_s160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604" style="position:absolute;left:978;top:1106;width:218;height:207" arcsize="10923f" strokecolor="red">
              <v:textbox style="mso-next-textbox:#_x0000_s160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605" style="position:absolute;left:2549;top:1973;width:218;height:207" arcsize="10923f" strokecolor="red">
              <v:textbox style="mso-next-textbox:#_x0000_s160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606" style="position:absolute;left:2208;top:2315;width:219;height:207" arcsize="10923f" strokecolor="red">
              <v:textbox style="mso-next-textbox:#_x0000_s160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607" style="position:absolute;left:1318;top:2315;width:219;height:207" arcsize="10923f" strokecolor="red">
              <v:textbox style="mso-next-textbox:#_x0000_s160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608" style="position:absolute;left:864;top:1548;width:219;height:207" arcsize="10923f" strokecolor="red">
              <v:textbox style="mso-next-textbox:#_x0000_s160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609" style="position:absolute;left:1029;top:2040;width:218;height:207" arcsize="10923f" strokecolor="red">
              <v:textbox style="mso-next-textbox:#_x0000_s160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12 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13:25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6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680" style="width:79.55pt;height:78.45pt;mso-position-horizontal-relative:char;mso-position-vertical-relative:line" coordorigin="864,674" coordsize="2017,1954">
            <v:roundrect id="_x0000_s1681" style="position:absolute;left:1766;top:2421;width:218;height:207" arcsize="10923f" strokecolor="red">
              <v:shadow on="t"/>
              <v:textbox style="mso-next-textbox:#_x0000_s168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682" style="position:absolute;left:1075;top:674;width:1806;height:1747" coordorigin="2031,12629" coordsize="2831,2775">
              <v:group id="_x0000_s1683" style="position:absolute;left:2031;top:12629;width:2831;height:2775" coordorigin="2031,12629" coordsize="2831,2775">
                <v:oval id="_x0000_s1684" style="position:absolute;left:2062;top:13002;width:2475;height:2384" strokecolor="red">
                  <v:shadow on="t"/>
                </v:oval>
                <v:group id="_x0000_s1685" style="position:absolute;left:2031;top:12629;width:2831;height:2775" coordorigin="2031,12629" coordsize="2831,2775">
                  <v:group id="_x0000_s1686" style="position:absolute;left:3097;top:12629;width:1765;height:1673" coordorigin="3097,12629" coordsize="1765,1673">
                    <v:shape id="_x0000_s1687" type="#_x0000_t32" style="position:absolute;left:3277;top:12940;width:0;height:196" o:connectortype="straight" strokecolor="red" strokeweight="3pt">
                      <v:shadow on="t"/>
                    </v:shape>
                    <v:shape id="_x0000_s1688" type="#_x0000_t32" style="position:absolute;left:3672;top:13054;width:136;height:196;flip:x" o:connectortype="straight" strokecolor="red" strokeweight="3pt">
                      <v:shadow on="t"/>
                    </v:shape>
                    <v:shape id="_x0000_s1689" type="#_x0000_t32" style="position:absolute;left:4204;top:13560;width:182;height:93;flip:x" o:connectortype="straight" strokecolor="red" strokeweight="3pt">
                      <v:shadow on="t"/>
                    </v:shape>
                    <v:shape id="_x0000_s1690" type="#_x0000_t32" style="position:absolute;left:4359;top:14120;width:183;height:1;flip:x" o:connectortype="straight" strokecolor="red" strokeweight="3pt">
                      <v:shadow on="t"/>
                    </v:shape>
                    <v:roundrect id="_x0000_s1691" style="position:absolute;left:3097;top:12629;width:343;height:329" arcsize="10923f" strokecolor="red">
                      <v:shadow on="t"/>
                      <v:textbox style="mso-next-textbox:#_x0000_s169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92" style="position:absolute;left:3764;top:12807;width:343;height:329" arcsize="10923f" strokecolor="red">
                      <v:shadow on="t"/>
                      <v:textbox style="mso-next-textbox:#_x0000_s169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93" style="position:absolute;left:4342;top:13324;width:343;height:329" arcsize="10923f" strokecolor="red">
                      <v:shadow on="t"/>
                      <v:textbox style="mso-next-textbox:#_x0000_s169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94" style="position:absolute;left:4519;top:13973;width:343;height:329" arcsize="10923f" strokecolor="red">
                      <v:shadow on="t"/>
                      <v:textbox style="mso-next-textbox:#_x0000_s169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95" type="#_x0000_t32" style="position:absolute;left:4258;top:14693;width:128;height:106" o:connectortype="straight" strokecolor="red" strokeweight="4pt">
                    <v:shadow on="t"/>
                  </v:shape>
                  <v:shape id="_x0000_s1696" type="#_x0000_t32" style="position:absolute;left:3840;top:15101;width:60;height:151" o:connectortype="straight" strokecolor="red" strokeweight="4pt">
                    <v:shadow on="t"/>
                  </v:shape>
                  <v:shape id="_x0000_s1697" type="#_x0000_t32" style="position:absolute;left:3277;top:15235;width:0;height:169" o:connectortype="straight" strokecolor="red" strokeweight="4pt">
                    <v:shadow on="t"/>
                  </v:shape>
                  <v:shape id="_x0000_s1698" type="#_x0000_t32" style="position:absolute;left:2685;top:15101;width:71;height:169;flip:x" o:connectortype="straight" strokecolor="red" strokeweight="4pt">
                    <v:shadow on="t"/>
                  </v:shape>
                  <v:shape id="_x0000_s1699" type="#_x0000_t32" style="position:absolute;left:2231;top:14738;width:182;height:124;flip:x" o:connectortype="straight" strokecolor="red" strokeweight="4pt">
                    <v:shadow on="t"/>
                  </v:shape>
                  <v:shape id="_x0000_s1700" type="#_x0000_t32" style="position:absolute;left:2031;top:14183;width:200;height:0;flip:x" o:connectortype="straight" strokecolor="red" strokeweight="4pt">
                    <v:shadow on="t"/>
                  </v:shape>
                  <v:shape id="_x0000_s1701" type="#_x0000_t32" style="position:absolute;left:2749;top:13099;width:60;height:151" o:connectortype="straight" strokecolor="red" strokeweight="4pt">
                    <v:shadow on="t"/>
                  </v:shape>
                  <v:shape id="_x0000_s1702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703" style="position:absolute;left:3200;top:14120;width:187;height:182" fillcolor="#1f497d [3215]" strokecolor="red"/>
            </v:group>
            <v:roundrect id="_x0000_s1704" style="position:absolute;left:1352;top:786;width:219;height:207" arcsize="10923f" strokecolor="red">
              <v:textbox style="mso-next-textbox:#_x0000_s170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705" style="position:absolute;left:978;top:1106;width:218;height:207" arcsize="10923f" strokecolor="red">
              <v:textbox style="mso-next-textbox:#_x0000_s170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706" style="position:absolute;left:2549;top:1973;width:218;height:207" arcsize="10923f" strokecolor="red">
              <v:textbox style="mso-next-textbox:#_x0000_s170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707" style="position:absolute;left:2208;top:2315;width:219;height:207" arcsize="10923f" strokecolor="red">
              <v:textbox style="mso-next-textbox:#_x0000_s170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708" style="position:absolute;left:1318;top:2315;width:219;height:207" arcsize="10923f" strokecolor="red">
              <v:textbox style="mso-next-textbox:#_x0000_s170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709" style="position:absolute;left:864;top:1548;width:219;height:207" arcsize="10923f" strokecolor="red">
              <v:textbox style="mso-next-textbox:#_x0000_s170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710" style="position:absolute;left:1029;top:2040;width:218;height:207" arcsize="10923f" strokecolor="red">
              <v:textbox style="mso-next-textbox:#_x0000_s171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645" style="width:79.55pt;height:78.45pt;mso-position-horizontal-relative:char;mso-position-vertical-relative:line" coordorigin="864,674" coordsize="2017,1954">
            <v:roundrect id="_x0000_s1646" style="position:absolute;left:1766;top:2421;width:218;height:207" arcsize="10923f" strokecolor="red">
              <v:shadow on="t"/>
              <v:textbox style="mso-next-textbox:#_x0000_s164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647" style="position:absolute;left:1075;top:674;width:1806;height:1747" coordorigin="2031,12629" coordsize="2831,2775">
              <v:group id="_x0000_s1648" style="position:absolute;left:2031;top:12629;width:2831;height:2775" coordorigin="2031,12629" coordsize="2831,2775">
                <v:oval id="_x0000_s1649" style="position:absolute;left:2062;top:13002;width:2475;height:2384" strokecolor="red">
                  <v:shadow on="t"/>
                </v:oval>
                <v:group id="_x0000_s1650" style="position:absolute;left:2031;top:12629;width:2831;height:2775" coordorigin="2031,12629" coordsize="2831,2775">
                  <v:group id="_x0000_s1651" style="position:absolute;left:3097;top:12629;width:1765;height:1673" coordorigin="3097,12629" coordsize="1765,1673">
                    <v:shape id="_x0000_s1652" type="#_x0000_t32" style="position:absolute;left:3277;top:12940;width:0;height:196" o:connectortype="straight" strokecolor="red" strokeweight="3pt">
                      <v:shadow on="t"/>
                    </v:shape>
                    <v:shape id="_x0000_s1653" type="#_x0000_t32" style="position:absolute;left:3672;top:13054;width:136;height:196;flip:x" o:connectortype="straight" strokecolor="red" strokeweight="3pt">
                      <v:shadow on="t"/>
                    </v:shape>
                    <v:shape id="_x0000_s1654" type="#_x0000_t32" style="position:absolute;left:4204;top:13560;width:182;height:93;flip:x" o:connectortype="straight" strokecolor="red" strokeweight="3pt">
                      <v:shadow on="t"/>
                    </v:shape>
                    <v:shape id="_x0000_s1655" type="#_x0000_t32" style="position:absolute;left:4359;top:14120;width:183;height:1;flip:x" o:connectortype="straight" strokecolor="red" strokeweight="3pt">
                      <v:shadow on="t"/>
                    </v:shape>
                    <v:roundrect id="_x0000_s1656" style="position:absolute;left:3097;top:12629;width:343;height:329" arcsize="10923f" strokecolor="red">
                      <v:shadow on="t"/>
                      <v:textbox style="mso-next-textbox:#_x0000_s165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57" style="position:absolute;left:3764;top:12807;width:343;height:329" arcsize="10923f" strokecolor="red">
                      <v:shadow on="t"/>
                      <v:textbox style="mso-next-textbox:#_x0000_s165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58" style="position:absolute;left:4342;top:13324;width:343;height:329" arcsize="10923f" strokecolor="red">
                      <v:shadow on="t"/>
                      <v:textbox style="mso-next-textbox:#_x0000_s165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59" style="position:absolute;left:4519;top:13973;width:343;height:329" arcsize="10923f" strokecolor="red">
                      <v:shadow on="t"/>
                      <v:textbox style="mso-next-textbox:#_x0000_s165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60" type="#_x0000_t32" style="position:absolute;left:4258;top:14693;width:128;height:106" o:connectortype="straight" strokecolor="red" strokeweight="4pt">
                    <v:shadow on="t"/>
                  </v:shape>
                  <v:shape id="_x0000_s1661" type="#_x0000_t32" style="position:absolute;left:3840;top:15101;width:60;height:151" o:connectortype="straight" strokecolor="red" strokeweight="4pt">
                    <v:shadow on="t"/>
                  </v:shape>
                  <v:shape id="_x0000_s1662" type="#_x0000_t32" style="position:absolute;left:3277;top:15235;width:0;height:169" o:connectortype="straight" strokecolor="red" strokeweight="4pt">
                    <v:shadow on="t"/>
                  </v:shape>
                  <v:shape id="_x0000_s1663" type="#_x0000_t32" style="position:absolute;left:2685;top:15101;width:71;height:169;flip:x" o:connectortype="straight" strokecolor="red" strokeweight="4pt">
                    <v:shadow on="t"/>
                  </v:shape>
                  <v:shape id="_x0000_s1664" type="#_x0000_t32" style="position:absolute;left:2231;top:14738;width:182;height:124;flip:x" o:connectortype="straight" strokecolor="red" strokeweight="4pt">
                    <v:shadow on="t"/>
                  </v:shape>
                  <v:shape id="_x0000_s1665" type="#_x0000_t32" style="position:absolute;left:2031;top:14183;width:200;height:0;flip:x" o:connectortype="straight" strokecolor="red" strokeweight="4pt">
                    <v:shadow on="t"/>
                  </v:shape>
                  <v:shape id="_x0000_s1666" type="#_x0000_t32" style="position:absolute;left:2749;top:13099;width:60;height:151" o:connectortype="straight" strokecolor="red" strokeweight="4pt">
                    <v:shadow on="t"/>
                  </v:shape>
                  <v:shape id="_x0000_s1667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668" style="position:absolute;left:3200;top:14120;width:187;height:182" fillcolor="#1f497d [3215]" strokecolor="red"/>
            </v:group>
            <v:roundrect id="_x0000_s1669" style="position:absolute;left:1352;top:786;width:219;height:207" arcsize="10923f" strokecolor="red">
              <v:textbox style="mso-next-textbox:#_x0000_s166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670" style="position:absolute;left:978;top:1106;width:218;height:207" arcsize="10923f" strokecolor="red">
              <v:textbox style="mso-next-textbox:#_x0000_s167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671" style="position:absolute;left:2549;top:1973;width:218;height:207" arcsize="10923f" strokecolor="red">
              <v:textbox style="mso-next-textbox:#_x0000_s167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672" style="position:absolute;left:2208;top:2315;width:219;height:207" arcsize="10923f" strokecolor="red">
              <v:textbox style="mso-next-textbox:#_x0000_s167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673" style="position:absolute;left:1318;top:2315;width:219;height:207" arcsize="10923f" strokecolor="red">
              <v:textbox style="mso-next-textbox:#_x0000_s167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674" style="position:absolute;left:864;top:1548;width:219;height:207" arcsize="10923f" strokecolor="red">
              <v:textbox style="mso-next-textbox:#_x0000_s167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675" style="position:absolute;left:1029;top:2040;width:218;height:207" arcsize="10923f" strokecolor="red">
              <v:textbox style="mso-next-textbox:#_x0000_s167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14:45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18:25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746" style="width:79.55pt;height:78.45pt;mso-position-horizontal-relative:char;mso-position-vertical-relative:line" coordorigin="864,674" coordsize="2017,1954">
            <v:roundrect id="_x0000_s1747" style="position:absolute;left:1766;top:2421;width:218;height:207" arcsize="10923f" strokecolor="red">
              <v:shadow on="t"/>
              <v:textbox style="mso-next-textbox:#_x0000_s174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748" style="position:absolute;left:1075;top:674;width:1806;height:1747" coordorigin="2031,12629" coordsize="2831,2775">
              <v:group id="_x0000_s1749" style="position:absolute;left:2031;top:12629;width:2831;height:2775" coordorigin="2031,12629" coordsize="2831,2775">
                <v:oval id="_x0000_s1750" style="position:absolute;left:2062;top:13002;width:2475;height:2384" strokecolor="red">
                  <v:shadow on="t"/>
                </v:oval>
                <v:group id="_x0000_s1751" style="position:absolute;left:2031;top:12629;width:2831;height:2775" coordorigin="2031,12629" coordsize="2831,2775">
                  <v:group id="_x0000_s1752" style="position:absolute;left:3097;top:12629;width:1765;height:1673" coordorigin="3097,12629" coordsize="1765,1673">
                    <v:shape id="_x0000_s1753" type="#_x0000_t32" style="position:absolute;left:3277;top:12940;width:0;height:196" o:connectortype="straight" strokecolor="red" strokeweight="3pt">
                      <v:shadow on="t"/>
                    </v:shape>
                    <v:shape id="_x0000_s1754" type="#_x0000_t32" style="position:absolute;left:3672;top:13054;width:136;height:196;flip:x" o:connectortype="straight" strokecolor="red" strokeweight="3pt">
                      <v:shadow on="t"/>
                    </v:shape>
                    <v:shape id="_x0000_s1755" type="#_x0000_t32" style="position:absolute;left:4204;top:13560;width:182;height:93;flip:x" o:connectortype="straight" strokecolor="red" strokeweight="3pt">
                      <v:shadow on="t"/>
                    </v:shape>
                    <v:shape id="_x0000_s1756" type="#_x0000_t32" style="position:absolute;left:4359;top:14120;width:183;height:1;flip:x" o:connectortype="straight" strokecolor="red" strokeweight="3pt">
                      <v:shadow on="t"/>
                    </v:shape>
                    <v:roundrect id="_x0000_s1757" style="position:absolute;left:3097;top:12629;width:343;height:329" arcsize="10923f" strokecolor="red">
                      <v:shadow on="t"/>
                      <v:textbox style="mso-next-textbox:#_x0000_s175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758" style="position:absolute;left:3764;top:12807;width:343;height:329" arcsize="10923f" strokecolor="red">
                      <v:shadow on="t"/>
                      <v:textbox style="mso-next-textbox:#_x0000_s175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759" style="position:absolute;left:4342;top:13324;width:343;height:329" arcsize="10923f" strokecolor="red">
                      <v:shadow on="t"/>
                      <v:textbox style="mso-next-textbox:#_x0000_s175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760" style="position:absolute;left:4519;top:13973;width:343;height:329" arcsize="10923f" strokecolor="red">
                      <v:shadow on="t"/>
                      <v:textbox style="mso-next-textbox:#_x0000_s176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761" type="#_x0000_t32" style="position:absolute;left:4258;top:14693;width:128;height:106" o:connectortype="straight" strokecolor="red" strokeweight="4pt">
                    <v:shadow on="t"/>
                  </v:shape>
                  <v:shape id="_x0000_s1762" type="#_x0000_t32" style="position:absolute;left:3840;top:15101;width:60;height:151" o:connectortype="straight" strokecolor="red" strokeweight="4pt">
                    <v:shadow on="t"/>
                  </v:shape>
                  <v:shape id="_x0000_s1763" type="#_x0000_t32" style="position:absolute;left:3277;top:15235;width:0;height:169" o:connectortype="straight" strokecolor="red" strokeweight="4pt">
                    <v:shadow on="t"/>
                  </v:shape>
                  <v:shape id="_x0000_s1764" type="#_x0000_t32" style="position:absolute;left:2685;top:15101;width:71;height:169;flip:x" o:connectortype="straight" strokecolor="red" strokeweight="4pt">
                    <v:shadow on="t"/>
                  </v:shape>
                  <v:shape id="_x0000_s1765" type="#_x0000_t32" style="position:absolute;left:2231;top:14738;width:182;height:124;flip:x" o:connectortype="straight" strokecolor="red" strokeweight="4pt">
                    <v:shadow on="t"/>
                  </v:shape>
                  <v:shape id="_x0000_s1766" type="#_x0000_t32" style="position:absolute;left:2031;top:14183;width:200;height:0;flip:x" o:connectortype="straight" strokecolor="red" strokeweight="4pt">
                    <v:shadow on="t"/>
                  </v:shape>
                  <v:shape id="_x0000_s1767" type="#_x0000_t32" style="position:absolute;left:2749;top:13099;width:60;height:151" o:connectortype="straight" strokecolor="red" strokeweight="4pt">
                    <v:shadow on="t"/>
                  </v:shape>
                  <v:shape id="_x0000_s1768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769" style="position:absolute;left:3200;top:14120;width:187;height:182" fillcolor="#1f497d [3215]" strokecolor="red"/>
            </v:group>
            <v:roundrect id="_x0000_s1770" style="position:absolute;left:1352;top:786;width:219;height:207" arcsize="10923f" strokecolor="red">
              <v:textbox style="mso-next-textbox:#_x0000_s177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771" style="position:absolute;left:978;top:1106;width:218;height:207" arcsize="10923f" strokecolor="red">
              <v:textbox style="mso-next-textbox:#_x0000_s177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772" style="position:absolute;left:2549;top:1973;width:218;height:207" arcsize="10923f" strokecolor="red">
              <v:textbox style="mso-next-textbox:#_x0000_s177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773" style="position:absolute;left:2208;top:2315;width:219;height:207" arcsize="10923f" strokecolor="red">
              <v:textbox style="mso-next-textbox:#_x0000_s177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774" style="position:absolute;left:1318;top:2315;width:219;height:207" arcsize="10923f" strokecolor="red">
              <v:textbox style="mso-next-textbox:#_x0000_s177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775" style="position:absolute;left:864;top:1548;width:219;height:207" arcsize="10923f" strokecolor="red">
              <v:textbox style="mso-next-textbox:#_x0000_s177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776" style="position:absolute;left:1029;top:2040;width:218;height:207" arcsize="10923f" strokecolor="red">
              <v:textbox style="mso-next-textbox:#_x0000_s177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711" style="width:79.55pt;height:78.45pt;mso-position-horizontal-relative:char;mso-position-vertical-relative:line" coordorigin="864,674" coordsize="2017,1954">
            <v:roundrect id="_x0000_s1712" style="position:absolute;left:1766;top:2421;width:218;height:207" arcsize="10923f" strokecolor="red">
              <v:shadow on="t"/>
              <v:textbox style="mso-next-textbox:#_x0000_s171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713" style="position:absolute;left:1075;top:674;width:1806;height:1747" coordorigin="2031,12629" coordsize="2831,2775">
              <v:group id="_x0000_s1714" style="position:absolute;left:2031;top:12629;width:2831;height:2775" coordorigin="2031,12629" coordsize="2831,2775">
                <v:oval id="_x0000_s1715" style="position:absolute;left:2062;top:13002;width:2475;height:2384" strokecolor="red">
                  <v:shadow on="t"/>
                </v:oval>
                <v:group id="_x0000_s1716" style="position:absolute;left:2031;top:12629;width:2831;height:2775" coordorigin="2031,12629" coordsize="2831,2775">
                  <v:group id="_x0000_s1717" style="position:absolute;left:3097;top:12629;width:1765;height:1673" coordorigin="3097,12629" coordsize="1765,1673">
                    <v:shape id="_x0000_s1718" type="#_x0000_t32" style="position:absolute;left:3277;top:12940;width:0;height:196" o:connectortype="straight" strokecolor="red" strokeweight="3pt">
                      <v:shadow on="t"/>
                    </v:shape>
                    <v:shape id="_x0000_s1719" type="#_x0000_t32" style="position:absolute;left:3672;top:13054;width:136;height:196;flip:x" o:connectortype="straight" strokecolor="red" strokeweight="3pt">
                      <v:shadow on="t"/>
                    </v:shape>
                    <v:shape id="_x0000_s1720" type="#_x0000_t32" style="position:absolute;left:4204;top:13560;width:182;height:93;flip:x" o:connectortype="straight" strokecolor="red" strokeweight="3pt">
                      <v:shadow on="t"/>
                    </v:shape>
                    <v:shape id="_x0000_s1721" type="#_x0000_t32" style="position:absolute;left:4359;top:14120;width:183;height:1;flip:x" o:connectortype="straight" strokecolor="red" strokeweight="3pt">
                      <v:shadow on="t"/>
                    </v:shape>
                    <v:roundrect id="_x0000_s1722" style="position:absolute;left:3097;top:12629;width:343;height:329" arcsize="10923f" strokecolor="red">
                      <v:shadow on="t"/>
                      <v:textbox style="mso-next-textbox:#_x0000_s172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723" style="position:absolute;left:3764;top:12807;width:343;height:329" arcsize="10923f" strokecolor="red">
                      <v:shadow on="t"/>
                      <v:textbox style="mso-next-textbox:#_x0000_s172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724" style="position:absolute;left:4342;top:13324;width:343;height:329" arcsize="10923f" strokecolor="red">
                      <v:shadow on="t"/>
                      <v:textbox style="mso-next-textbox:#_x0000_s172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725" style="position:absolute;left:4519;top:13973;width:343;height:329" arcsize="10923f" strokecolor="red">
                      <v:shadow on="t"/>
                      <v:textbox style="mso-next-textbox:#_x0000_s172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726" type="#_x0000_t32" style="position:absolute;left:4258;top:14693;width:128;height:106" o:connectortype="straight" strokecolor="red" strokeweight="4pt">
                    <v:shadow on="t"/>
                  </v:shape>
                  <v:shape id="_x0000_s1727" type="#_x0000_t32" style="position:absolute;left:3840;top:15101;width:60;height:151" o:connectortype="straight" strokecolor="red" strokeweight="4pt">
                    <v:shadow on="t"/>
                  </v:shape>
                  <v:shape id="_x0000_s1728" type="#_x0000_t32" style="position:absolute;left:3277;top:15235;width:0;height:169" o:connectortype="straight" strokecolor="red" strokeweight="4pt">
                    <v:shadow on="t"/>
                  </v:shape>
                  <v:shape id="_x0000_s1729" type="#_x0000_t32" style="position:absolute;left:2685;top:15101;width:71;height:169;flip:x" o:connectortype="straight" strokecolor="red" strokeweight="4pt">
                    <v:shadow on="t"/>
                  </v:shape>
                  <v:shape id="_x0000_s1730" type="#_x0000_t32" style="position:absolute;left:2231;top:14738;width:182;height:124;flip:x" o:connectortype="straight" strokecolor="red" strokeweight="4pt">
                    <v:shadow on="t"/>
                  </v:shape>
                  <v:shape id="_x0000_s1731" type="#_x0000_t32" style="position:absolute;left:2031;top:14183;width:200;height:0;flip:x" o:connectortype="straight" strokecolor="red" strokeweight="4pt">
                    <v:shadow on="t"/>
                  </v:shape>
                  <v:shape id="_x0000_s1732" type="#_x0000_t32" style="position:absolute;left:2749;top:13099;width:60;height:151" o:connectortype="straight" strokecolor="red" strokeweight="4pt">
                    <v:shadow on="t"/>
                  </v:shape>
                  <v:shape id="_x0000_s1733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734" style="position:absolute;left:3200;top:14120;width:187;height:182" fillcolor="#1f497d [3215]" strokecolor="red"/>
            </v:group>
            <v:roundrect id="_x0000_s1735" style="position:absolute;left:1352;top:786;width:219;height:207" arcsize="10923f" strokecolor="red">
              <v:textbox style="mso-next-textbox:#_x0000_s173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736" style="position:absolute;left:978;top:1106;width:218;height:207" arcsize="10923f" strokecolor="red">
              <v:textbox style="mso-next-textbox:#_x0000_s173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737" style="position:absolute;left:2549;top:1973;width:218;height:207" arcsize="10923f" strokecolor="red">
              <v:textbox style="mso-next-textbox:#_x0000_s173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738" style="position:absolute;left:2208;top:2315;width:219;height:207" arcsize="10923f" strokecolor="red">
              <v:textbox style="mso-next-textbox:#_x0000_s173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739" style="position:absolute;left:1318;top:2315;width:219;height:207" arcsize="10923f" strokecolor="red">
              <v:textbox style="mso-next-textbox:#_x0000_s173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740" style="position:absolute;left:864;top:1548;width:219;height:207" arcsize="10923f" strokecolor="red">
              <v:textbox style="mso-next-textbox:#_x0000_s174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741" style="position:absolute;left:1029;top:2040;width:218;height:207" arcsize="10923f" strokecolor="red">
              <v:textbox style="mso-next-textbox:#_x0000_s174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08 :40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08:35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812" style="width:79.55pt;height:78.45pt;mso-position-horizontal-relative:char;mso-position-vertical-relative:line" coordorigin="864,674" coordsize="2017,1954">
            <v:roundrect id="_x0000_s1813" style="position:absolute;left:1766;top:2421;width:218;height:207" arcsize="10923f" strokecolor="red">
              <v:shadow on="t"/>
              <v:textbox style="mso-next-textbox:#_x0000_s181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814" style="position:absolute;left:1075;top:674;width:1806;height:1747" coordorigin="2031,12629" coordsize="2831,2775">
              <v:group id="_x0000_s1815" style="position:absolute;left:2031;top:12629;width:2831;height:2775" coordorigin="2031,12629" coordsize="2831,2775">
                <v:oval id="_x0000_s1816" style="position:absolute;left:2062;top:13002;width:2475;height:2384" strokecolor="red">
                  <v:shadow on="t"/>
                </v:oval>
                <v:group id="_x0000_s1817" style="position:absolute;left:2031;top:12629;width:2831;height:2775" coordorigin="2031,12629" coordsize="2831,2775">
                  <v:group id="_x0000_s1818" style="position:absolute;left:3097;top:12629;width:1765;height:1673" coordorigin="3097,12629" coordsize="1765,1673">
                    <v:shape id="_x0000_s1819" type="#_x0000_t32" style="position:absolute;left:3277;top:12940;width:0;height:196" o:connectortype="straight" strokecolor="red" strokeweight="3pt">
                      <v:shadow on="t"/>
                    </v:shape>
                    <v:shape id="_x0000_s1820" type="#_x0000_t32" style="position:absolute;left:3672;top:13054;width:136;height:196;flip:x" o:connectortype="straight" strokecolor="red" strokeweight="3pt">
                      <v:shadow on="t"/>
                    </v:shape>
                    <v:shape id="_x0000_s1821" type="#_x0000_t32" style="position:absolute;left:4204;top:13560;width:182;height:93;flip:x" o:connectortype="straight" strokecolor="red" strokeweight="3pt">
                      <v:shadow on="t"/>
                    </v:shape>
                    <v:shape id="_x0000_s1822" type="#_x0000_t32" style="position:absolute;left:4359;top:14120;width:183;height:1;flip:x" o:connectortype="straight" strokecolor="red" strokeweight="3pt">
                      <v:shadow on="t"/>
                    </v:shape>
                    <v:roundrect id="_x0000_s1823" style="position:absolute;left:3097;top:12629;width:343;height:329" arcsize="10923f" strokecolor="red">
                      <v:shadow on="t"/>
                      <v:textbox style="mso-next-textbox:#_x0000_s182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824" style="position:absolute;left:3764;top:12807;width:343;height:329" arcsize="10923f" strokecolor="red">
                      <v:shadow on="t"/>
                      <v:textbox style="mso-next-textbox:#_x0000_s182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825" style="position:absolute;left:4342;top:13324;width:343;height:329" arcsize="10923f" strokecolor="red">
                      <v:shadow on="t"/>
                      <v:textbox style="mso-next-textbox:#_x0000_s182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826" style="position:absolute;left:4519;top:13973;width:343;height:329" arcsize="10923f" strokecolor="red">
                      <v:shadow on="t"/>
                      <v:textbox style="mso-next-textbox:#_x0000_s182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827" type="#_x0000_t32" style="position:absolute;left:4258;top:14693;width:128;height:106" o:connectortype="straight" strokecolor="red" strokeweight="4pt">
                    <v:shadow on="t"/>
                  </v:shape>
                  <v:shape id="_x0000_s1828" type="#_x0000_t32" style="position:absolute;left:3840;top:15101;width:60;height:151" o:connectortype="straight" strokecolor="red" strokeweight="4pt">
                    <v:shadow on="t"/>
                  </v:shape>
                  <v:shape id="_x0000_s1829" type="#_x0000_t32" style="position:absolute;left:3277;top:15235;width:0;height:169" o:connectortype="straight" strokecolor="red" strokeweight="4pt">
                    <v:shadow on="t"/>
                  </v:shape>
                  <v:shape id="_x0000_s1830" type="#_x0000_t32" style="position:absolute;left:2685;top:15101;width:71;height:169;flip:x" o:connectortype="straight" strokecolor="red" strokeweight="4pt">
                    <v:shadow on="t"/>
                  </v:shape>
                  <v:shape id="_x0000_s1831" type="#_x0000_t32" style="position:absolute;left:2231;top:14738;width:182;height:124;flip:x" o:connectortype="straight" strokecolor="red" strokeweight="4pt">
                    <v:shadow on="t"/>
                  </v:shape>
                  <v:shape id="_x0000_s1832" type="#_x0000_t32" style="position:absolute;left:2031;top:14183;width:200;height:0;flip:x" o:connectortype="straight" strokecolor="red" strokeweight="4pt">
                    <v:shadow on="t"/>
                  </v:shape>
                  <v:shape id="_x0000_s1833" type="#_x0000_t32" style="position:absolute;left:2749;top:13099;width:60;height:151" o:connectortype="straight" strokecolor="red" strokeweight="4pt">
                    <v:shadow on="t"/>
                  </v:shape>
                  <v:shape id="_x0000_s1834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835" style="position:absolute;left:3200;top:14120;width:187;height:182" fillcolor="#1f497d [3215]" strokecolor="red"/>
            </v:group>
            <v:roundrect id="_x0000_s1836" style="position:absolute;left:1352;top:786;width:219;height:207" arcsize="10923f" strokecolor="red">
              <v:textbox style="mso-next-textbox:#_x0000_s183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837" style="position:absolute;left:978;top:1106;width:218;height:207" arcsize="10923f" strokecolor="red">
              <v:textbox style="mso-next-textbox:#_x0000_s183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838" style="position:absolute;left:2549;top:1973;width:218;height:207" arcsize="10923f" strokecolor="red">
              <v:textbox style="mso-next-textbox:#_x0000_s183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839" style="position:absolute;left:2208;top:2315;width:219;height:207" arcsize="10923f" strokecolor="red">
              <v:textbox style="mso-next-textbox:#_x0000_s183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840" style="position:absolute;left:1318;top:2315;width:219;height:207" arcsize="10923f" strokecolor="red">
              <v:textbox style="mso-next-textbox:#_x0000_s184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841" style="position:absolute;left:864;top:1548;width:219;height:207" arcsize="10923f" strokecolor="red">
              <v:textbox style="mso-next-textbox:#_x0000_s184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842" style="position:absolute;left:1029;top:2040;width:218;height:207" arcsize="10923f" strokecolor="red">
              <v:textbox style="mso-next-textbox:#_x0000_s184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777" style="width:79.55pt;height:78.45pt;mso-position-horizontal-relative:char;mso-position-vertical-relative:line" coordorigin="864,674" coordsize="2017,1954">
            <v:roundrect id="_x0000_s1778" style="position:absolute;left:1766;top:2421;width:218;height:207" arcsize="10923f" strokecolor="red">
              <v:shadow on="t"/>
              <v:textbox style="mso-next-textbox:#_x0000_s177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779" style="position:absolute;left:1075;top:674;width:1806;height:1747" coordorigin="2031,12629" coordsize="2831,2775">
              <v:group id="_x0000_s1780" style="position:absolute;left:2031;top:12629;width:2831;height:2775" coordorigin="2031,12629" coordsize="2831,2775">
                <v:oval id="_x0000_s1781" style="position:absolute;left:2062;top:13002;width:2475;height:2384" strokecolor="red">
                  <v:shadow on="t"/>
                </v:oval>
                <v:group id="_x0000_s1782" style="position:absolute;left:2031;top:12629;width:2831;height:2775" coordorigin="2031,12629" coordsize="2831,2775">
                  <v:group id="_x0000_s1783" style="position:absolute;left:3097;top:12629;width:1765;height:1673" coordorigin="3097,12629" coordsize="1765,1673">
                    <v:shape id="_x0000_s1784" type="#_x0000_t32" style="position:absolute;left:3277;top:12940;width:0;height:196" o:connectortype="straight" strokecolor="red" strokeweight="3pt">
                      <v:shadow on="t"/>
                    </v:shape>
                    <v:shape id="_x0000_s1785" type="#_x0000_t32" style="position:absolute;left:3672;top:13054;width:136;height:196;flip:x" o:connectortype="straight" strokecolor="red" strokeweight="3pt">
                      <v:shadow on="t"/>
                    </v:shape>
                    <v:shape id="_x0000_s1786" type="#_x0000_t32" style="position:absolute;left:4204;top:13560;width:182;height:93;flip:x" o:connectortype="straight" strokecolor="red" strokeweight="3pt">
                      <v:shadow on="t"/>
                    </v:shape>
                    <v:shape id="_x0000_s1787" type="#_x0000_t32" style="position:absolute;left:4359;top:14120;width:183;height:1;flip:x" o:connectortype="straight" strokecolor="red" strokeweight="3pt">
                      <v:shadow on="t"/>
                    </v:shape>
                    <v:roundrect id="_x0000_s1788" style="position:absolute;left:3097;top:12629;width:343;height:329" arcsize="10923f" strokecolor="red">
                      <v:shadow on="t"/>
                      <v:textbox style="mso-next-textbox:#_x0000_s178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789" style="position:absolute;left:3764;top:12807;width:343;height:329" arcsize="10923f" strokecolor="red">
                      <v:shadow on="t"/>
                      <v:textbox style="mso-next-textbox:#_x0000_s178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790" style="position:absolute;left:4342;top:13324;width:343;height:329" arcsize="10923f" strokecolor="red">
                      <v:shadow on="t"/>
                      <v:textbox style="mso-next-textbox:#_x0000_s179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791" style="position:absolute;left:4519;top:13973;width:343;height:329" arcsize="10923f" strokecolor="red">
                      <v:shadow on="t"/>
                      <v:textbox style="mso-next-textbox:#_x0000_s179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792" type="#_x0000_t32" style="position:absolute;left:4258;top:14693;width:128;height:106" o:connectortype="straight" strokecolor="red" strokeweight="4pt">
                    <v:shadow on="t"/>
                  </v:shape>
                  <v:shape id="_x0000_s1793" type="#_x0000_t32" style="position:absolute;left:3840;top:15101;width:60;height:151" o:connectortype="straight" strokecolor="red" strokeweight="4pt">
                    <v:shadow on="t"/>
                  </v:shape>
                  <v:shape id="_x0000_s1794" type="#_x0000_t32" style="position:absolute;left:3277;top:15235;width:0;height:169" o:connectortype="straight" strokecolor="red" strokeweight="4pt">
                    <v:shadow on="t"/>
                  </v:shape>
                  <v:shape id="_x0000_s1795" type="#_x0000_t32" style="position:absolute;left:2685;top:15101;width:71;height:169;flip:x" o:connectortype="straight" strokecolor="red" strokeweight="4pt">
                    <v:shadow on="t"/>
                  </v:shape>
                  <v:shape id="_x0000_s1796" type="#_x0000_t32" style="position:absolute;left:2231;top:14738;width:182;height:124;flip:x" o:connectortype="straight" strokecolor="red" strokeweight="4pt">
                    <v:shadow on="t"/>
                  </v:shape>
                  <v:shape id="_x0000_s1797" type="#_x0000_t32" style="position:absolute;left:2031;top:14183;width:200;height:0;flip:x" o:connectortype="straight" strokecolor="red" strokeweight="4pt">
                    <v:shadow on="t"/>
                  </v:shape>
                  <v:shape id="_x0000_s1798" type="#_x0000_t32" style="position:absolute;left:2749;top:13099;width:60;height:151" o:connectortype="straight" strokecolor="red" strokeweight="4pt">
                    <v:shadow on="t"/>
                  </v:shape>
                  <v:shape id="_x0000_s1799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800" style="position:absolute;left:3200;top:14120;width:187;height:182" fillcolor="#1f497d [3215]" strokecolor="red"/>
            </v:group>
            <v:roundrect id="_x0000_s1801" style="position:absolute;left:1352;top:786;width:219;height:207" arcsize="10923f" strokecolor="red">
              <v:textbox style="mso-next-textbox:#_x0000_s180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802" style="position:absolute;left:978;top:1106;width:218;height:207" arcsize="10923f" strokecolor="red">
              <v:textbox style="mso-next-textbox:#_x0000_s180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803" style="position:absolute;left:2549;top:1973;width:218;height:207" arcsize="10923f" strokecolor="red">
              <v:textbox style="mso-next-textbox:#_x0000_s180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804" style="position:absolute;left:2208;top:2315;width:219;height:207" arcsize="10923f" strokecolor="red">
              <v:textbox style="mso-next-textbox:#_x0000_s180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805" style="position:absolute;left:1318;top:2315;width:219;height:207" arcsize="10923f" strokecolor="red">
              <v:textbox style="mso-next-textbox:#_x0000_s180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806" style="position:absolute;left:864;top:1548;width:219;height:207" arcsize="10923f" strokecolor="red">
              <v:textbox style="mso-next-textbox:#_x0000_s180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807" style="position:absolute;left:1029;top:2040;width:218;height:207" arcsize="10923f" strokecolor="red">
              <v:textbox style="mso-next-textbox:#_x0000_s180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5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09:20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11:50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878" style="width:79.55pt;height:78.45pt;mso-position-horizontal-relative:char;mso-position-vertical-relative:line" coordorigin="864,674" coordsize="2017,1954">
            <v:roundrect id="_x0000_s1879" style="position:absolute;left:1766;top:2421;width:218;height:207" arcsize="10923f" strokecolor="red">
              <v:shadow on="t"/>
              <v:textbox style="mso-next-textbox:#_x0000_s187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880" style="position:absolute;left:1075;top:674;width:1806;height:1747" coordorigin="2031,12629" coordsize="2831,2775">
              <v:group id="_x0000_s1881" style="position:absolute;left:2031;top:12629;width:2831;height:2775" coordorigin="2031,12629" coordsize="2831,2775">
                <v:oval id="_x0000_s1882" style="position:absolute;left:2062;top:13002;width:2475;height:2384" strokecolor="red">
                  <v:shadow on="t"/>
                </v:oval>
                <v:group id="_x0000_s1883" style="position:absolute;left:2031;top:12629;width:2831;height:2775" coordorigin="2031,12629" coordsize="2831,2775">
                  <v:group id="_x0000_s1884" style="position:absolute;left:3097;top:12629;width:1765;height:1673" coordorigin="3097,12629" coordsize="1765,1673">
                    <v:shape id="_x0000_s1885" type="#_x0000_t32" style="position:absolute;left:3277;top:12940;width:0;height:196" o:connectortype="straight" strokecolor="red" strokeweight="3pt">
                      <v:shadow on="t"/>
                    </v:shape>
                    <v:shape id="_x0000_s1886" type="#_x0000_t32" style="position:absolute;left:3672;top:13054;width:136;height:196;flip:x" o:connectortype="straight" strokecolor="red" strokeweight="3pt">
                      <v:shadow on="t"/>
                    </v:shape>
                    <v:shape id="_x0000_s1887" type="#_x0000_t32" style="position:absolute;left:4204;top:13560;width:182;height:93;flip:x" o:connectortype="straight" strokecolor="red" strokeweight="3pt">
                      <v:shadow on="t"/>
                    </v:shape>
                    <v:shape id="_x0000_s1888" type="#_x0000_t32" style="position:absolute;left:4359;top:14120;width:183;height:1;flip:x" o:connectortype="straight" strokecolor="red" strokeweight="3pt">
                      <v:shadow on="t"/>
                    </v:shape>
                    <v:roundrect id="_x0000_s1889" style="position:absolute;left:3097;top:12629;width:343;height:329" arcsize="10923f" strokecolor="red">
                      <v:shadow on="t"/>
                      <v:textbox style="mso-next-textbox:#_x0000_s188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890" style="position:absolute;left:3764;top:12807;width:343;height:329" arcsize="10923f" strokecolor="red">
                      <v:shadow on="t"/>
                      <v:textbox style="mso-next-textbox:#_x0000_s189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891" style="position:absolute;left:4342;top:13324;width:343;height:329" arcsize="10923f" strokecolor="red">
                      <v:shadow on="t"/>
                      <v:textbox style="mso-next-textbox:#_x0000_s189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892" style="position:absolute;left:4519;top:13973;width:343;height:329" arcsize="10923f" strokecolor="red">
                      <v:shadow on="t"/>
                      <v:textbox style="mso-next-textbox:#_x0000_s189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893" type="#_x0000_t32" style="position:absolute;left:4258;top:14693;width:128;height:106" o:connectortype="straight" strokecolor="red" strokeweight="4pt">
                    <v:shadow on="t"/>
                  </v:shape>
                  <v:shape id="_x0000_s1894" type="#_x0000_t32" style="position:absolute;left:3840;top:15101;width:60;height:151" o:connectortype="straight" strokecolor="red" strokeweight="4pt">
                    <v:shadow on="t"/>
                  </v:shape>
                  <v:shape id="_x0000_s1895" type="#_x0000_t32" style="position:absolute;left:3277;top:15235;width:0;height:169" o:connectortype="straight" strokecolor="red" strokeweight="4pt">
                    <v:shadow on="t"/>
                  </v:shape>
                  <v:shape id="_x0000_s1896" type="#_x0000_t32" style="position:absolute;left:2685;top:15101;width:71;height:169;flip:x" o:connectortype="straight" strokecolor="red" strokeweight="4pt">
                    <v:shadow on="t"/>
                  </v:shape>
                  <v:shape id="_x0000_s1897" type="#_x0000_t32" style="position:absolute;left:2231;top:14738;width:182;height:124;flip:x" o:connectortype="straight" strokecolor="red" strokeweight="4pt">
                    <v:shadow on="t"/>
                  </v:shape>
                  <v:shape id="_x0000_s1898" type="#_x0000_t32" style="position:absolute;left:2031;top:14183;width:200;height:0;flip:x" o:connectortype="straight" strokecolor="red" strokeweight="4pt">
                    <v:shadow on="t"/>
                  </v:shape>
                  <v:shape id="_x0000_s1899" type="#_x0000_t32" style="position:absolute;left:2749;top:13099;width:60;height:151" o:connectortype="straight" strokecolor="red" strokeweight="4pt">
                    <v:shadow on="t"/>
                  </v:shape>
                  <v:shape id="_x0000_s1900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901" style="position:absolute;left:3200;top:14120;width:187;height:182" fillcolor="#1f497d [3215]" strokecolor="red"/>
            </v:group>
            <v:roundrect id="_x0000_s1902" style="position:absolute;left:1352;top:786;width:219;height:207" arcsize="10923f" strokecolor="red">
              <v:textbox style="mso-next-textbox:#_x0000_s190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903" style="position:absolute;left:978;top:1106;width:218;height:207" arcsize="10923f" strokecolor="red">
              <v:textbox style="mso-next-textbox:#_x0000_s190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904" style="position:absolute;left:2549;top:1973;width:218;height:207" arcsize="10923f" strokecolor="red">
              <v:textbox style="mso-next-textbox:#_x0000_s190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905" style="position:absolute;left:2208;top:2315;width:219;height:207" arcsize="10923f" strokecolor="red">
              <v:textbox style="mso-next-textbox:#_x0000_s190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906" style="position:absolute;left:1318;top:2315;width:219;height:207" arcsize="10923f" strokecolor="red">
              <v:textbox style="mso-next-textbox:#_x0000_s190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907" style="position:absolute;left:864;top:1548;width:219;height:207" arcsize="10923f" strokecolor="red">
              <v:textbox style="mso-next-textbox:#_x0000_s190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908" style="position:absolute;left:1029;top:2040;width:218;height:207" arcsize="10923f" strokecolor="red">
              <v:textbox style="mso-next-textbox:#_x0000_s190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843" style="width:79.55pt;height:78.45pt;mso-position-horizontal-relative:char;mso-position-vertical-relative:line" coordorigin="864,674" coordsize="2017,1954">
            <v:roundrect id="_x0000_s1844" style="position:absolute;left:1766;top:2421;width:218;height:207" arcsize="10923f" strokecolor="red">
              <v:shadow on="t"/>
              <v:textbox style="mso-next-textbox:#_x0000_s184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845" style="position:absolute;left:1075;top:674;width:1806;height:1747" coordorigin="2031,12629" coordsize="2831,2775">
              <v:group id="_x0000_s1846" style="position:absolute;left:2031;top:12629;width:2831;height:2775" coordorigin="2031,12629" coordsize="2831,2775">
                <v:oval id="_x0000_s1847" style="position:absolute;left:2062;top:13002;width:2475;height:2384" strokecolor="red">
                  <v:shadow on="t"/>
                </v:oval>
                <v:group id="_x0000_s1848" style="position:absolute;left:2031;top:12629;width:2831;height:2775" coordorigin="2031,12629" coordsize="2831,2775">
                  <v:group id="_x0000_s1849" style="position:absolute;left:3097;top:12629;width:1765;height:1673" coordorigin="3097,12629" coordsize="1765,1673">
                    <v:shape id="_x0000_s1850" type="#_x0000_t32" style="position:absolute;left:3277;top:12940;width:0;height:196" o:connectortype="straight" strokecolor="red" strokeweight="3pt">
                      <v:shadow on="t"/>
                    </v:shape>
                    <v:shape id="_x0000_s1851" type="#_x0000_t32" style="position:absolute;left:3672;top:13054;width:136;height:196;flip:x" o:connectortype="straight" strokecolor="red" strokeweight="3pt">
                      <v:shadow on="t"/>
                    </v:shape>
                    <v:shape id="_x0000_s1852" type="#_x0000_t32" style="position:absolute;left:4204;top:13560;width:182;height:93;flip:x" o:connectortype="straight" strokecolor="red" strokeweight="3pt">
                      <v:shadow on="t"/>
                    </v:shape>
                    <v:shape id="_x0000_s1853" type="#_x0000_t32" style="position:absolute;left:4359;top:14120;width:183;height:1;flip:x" o:connectortype="straight" strokecolor="red" strokeweight="3pt">
                      <v:shadow on="t"/>
                    </v:shape>
                    <v:roundrect id="_x0000_s1854" style="position:absolute;left:3097;top:12629;width:343;height:329" arcsize="10923f" strokecolor="red">
                      <v:shadow on="t"/>
                      <v:textbox style="mso-next-textbox:#_x0000_s185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855" style="position:absolute;left:3764;top:12807;width:343;height:329" arcsize="10923f" strokecolor="red">
                      <v:shadow on="t"/>
                      <v:textbox style="mso-next-textbox:#_x0000_s185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856" style="position:absolute;left:4342;top:13324;width:343;height:329" arcsize="10923f" strokecolor="red">
                      <v:shadow on="t"/>
                      <v:textbox style="mso-next-textbox:#_x0000_s185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857" style="position:absolute;left:4519;top:13973;width:343;height:329" arcsize="10923f" strokecolor="red">
                      <v:shadow on="t"/>
                      <v:textbox style="mso-next-textbox:#_x0000_s185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858" type="#_x0000_t32" style="position:absolute;left:4258;top:14693;width:128;height:106" o:connectortype="straight" strokecolor="red" strokeweight="4pt">
                    <v:shadow on="t"/>
                  </v:shape>
                  <v:shape id="_x0000_s1859" type="#_x0000_t32" style="position:absolute;left:3840;top:15101;width:60;height:151" o:connectortype="straight" strokecolor="red" strokeweight="4pt">
                    <v:shadow on="t"/>
                  </v:shape>
                  <v:shape id="_x0000_s1860" type="#_x0000_t32" style="position:absolute;left:3277;top:15235;width:0;height:169" o:connectortype="straight" strokecolor="red" strokeweight="4pt">
                    <v:shadow on="t"/>
                  </v:shape>
                  <v:shape id="_x0000_s1861" type="#_x0000_t32" style="position:absolute;left:2685;top:15101;width:71;height:169;flip:x" o:connectortype="straight" strokecolor="red" strokeweight="4pt">
                    <v:shadow on="t"/>
                  </v:shape>
                  <v:shape id="_x0000_s1862" type="#_x0000_t32" style="position:absolute;left:2231;top:14738;width:182;height:124;flip:x" o:connectortype="straight" strokecolor="red" strokeweight="4pt">
                    <v:shadow on="t"/>
                  </v:shape>
                  <v:shape id="_x0000_s1863" type="#_x0000_t32" style="position:absolute;left:2031;top:14183;width:200;height:0;flip:x" o:connectortype="straight" strokecolor="red" strokeweight="4pt">
                    <v:shadow on="t"/>
                  </v:shape>
                  <v:shape id="_x0000_s1864" type="#_x0000_t32" style="position:absolute;left:2749;top:13099;width:60;height:151" o:connectortype="straight" strokecolor="red" strokeweight="4pt">
                    <v:shadow on="t"/>
                  </v:shape>
                  <v:shape id="_x0000_s1865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866" style="position:absolute;left:3200;top:14120;width:187;height:182" fillcolor="#1f497d [3215]" strokecolor="red"/>
            </v:group>
            <v:roundrect id="_x0000_s1867" style="position:absolute;left:1352;top:786;width:219;height:207" arcsize="10923f" strokecolor="red">
              <v:textbox style="mso-next-textbox:#_x0000_s186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868" style="position:absolute;left:978;top:1106;width:218;height:207" arcsize="10923f" strokecolor="red">
              <v:textbox style="mso-next-textbox:#_x0000_s186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869" style="position:absolute;left:2549;top:1973;width:218;height:207" arcsize="10923f" strokecolor="red">
              <v:textbox style="mso-next-textbox:#_x0000_s186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870" style="position:absolute;left:2208;top:2315;width:219;height:207" arcsize="10923f" strokecolor="red">
              <v:textbox style="mso-next-textbox:#_x0000_s187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871" style="position:absolute;left:1318;top:2315;width:219;height:207" arcsize="10923f" strokecolor="red">
              <v:textbox style="mso-next-textbox:#_x0000_s187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872" style="position:absolute;left:864;top:1548;width:219;height:207" arcsize="10923f" strokecolor="red">
              <v:textbox style="mso-next-textbox:#_x0000_s187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873" style="position:absolute;left:1029;top:2040;width:218;height:207" arcsize="10923f" strokecolor="red">
              <v:textbox style="mso-next-textbox:#_x0000_s187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12 :20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02:25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944" style="width:79.55pt;height:78.45pt;mso-position-horizontal-relative:char;mso-position-vertical-relative:line" coordorigin="864,674" coordsize="2017,1954">
            <v:roundrect id="_x0000_s1945" style="position:absolute;left:1766;top:2421;width:218;height:207" arcsize="10923f" strokecolor="red">
              <v:shadow on="t"/>
              <v:textbox style="mso-next-textbox:#_x0000_s194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946" style="position:absolute;left:1075;top:674;width:1806;height:1747" coordorigin="2031,12629" coordsize="2831,2775">
              <v:group id="_x0000_s1947" style="position:absolute;left:2031;top:12629;width:2831;height:2775" coordorigin="2031,12629" coordsize="2831,2775">
                <v:oval id="_x0000_s1948" style="position:absolute;left:2062;top:13002;width:2475;height:2384" strokecolor="red">
                  <v:shadow on="t"/>
                </v:oval>
                <v:group id="_x0000_s1949" style="position:absolute;left:2031;top:12629;width:2831;height:2775" coordorigin="2031,12629" coordsize="2831,2775">
                  <v:group id="_x0000_s1950" style="position:absolute;left:3097;top:12629;width:1765;height:1673" coordorigin="3097,12629" coordsize="1765,1673">
                    <v:shape id="_x0000_s1951" type="#_x0000_t32" style="position:absolute;left:3277;top:12940;width:0;height:196" o:connectortype="straight" strokecolor="red" strokeweight="3pt">
                      <v:shadow on="t"/>
                    </v:shape>
                    <v:shape id="_x0000_s1952" type="#_x0000_t32" style="position:absolute;left:3672;top:13054;width:136;height:196;flip:x" o:connectortype="straight" strokecolor="red" strokeweight="3pt">
                      <v:shadow on="t"/>
                    </v:shape>
                    <v:shape id="_x0000_s1953" type="#_x0000_t32" style="position:absolute;left:4204;top:13560;width:182;height:93;flip:x" o:connectortype="straight" strokecolor="red" strokeweight="3pt">
                      <v:shadow on="t"/>
                    </v:shape>
                    <v:shape id="_x0000_s1954" type="#_x0000_t32" style="position:absolute;left:4359;top:14120;width:183;height:1;flip:x" o:connectortype="straight" strokecolor="red" strokeweight="3pt">
                      <v:shadow on="t"/>
                    </v:shape>
                    <v:roundrect id="_x0000_s1955" style="position:absolute;left:3097;top:12629;width:343;height:329" arcsize="10923f" strokecolor="red">
                      <v:shadow on="t"/>
                      <v:textbox style="mso-next-textbox:#_x0000_s195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956" style="position:absolute;left:3764;top:12807;width:343;height:329" arcsize="10923f" strokecolor="red">
                      <v:shadow on="t"/>
                      <v:textbox style="mso-next-textbox:#_x0000_s195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957" style="position:absolute;left:4342;top:13324;width:343;height:329" arcsize="10923f" strokecolor="red">
                      <v:shadow on="t"/>
                      <v:textbox style="mso-next-textbox:#_x0000_s195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958" style="position:absolute;left:4519;top:13973;width:343;height:329" arcsize="10923f" strokecolor="red">
                      <v:shadow on="t"/>
                      <v:textbox style="mso-next-textbox:#_x0000_s195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959" type="#_x0000_t32" style="position:absolute;left:4258;top:14693;width:128;height:106" o:connectortype="straight" strokecolor="red" strokeweight="4pt">
                    <v:shadow on="t"/>
                  </v:shape>
                  <v:shape id="_x0000_s1960" type="#_x0000_t32" style="position:absolute;left:3840;top:15101;width:60;height:151" o:connectortype="straight" strokecolor="red" strokeweight="4pt">
                    <v:shadow on="t"/>
                  </v:shape>
                  <v:shape id="_x0000_s1961" type="#_x0000_t32" style="position:absolute;left:3277;top:15235;width:0;height:169" o:connectortype="straight" strokecolor="red" strokeweight="4pt">
                    <v:shadow on="t"/>
                  </v:shape>
                  <v:shape id="_x0000_s1962" type="#_x0000_t32" style="position:absolute;left:2685;top:15101;width:71;height:169;flip:x" o:connectortype="straight" strokecolor="red" strokeweight="4pt">
                    <v:shadow on="t"/>
                  </v:shape>
                  <v:shape id="_x0000_s1963" type="#_x0000_t32" style="position:absolute;left:2231;top:14738;width:182;height:124;flip:x" o:connectortype="straight" strokecolor="red" strokeweight="4pt">
                    <v:shadow on="t"/>
                  </v:shape>
                  <v:shape id="_x0000_s1964" type="#_x0000_t32" style="position:absolute;left:2031;top:14183;width:200;height:0;flip:x" o:connectortype="straight" strokecolor="red" strokeweight="4pt">
                    <v:shadow on="t"/>
                  </v:shape>
                  <v:shape id="_x0000_s1965" type="#_x0000_t32" style="position:absolute;left:2749;top:13099;width:60;height:151" o:connectortype="straight" strokecolor="red" strokeweight="4pt">
                    <v:shadow on="t"/>
                  </v:shape>
                  <v:shape id="_x0000_s1966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967" style="position:absolute;left:3200;top:14120;width:187;height:182" fillcolor="#1f497d [3215]" strokecolor="red"/>
            </v:group>
            <v:roundrect id="_x0000_s1968" style="position:absolute;left:1352;top:786;width:219;height:207" arcsize="10923f" strokecolor="red">
              <v:textbox style="mso-next-textbox:#_x0000_s196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969" style="position:absolute;left:978;top:1106;width:218;height:207" arcsize="10923f" strokecolor="red">
              <v:textbox style="mso-next-textbox:#_x0000_s196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970" style="position:absolute;left:2549;top:1973;width:218;height:207" arcsize="10923f" strokecolor="red">
              <v:textbox style="mso-next-textbox:#_x0000_s197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971" style="position:absolute;left:2208;top:2315;width:219;height:207" arcsize="10923f" strokecolor="red">
              <v:textbox style="mso-next-textbox:#_x0000_s197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972" style="position:absolute;left:1318;top:2315;width:219;height:207" arcsize="10923f" strokecolor="red">
              <v:textbox style="mso-next-textbox:#_x0000_s197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973" style="position:absolute;left:864;top:1548;width:219;height:207" arcsize="10923f" strokecolor="red">
              <v:textbox style="mso-next-textbox:#_x0000_s197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974" style="position:absolute;left:1029;top:2040;width:218;height:207" arcsize="10923f" strokecolor="red">
              <v:textbox style="mso-next-textbox:#_x0000_s197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909" style="width:79.55pt;height:78.45pt;mso-position-horizontal-relative:char;mso-position-vertical-relative:line" coordorigin="864,674" coordsize="2017,1954">
            <v:roundrect id="_x0000_s1910" style="position:absolute;left:1766;top:2421;width:218;height:207" arcsize="10923f" strokecolor="red">
              <v:shadow on="t"/>
              <v:textbox style="mso-next-textbox:#_x0000_s191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911" style="position:absolute;left:1075;top:674;width:1806;height:1747" coordorigin="2031,12629" coordsize="2831,2775">
              <v:group id="_x0000_s1912" style="position:absolute;left:2031;top:12629;width:2831;height:2775" coordorigin="2031,12629" coordsize="2831,2775">
                <v:oval id="_x0000_s1913" style="position:absolute;left:2062;top:13002;width:2475;height:2384" strokecolor="red">
                  <v:shadow on="t"/>
                </v:oval>
                <v:group id="_x0000_s1914" style="position:absolute;left:2031;top:12629;width:2831;height:2775" coordorigin="2031,12629" coordsize="2831,2775">
                  <v:group id="_x0000_s1915" style="position:absolute;left:3097;top:12629;width:1765;height:1673" coordorigin="3097,12629" coordsize="1765,1673">
                    <v:shape id="_x0000_s1916" type="#_x0000_t32" style="position:absolute;left:3277;top:12940;width:0;height:196" o:connectortype="straight" strokecolor="red" strokeweight="3pt">
                      <v:shadow on="t"/>
                    </v:shape>
                    <v:shape id="_x0000_s1917" type="#_x0000_t32" style="position:absolute;left:3672;top:13054;width:136;height:196;flip:x" o:connectortype="straight" strokecolor="red" strokeweight="3pt">
                      <v:shadow on="t"/>
                    </v:shape>
                    <v:shape id="_x0000_s1918" type="#_x0000_t32" style="position:absolute;left:4204;top:13560;width:182;height:93;flip:x" o:connectortype="straight" strokecolor="red" strokeweight="3pt">
                      <v:shadow on="t"/>
                    </v:shape>
                    <v:shape id="_x0000_s1919" type="#_x0000_t32" style="position:absolute;left:4359;top:14120;width:183;height:1;flip:x" o:connectortype="straight" strokecolor="red" strokeweight="3pt">
                      <v:shadow on="t"/>
                    </v:shape>
                    <v:roundrect id="_x0000_s1920" style="position:absolute;left:3097;top:12629;width:343;height:329" arcsize="10923f" strokecolor="red">
                      <v:shadow on="t"/>
                      <v:textbox style="mso-next-textbox:#_x0000_s192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921" style="position:absolute;left:3764;top:12807;width:343;height:329" arcsize="10923f" strokecolor="red">
                      <v:shadow on="t"/>
                      <v:textbox style="mso-next-textbox:#_x0000_s192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922" style="position:absolute;left:4342;top:13324;width:343;height:329" arcsize="10923f" strokecolor="red">
                      <v:shadow on="t"/>
                      <v:textbox style="mso-next-textbox:#_x0000_s192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923" style="position:absolute;left:4519;top:13973;width:343;height:329" arcsize="10923f" strokecolor="red">
                      <v:shadow on="t"/>
                      <v:textbox style="mso-next-textbox:#_x0000_s192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924" type="#_x0000_t32" style="position:absolute;left:4258;top:14693;width:128;height:106" o:connectortype="straight" strokecolor="red" strokeweight="4pt">
                    <v:shadow on="t"/>
                  </v:shape>
                  <v:shape id="_x0000_s1925" type="#_x0000_t32" style="position:absolute;left:3840;top:15101;width:60;height:151" o:connectortype="straight" strokecolor="red" strokeweight="4pt">
                    <v:shadow on="t"/>
                  </v:shape>
                  <v:shape id="_x0000_s1926" type="#_x0000_t32" style="position:absolute;left:3277;top:15235;width:0;height:169" o:connectortype="straight" strokecolor="red" strokeweight="4pt">
                    <v:shadow on="t"/>
                  </v:shape>
                  <v:shape id="_x0000_s1927" type="#_x0000_t32" style="position:absolute;left:2685;top:15101;width:71;height:169;flip:x" o:connectortype="straight" strokecolor="red" strokeweight="4pt">
                    <v:shadow on="t"/>
                  </v:shape>
                  <v:shape id="_x0000_s1928" type="#_x0000_t32" style="position:absolute;left:2231;top:14738;width:182;height:124;flip:x" o:connectortype="straight" strokecolor="red" strokeweight="4pt">
                    <v:shadow on="t"/>
                  </v:shape>
                  <v:shape id="_x0000_s1929" type="#_x0000_t32" style="position:absolute;left:2031;top:14183;width:200;height:0;flip:x" o:connectortype="straight" strokecolor="red" strokeweight="4pt">
                    <v:shadow on="t"/>
                  </v:shape>
                  <v:shape id="_x0000_s1930" type="#_x0000_t32" style="position:absolute;left:2749;top:13099;width:60;height:151" o:connectortype="straight" strokecolor="red" strokeweight="4pt">
                    <v:shadow on="t"/>
                  </v:shape>
                  <v:shape id="_x0000_s1931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932" style="position:absolute;left:3200;top:14120;width:187;height:182" fillcolor="#1f497d [3215]" strokecolor="red"/>
            </v:group>
            <v:roundrect id="_x0000_s1933" style="position:absolute;left:1352;top:786;width:219;height:207" arcsize="10923f" strokecolor="red">
              <v:textbox style="mso-next-textbox:#_x0000_s193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1934" style="position:absolute;left:978;top:1106;width:218;height:207" arcsize="10923f" strokecolor="red">
              <v:textbox style="mso-next-textbox:#_x0000_s193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1935" style="position:absolute;left:2549;top:1973;width:218;height:207" arcsize="10923f" strokecolor="red">
              <v:textbox style="mso-next-textbox:#_x0000_s193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1936" style="position:absolute;left:2208;top:2315;width:219;height:207" arcsize="10923f" strokecolor="red">
              <v:textbox style="mso-next-textbox:#_x0000_s193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1937" style="position:absolute;left:1318;top:2315;width:219;height:207" arcsize="10923f" strokecolor="red">
              <v:textbox style="mso-next-textbox:#_x0000_s193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1938" style="position:absolute;left:864;top:1548;width:219;height:207" arcsize="10923f" strokecolor="red">
              <v:textbox style="mso-next-textbox:#_x0000_s193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1939" style="position:absolute;left:1029;top:2040;width:218;height:207" arcsize="10923f" strokecolor="red">
              <v:textbox style="mso-next-textbox:#_x0000_s193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6B3A7A" w:rsidP="006B3A7A">
      <w:pPr>
        <w:pStyle w:val="AralkYok"/>
        <w:rPr>
          <w:rFonts w:ascii="Cambria Math" w:hAnsi="Cambria Math"/>
          <w:sz w:val="28"/>
        </w:rPr>
      </w:pPr>
    </w:p>
    <w:p w:rsidR="006B3A7A" w:rsidRDefault="006B3A7A" w:rsidP="006B3A7A">
      <w:pPr>
        <w:pStyle w:val="AralkYok"/>
        <w:rPr>
          <w:rFonts w:ascii="Cambria Math" w:hAnsi="Cambria Math"/>
          <w:sz w:val="28"/>
        </w:rPr>
      </w:pP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04 :10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18:45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4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2010" style="width:79.55pt;height:78.45pt;mso-position-horizontal-relative:char;mso-position-vertical-relative:line" coordorigin="864,674" coordsize="2017,1954">
            <v:roundrect id="_x0000_s2011" style="position:absolute;left:1766;top:2421;width:218;height:207" arcsize="10923f" strokecolor="red">
              <v:shadow on="t"/>
              <v:textbox style="mso-next-textbox:#_x0000_s201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2012" style="position:absolute;left:1075;top:674;width:1806;height:1747" coordorigin="2031,12629" coordsize="2831,2775">
              <v:group id="_x0000_s2013" style="position:absolute;left:2031;top:12629;width:2831;height:2775" coordorigin="2031,12629" coordsize="2831,2775">
                <v:oval id="_x0000_s2014" style="position:absolute;left:2062;top:13002;width:2475;height:2384" strokecolor="red">
                  <v:shadow on="t"/>
                </v:oval>
                <v:group id="_x0000_s2015" style="position:absolute;left:2031;top:12629;width:2831;height:2775" coordorigin="2031,12629" coordsize="2831,2775">
                  <v:group id="_x0000_s2016" style="position:absolute;left:3097;top:12629;width:1765;height:1673" coordorigin="3097,12629" coordsize="1765,1673">
                    <v:shape id="_x0000_s2017" type="#_x0000_t32" style="position:absolute;left:3277;top:12940;width:0;height:196" o:connectortype="straight" strokecolor="red" strokeweight="3pt">
                      <v:shadow on="t"/>
                    </v:shape>
                    <v:shape id="_x0000_s2018" type="#_x0000_t32" style="position:absolute;left:3672;top:13054;width:136;height:196;flip:x" o:connectortype="straight" strokecolor="red" strokeweight="3pt">
                      <v:shadow on="t"/>
                    </v:shape>
                    <v:shape id="_x0000_s2019" type="#_x0000_t32" style="position:absolute;left:4204;top:13560;width:182;height:93;flip:x" o:connectortype="straight" strokecolor="red" strokeweight="3pt">
                      <v:shadow on="t"/>
                    </v:shape>
                    <v:shape id="_x0000_s2020" type="#_x0000_t32" style="position:absolute;left:4359;top:14120;width:183;height:1;flip:x" o:connectortype="straight" strokecolor="red" strokeweight="3pt">
                      <v:shadow on="t"/>
                    </v:shape>
                    <v:roundrect id="_x0000_s2021" style="position:absolute;left:3097;top:12629;width:343;height:329" arcsize="10923f" strokecolor="red">
                      <v:shadow on="t"/>
                      <v:textbox style="mso-next-textbox:#_x0000_s202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2022" style="position:absolute;left:3764;top:12807;width:343;height:329" arcsize="10923f" strokecolor="red">
                      <v:shadow on="t"/>
                      <v:textbox style="mso-next-textbox:#_x0000_s202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2023" style="position:absolute;left:4342;top:13324;width:343;height:329" arcsize="10923f" strokecolor="red">
                      <v:shadow on="t"/>
                      <v:textbox style="mso-next-textbox:#_x0000_s202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2024" style="position:absolute;left:4519;top:13973;width:343;height:329" arcsize="10923f" strokecolor="red">
                      <v:shadow on="t"/>
                      <v:textbox style="mso-next-textbox:#_x0000_s202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2025" type="#_x0000_t32" style="position:absolute;left:4258;top:14693;width:128;height:106" o:connectortype="straight" strokecolor="red" strokeweight="4pt">
                    <v:shadow on="t"/>
                  </v:shape>
                  <v:shape id="_x0000_s2026" type="#_x0000_t32" style="position:absolute;left:3840;top:15101;width:60;height:151" o:connectortype="straight" strokecolor="red" strokeweight="4pt">
                    <v:shadow on="t"/>
                  </v:shape>
                  <v:shape id="_x0000_s2027" type="#_x0000_t32" style="position:absolute;left:3277;top:15235;width:0;height:169" o:connectortype="straight" strokecolor="red" strokeweight="4pt">
                    <v:shadow on="t"/>
                  </v:shape>
                  <v:shape id="_x0000_s2028" type="#_x0000_t32" style="position:absolute;left:2685;top:15101;width:71;height:169;flip:x" o:connectortype="straight" strokecolor="red" strokeweight="4pt">
                    <v:shadow on="t"/>
                  </v:shape>
                  <v:shape id="_x0000_s2029" type="#_x0000_t32" style="position:absolute;left:2231;top:14738;width:182;height:124;flip:x" o:connectortype="straight" strokecolor="red" strokeweight="4pt">
                    <v:shadow on="t"/>
                  </v:shape>
                  <v:shape id="_x0000_s2030" type="#_x0000_t32" style="position:absolute;left:2031;top:14183;width:200;height:0;flip:x" o:connectortype="straight" strokecolor="red" strokeweight="4pt">
                    <v:shadow on="t"/>
                  </v:shape>
                  <v:shape id="_x0000_s2031" type="#_x0000_t32" style="position:absolute;left:2749;top:13099;width:60;height:151" o:connectortype="straight" strokecolor="red" strokeweight="4pt">
                    <v:shadow on="t"/>
                  </v:shape>
                  <v:shape id="_x0000_s2032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2033" style="position:absolute;left:3200;top:14120;width:187;height:182" fillcolor="#1f497d [3215]" strokecolor="red"/>
            </v:group>
            <v:roundrect id="_x0000_s2034" style="position:absolute;left:1352;top:786;width:219;height:207" arcsize="10923f" strokecolor="red">
              <v:textbox style="mso-next-textbox:#_x0000_s203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2035" style="position:absolute;left:978;top:1106;width:218;height:207" arcsize="10923f" strokecolor="red">
              <v:textbox style="mso-next-textbox:#_x0000_s203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2036" style="position:absolute;left:2549;top:1973;width:218;height:207" arcsize="10923f" strokecolor="red">
              <v:textbox style="mso-next-textbox:#_x0000_s203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2037" style="position:absolute;left:2208;top:2315;width:219;height:207" arcsize="10923f" strokecolor="red">
              <v:textbox style="mso-next-textbox:#_x0000_s203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2038" style="position:absolute;left:1318;top:2315;width:219;height:207" arcsize="10923f" strokecolor="red">
              <v:textbox style="mso-next-textbox:#_x0000_s203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2039" style="position:absolute;left:864;top:1548;width:219;height:207" arcsize="10923f" strokecolor="red">
              <v:textbox style="mso-next-textbox:#_x0000_s203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2040" style="position:absolute;left:1029;top:2040;width:218;height:207" arcsize="10923f" strokecolor="red">
              <v:textbox style="mso-next-textbox:#_x0000_s204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975" style="width:79.55pt;height:78.45pt;mso-position-horizontal-relative:char;mso-position-vertical-relative:line" coordorigin="864,674" coordsize="2017,1954">
            <v:roundrect id="_x0000_s1976" style="position:absolute;left:1766;top:2421;width:218;height:207" arcsize="10923f" strokecolor="red">
              <v:shadow on="t"/>
              <v:textbox style="mso-next-textbox:#_x0000_s197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1977" style="position:absolute;left:1075;top:674;width:1806;height:1747" coordorigin="2031,12629" coordsize="2831,2775">
              <v:group id="_x0000_s1978" style="position:absolute;left:2031;top:12629;width:2831;height:2775" coordorigin="2031,12629" coordsize="2831,2775">
                <v:oval id="_x0000_s1979" style="position:absolute;left:2062;top:13002;width:2475;height:2384" strokecolor="red">
                  <v:shadow on="t"/>
                </v:oval>
                <v:group id="_x0000_s1980" style="position:absolute;left:2031;top:12629;width:2831;height:2775" coordorigin="2031,12629" coordsize="2831,2775">
                  <v:group id="_x0000_s1981" style="position:absolute;left:3097;top:12629;width:1765;height:1673" coordorigin="3097,12629" coordsize="1765,1673">
                    <v:shape id="_x0000_s1982" type="#_x0000_t32" style="position:absolute;left:3277;top:12940;width:0;height:196" o:connectortype="straight" strokecolor="red" strokeweight="3pt">
                      <v:shadow on="t"/>
                    </v:shape>
                    <v:shape id="_x0000_s1983" type="#_x0000_t32" style="position:absolute;left:3672;top:13054;width:136;height:196;flip:x" o:connectortype="straight" strokecolor="red" strokeweight="3pt">
                      <v:shadow on="t"/>
                    </v:shape>
                    <v:shape id="_x0000_s1984" type="#_x0000_t32" style="position:absolute;left:4204;top:13560;width:182;height:93;flip:x" o:connectortype="straight" strokecolor="red" strokeweight="3pt">
                      <v:shadow on="t"/>
                    </v:shape>
                    <v:shape id="_x0000_s1985" type="#_x0000_t32" style="position:absolute;left:4359;top:14120;width:183;height:1;flip:x" o:connectortype="straight" strokecolor="red" strokeweight="3pt">
                      <v:shadow on="t"/>
                    </v:shape>
                    <v:roundrect id="_x0000_s1986" style="position:absolute;left:3097;top:12629;width:343;height:329" arcsize="10923f" strokecolor="red">
                      <v:shadow on="t"/>
                      <v:textbox style="mso-next-textbox:#_x0000_s198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987" style="position:absolute;left:3764;top:12807;width:343;height:329" arcsize="10923f" strokecolor="red">
                      <v:shadow on="t"/>
                      <v:textbox style="mso-next-textbox:#_x0000_s198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988" style="position:absolute;left:4342;top:13324;width:343;height:329" arcsize="10923f" strokecolor="red">
                      <v:shadow on="t"/>
                      <v:textbox style="mso-next-textbox:#_x0000_s198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989" style="position:absolute;left:4519;top:13973;width:343;height:329" arcsize="10923f" strokecolor="red">
                      <v:shadow on="t"/>
                      <v:textbox style="mso-next-textbox:#_x0000_s198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990" type="#_x0000_t32" style="position:absolute;left:4258;top:14693;width:128;height:106" o:connectortype="straight" strokecolor="red" strokeweight="4pt">
                    <v:shadow on="t"/>
                  </v:shape>
                  <v:shape id="_x0000_s1991" type="#_x0000_t32" style="position:absolute;left:3840;top:15101;width:60;height:151" o:connectortype="straight" strokecolor="red" strokeweight="4pt">
                    <v:shadow on="t"/>
                  </v:shape>
                  <v:shape id="_x0000_s1992" type="#_x0000_t32" style="position:absolute;left:3277;top:15235;width:0;height:169" o:connectortype="straight" strokecolor="red" strokeweight="4pt">
                    <v:shadow on="t"/>
                  </v:shape>
                  <v:shape id="_x0000_s1993" type="#_x0000_t32" style="position:absolute;left:2685;top:15101;width:71;height:169;flip:x" o:connectortype="straight" strokecolor="red" strokeweight="4pt">
                    <v:shadow on="t"/>
                  </v:shape>
                  <v:shape id="_x0000_s1994" type="#_x0000_t32" style="position:absolute;left:2231;top:14738;width:182;height:124;flip:x" o:connectortype="straight" strokecolor="red" strokeweight="4pt">
                    <v:shadow on="t"/>
                  </v:shape>
                  <v:shape id="_x0000_s1995" type="#_x0000_t32" style="position:absolute;left:2031;top:14183;width:200;height:0;flip:x" o:connectortype="straight" strokecolor="red" strokeweight="4pt">
                    <v:shadow on="t"/>
                  </v:shape>
                  <v:shape id="_x0000_s1996" type="#_x0000_t32" style="position:absolute;left:2749;top:13099;width:60;height:151" o:connectortype="straight" strokecolor="red" strokeweight="4pt">
                    <v:shadow on="t"/>
                  </v:shape>
                  <v:shape id="_x0000_s1997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1998" style="position:absolute;left:3200;top:14120;width:187;height:182" fillcolor="#1f497d [3215]" strokecolor="red"/>
            </v:group>
            <v:roundrect id="_x0000_s1999" style="position:absolute;left:1352;top:786;width:219;height:207" arcsize="10923f" strokecolor="red">
              <v:textbox style="mso-next-textbox:#_x0000_s199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2000" style="position:absolute;left:978;top:1106;width:218;height:207" arcsize="10923f" strokecolor="red">
              <v:textbox style="mso-next-textbox:#_x0000_s200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2001" style="position:absolute;left:2549;top:1973;width:218;height:207" arcsize="10923f" strokecolor="red">
              <v:textbox style="mso-next-textbox:#_x0000_s200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2002" style="position:absolute;left:2208;top:2315;width:219;height:207" arcsize="10923f" strokecolor="red">
              <v:textbox style="mso-next-textbox:#_x0000_s200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2003" style="position:absolute;left:1318;top:2315;width:219;height:207" arcsize="10923f" strokecolor="red">
              <v:textbox style="mso-next-textbox:#_x0000_s200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2004" style="position:absolute;left:864;top:1548;width:219;height:207" arcsize="10923f" strokecolor="red">
              <v:textbox style="mso-next-textbox:#_x0000_s200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2005" style="position:absolute;left:1029;top:2040;width:218;height:207" arcsize="10923f" strokecolor="red">
              <v:textbox style="mso-next-textbox:#_x0000_s200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16 :20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13:55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100" style="width:79.55pt;height:78.45pt;mso-position-horizontal-relative:char;mso-position-vertical-relative:line" coordorigin="864,674" coordsize="2017,1954">
            <v:roundrect id="_x0000_s3101" style="position:absolute;left:1766;top:2421;width:218;height:207" arcsize="10923f" strokecolor="red">
              <v:shadow on="t"/>
              <v:textbox style="mso-next-textbox:#_x0000_s310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102" style="position:absolute;left:1075;top:674;width:1806;height:1747" coordorigin="2031,12629" coordsize="2831,2775">
              <v:group id="_x0000_s3103" style="position:absolute;left:2031;top:12629;width:2831;height:2775" coordorigin="2031,12629" coordsize="2831,2775">
                <v:oval id="_x0000_s3104" style="position:absolute;left:2062;top:13002;width:2475;height:2384" strokecolor="red">
                  <v:shadow on="t"/>
                </v:oval>
                <v:group id="_x0000_s3105" style="position:absolute;left:2031;top:12629;width:2831;height:2775" coordorigin="2031,12629" coordsize="2831,2775">
                  <v:group id="_x0000_s3106" style="position:absolute;left:3097;top:12629;width:1765;height:1673" coordorigin="3097,12629" coordsize="1765,1673">
                    <v:shape id="_x0000_s3107" type="#_x0000_t32" style="position:absolute;left:3277;top:12940;width:0;height:196" o:connectortype="straight" strokecolor="red" strokeweight="3pt">
                      <v:shadow on="t"/>
                    </v:shape>
                    <v:shape id="_x0000_s3108" type="#_x0000_t32" style="position:absolute;left:3672;top:13054;width:136;height:196;flip:x" o:connectortype="straight" strokecolor="red" strokeweight="3pt">
                      <v:shadow on="t"/>
                    </v:shape>
                    <v:shape id="_x0000_s3109" type="#_x0000_t32" style="position:absolute;left:4204;top:13560;width:182;height:93;flip:x" o:connectortype="straight" strokecolor="red" strokeweight="3pt">
                      <v:shadow on="t"/>
                    </v:shape>
                    <v:shape id="_x0000_s3110" type="#_x0000_t32" style="position:absolute;left:4359;top:14120;width:183;height:1;flip:x" o:connectortype="straight" strokecolor="red" strokeweight="3pt">
                      <v:shadow on="t"/>
                    </v:shape>
                    <v:roundrect id="_x0000_s3111" style="position:absolute;left:3097;top:12629;width:343;height:329" arcsize="10923f" strokecolor="red">
                      <v:shadow on="t"/>
                      <v:textbox style="mso-next-textbox:#_x0000_s311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112" style="position:absolute;left:3764;top:12807;width:343;height:329" arcsize="10923f" strokecolor="red">
                      <v:shadow on="t"/>
                      <v:textbox style="mso-next-textbox:#_x0000_s311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113" style="position:absolute;left:4342;top:13324;width:343;height:329" arcsize="10923f" strokecolor="red">
                      <v:shadow on="t"/>
                      <v:textbox style="mso-next-textbox:#_x0000_s311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114" style="position:absolute;left:4519;top:13973;width:343;height:329" arcsize="10923f" strokecolor="red">
                      <v:shadow on="t"/>
                      <v:textbox style="mso-next-textbox:#_x0000_s311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115" type="#_x0000_t32" style="position:absolute;left:4258;top:14693;width:128;height:106" o:connectortype="straight" strokecolor="red" strokeweight="4pt">
                    <v:shadow on="t"/>
                  </v:shape>
                  <v:shape id="_x0000_s3116" type="#_x0000_t32" style="position:absolute;left:3840;top:15101;width:60;height:151" o:connectortype="straight" strokecolor="red" strokeweight="4pt">
                    <v:shadow on="t"/>
                  </v:shape>
                  <v:shape id="_x0000_s3117" type="#_x0000_t32" style="position:absolute;left:3277;top:15235;width:0;height:169" o:connectortype="straight" strokecolor="red" strokeweight="4pt">
                    <v:shadow on="t"/>
                  </v:shape>
                  <v:shape id="_x0000_s3118" type="#_x0000_t32" style="position:absolute;left:2685;top:15101;width:71;height:169;flip:x" o:connectortype="straight" strokecolor="red" strokeweight="4pt">
                    <v:shadow on="t"/>
                  </v:shape>
                  <v:shape id="_x0000_s3119" type="#_x0000_t32" style="position:absolute;left:2231;top:14738;width:182;height:124;flip:x" o:connectortype="straight" strokecolor="red" strokeweight="4pt">
                    <v:shadow on="t"/>
                  </v:shape>
                  <v:shape id="_x0000_s3120" type="#_x0000_t32" style="position:absolute;left:2031;top:14183;width:200;height:0;flip:x" o:connectortype="straight" strokecolor="red" strokeweight="4pt">
                    <v:shadow on="t"/>
                  </v:shape>
                  <v:shape id="_x0000_s3121" type="#_x0000_t32" style="position:absolute;left:2749;top:13099;width:60;height:151" o:connectortype="straight" strokecolor="red" strokeweight="4pt">
                    <v:shadow on="t"/>
                  </v:shape>
                  <v:shape id="_x0000_s3122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123" style="position:absolute;left:3200;top:14120;width:187;height:182" fillcolor="#1f497d [3215]" strokecolor="red"/>
            </v:group>
            <v:roundrect id="_x0000_s3124" style="position:absolute;left:1352;top:786;width:219;height:207" arcsize="10923f" strokecolor="red">
              <v:textbox style="mso-next-textbox:#_x0000_s312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125" style="position:absolute;left:978;top:1106;width:218;height:207" arcsize="10923f" strokecolor="red">
              <v:textbox style="mso-next-textbox:#_x0000_s312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126" style="position:absolute;left:2549;top:1973;width:218;height:207" arcsize="10923f" strokecolor="red">
              <v:textbox style="mso-next-textbox:#_x0000_s312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127" style="position:absolute;left:2208;top:2315;width:219;height:207" arcsize="10923f" strokecolor="red">
              <v:textbox style="mso-next-textbox:#_x0000_s312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128" style="position:absolute;left:1318;top:2315;width:219;height:207" arcsize="10923f" strokecolor="red">
              <v:textbox style="mso-next-textbox:#_x0000_s312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129" style="position:absolute;left:864;top:1548;width:219;height:207" arcsize="10923f" strokecolor="red">
              <v:textbox style="mso-next-textbox:#_x0000_s312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130" style="position:absolute;left:1029;top:2040;width:218;height:207" arcsize="10923f" strokecolor="red">
              <v:textbox style="mso-next-textbox:#_x0000_s313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2041" style="width:79.55pt;height:78.45pt;mso-position-horizontal-relative:char;mso-position-vertical-relative:line" coordorigin="864,674" coordsize="2017,1954">
            <v:roundrect id="_x0000_s2042" style="position:absolute;left:1766;top:2421;width:218;height:207" arcsize="10923f" strokecolor="red">
              <v:shadow on="t"/>
              <v:textbox style="mso-next-textbox:#_x0000_s204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2043" style="position:absolute;left:1075;top:674;width:1806;height:1747" coordorigin="2031,12629" coordsize="2831,2775">
              <v:group id="_x0000_s2044" style="position:absolute;left:2031;top:12629;width:2831;height:2775" coordorigin="2031,12629" coordsize="2831,2775">
                <v:oval id="_x0000_s2045" style="position:absolute;left:2062;top:13002;width:2475;height:2384" strokecolor="red">
                  <v:shadow on="t"/>
                </v:oval>
                <v:group id="_x0000_s2046" style="position:absolute;left:2031;top:12629;width:2831;height:2775" coordorigin="2031,12629" coordsize="2831,2775">
                  <v:group id="_x0000_s2047" style="position:absolute;left:3097;top:12629;width:1765;height:1673" coordorigin="3097,12629" coordsize="1765,1673">
                    <v:shape id="_x0000_s3072" type="#_x0000_t32" style="position:absolute;left:3277;top:12940;width:0;height:196" o:connectortype="straight" strokecolor="red" strokeweight="3pt">
                      <v:shadow on="t"/>
                    </v:shape>
                    <v:shape id="_x0000_s3073" type="#_x0000_t32" style="position:absolute;left:3672;top:13054;width:136;height:196;flip:x" o:connectortype="straight" strokecolor="red" strokeweight="3pt">
                      <v:shadow on="t"/>
                    </v:shape>
                    <v:shape id="_x0000_s3074" type="#_x0000_t32" style="position:absolute;left:4204;top:13560;width:182;height:93;flip:x" o:connectortype="straight" strokecolor="red" strokeweight="3pt">
                      <v:shadow on="t"/>
                    </v:shape>
                    <v:shape id="_x0000_s3075" type="#_x0000_t32" style="position:absolute;left:4359;top:14120;width:183;height:1;flip:x" o:connectortype="straight" strokecolor="red" strokeweight="3pt">
                      <v:shadow on="t"/>
                    </v:shape>
                    <v:roundrect id="_x0000_s3076" style="position:absolute;left:3097;top:12629;width:343;height:329" arcsize="10923f" strokecolor="red">
                      <v:shadow on="t"/>
                      <v:textbox style="mso-next-textbox:#_x0000_s307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077" style="position:absolute;left:3764;top:12807;width:343;height:329" arcsize="10923f" strokecolor="red">
                      <v:shadow on="t"/>
                      <v:textbox style="mso-next-textbox:#_x0000_s307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078" style="position:absolute;left:4342;top:13324;width:343;height:329" arcsize="10923f" strokecolor="red">
                      <v:shadow on="t"/>
                      <v:textbox style="mso-next-textbox:#_x0000_s307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079" style="position:absolute;left:4519;top:13973;width:343;height:329" arcsize="10923f" strokecolor="red">
                      <v:shadow on="t"/>
                      <v:textbox style="mso-next-textbox:#_x0000_s307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080" type="#_x0000_t32" style="position:absolute;left:4258;top:14693;width:128;height:106" o:connectortype="straight" strokecolor="red" strokeweight="4pt">
                    <v:shadow on="t"/>
                  </v:shape>
                  <v:shape id="_x0000_s3081" type="#_x0000_t32" style="position:absolute;left:3840;top:15101;width:60;height:151" o:connectortype="straight" strokecolor="red" strokeweight="4pt">
                    <v:shadow on="t"/>
                  </v:shape>
                  <v:shape id="_x0000_s3082" type="#_x0000_t32" style="position:absolute;left:3277;top:15235;width:0;height:169" o:connectortype="straight" strokecolor="red" strokeweight="4pt">
                    <v:shadow on="t"/>
                  </v:shape>
                  <v:shape id="_x0000_s3083" type="#_x0000_t32" style="position:absolute;left:2685;top:15101;width:71;height:169;flip:x" o:connectortype="straight" strokecolor="red" strokeweight="4pt">
                    <v:shadow on="t"/>
                  </v:shape>
                  <v:shape id="_x0000_s3084" type="#_x0000_t32" style="position:absolute;left:2231;top:14738;width:182;height:124;flip:x" o:connectortype="straight" strokecolor="red" strokeweight="4pt">
                    <v:shadow on="t"/>
                  </v:shape>
                  <v:shape id="_x0000_s3085" type="#_x0000_t32" style="position:absolute;left:2031;top:14183;width:200;height:0;flip:x" o:connectortype="straight" strokecolor="red" strokeweight="4pt">
                    <v:shadow on="t"/>
                  </v:shape>
                  <v:shape id="_x0000_s3086" type="#_x0000_t32" style="position:absolute;left:2749;top:13099;width:60;height:151" o:connectortype="straight" strokecolor="red" strokeweight="4pt">
                    <v:shadow on="t"/>
                  </v:shape>
                  <v:shape id="_x0000_s3087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088" style="position:absolute;left:3200;top:14120;width:187;height:182" fillcolor="#1f497d [3215]" strokecolor="red"/>
            </v:group>
            <v:roundrect id="_x0000_s3089" style="position:absolute;left:1352;top:786;width:219;height:207" arcsize="10923f" strokecolor="red">
              <v:textbox style="mso-next-textbox:#_x0000_s308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090" style="position:absolute;left:978;top:1106;width:218;height:207" arcsize="10923f" strokecolor="red">
              <v:textbox style="mso-next-textbox:#_x0000_s309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091" style="position:absolute;left:2549;top:1973;width:218;height:207" arcsize="10923f" strokecolor="red">
              <v:textbox style="mso-next-textbox:#_x0000_s309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092" style="position:absolute;left:2208;top:2315;width:219;height:207" arcsize="10923f" strokecolor="red">
              <v:textbox style="mso-next-textbox:#_x0000_s309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093" style="position:absolute;left:1318;top:2315;width:219;height:207" arcsize="10923f" strokecolor="red">
              <v:textbox style="mso-next-textbox:#_x0000_s309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094" style="position:absolute;left:864;top:1548;width:219;height:207" arcsize="10923f" strokecolor="red">
              <v:textbox style="mso-next-textbox:#_x0000_s309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095" style="position:absolute;left:1029;top:2040;width:218;height:207" arcsize="10923f" strokecolor="red">
              <v:textbox style="mso-next-textbox:#_x0000_s309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4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16:10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3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19:20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2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1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166" style="width:79.55pt;height:78.45pt;mso-position-horizontal-relative:char;mso-position-vertical-relative:line" coordorigin="864,674" coordsize="2017,1954">
            <v:roundrect id="_x0000_s3167" style="position:absolute;left:1766;top:2421;width:218;height:207" arcsize="10923f" strokecolor="red">
              <v:shadow on="t"/>
              <v:textbox style="mso-next-textbox:#_x0000_s316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168" style="position:absolute;left:1075;top:674;width:1806;height:1747" coordorigin="2031,12629" coordsize="2831,2775">
              <v:group id="_x0000_s3169" style="position:absolute;left:2031;top:12629;width:2831;height:2775" coordorigin="2031,12629" coordsize="2831,2775">
                <v:oval id="_x0000_s3170" style="position:absolute;left:2062;top:13002;width:2475;height:2384" strokecolor="red">
                  <v:shadow on="t"/>
                </v:oval>
                <v:group id="_x0000_s3171" style="position:absolute;left:2031;top:12629;width:2831;height:2775" coordorigin="2031,12629" coordsize="2831,2775">
                  <v:group id="_x0000_s3172" style="position:absolute;left:3097;top:12629;width:1765;height:1673" coordorigin="3097,12629" coordsize="1765,1673">
                    <v:shape id="_x0000_s3173" type="#_x0000_t32" style="position:absolute;left:3277;top:12940;width:0;height:196" o:connectortype="straight" strokecolor="red" strokeweight="3pt">
                      <v:shadow on="t"/>
                    </v:shape>
                    <v:shape id="_x0000_s3174" type="#_x0000_t32" style="position:absolute;left:3672;top:13054;width:136;height:196;flip:x" o:connectortype="straight" strokecolor="red" strokeweight="3pt">
                      <v:shadow on="t"/>
                    </v:shape>
                    <v:shape id="_x0000_s3175" type="#_x0000_t32" style="position:absolute;left:4204;top:13560;width:182;height:93;flip:x" o:connectortype="straight" strokecolor="red" strokeweight="3pt">
                      <v:shadow on="t"/>
                    </v:shape>
                    <v:shape id="_x0000_s3176" type="#_x0000_t32" style="position:absolute;left:4359;top:14120;width:183;height:1;flip:x" o:connectortype="straight" strokecolor="red" strokeweight="3pt">
                      <v:shadow on="t"/>
                    </v:shape>
                    <v:roundrect id="_x0000_s3177" style="position:absolute;left:3097;top:12629;width:343;height:329" arcsize="10923f" strokecolor="red">
                      <v:shadow on="t"/>
                      <v:textbox style="mso-next-textbox:#_x0000_s317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178" style="position:absolute;left:3764;top:12807;width:343;height:329" arcsize="10923f" strokecolor="red">
                      <v:shadow on="t"/>
                      <v:textbox style="mso-next-textbox:#_x0000_s317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179" style="position:absolute;left:4342;top:13324;width:343;height:329" arcsize="10923f" strokecolor="red">
                      <v:shadow on="t"/>
                      <v:textbox style="mso-next-textbox:#_x0000_s317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180" style="position:absolute;left:4519;top:13973;width:343;height:329" arcsize="10923f" strokecolor="red">
                      <v:shadow on="t"/>
                      <v:textbox style="mso-next-textbox:#_x0000_s318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181" type="#_x0000_t32" style="position:absolute;left:4258;top:14693;width:128;height:106" o:connectortype="straight" strokecolor="red" strokeweight="4pt">
                    <v:shadow on="t"/>
                  </v:shape>
                  <v:shape id="_x0000_s3182" type="#_x0000_t32" style="position:absolute;left:3840;top:15101;width:60;height:151" o:connectortype="straight" strokecolor="red" strokeweight="4pt">
                    <v:shadow on="t"/>
                  </v:shape>
                  <v:shape id="_x0000_s3183" type="#_x0000_t32" style="position:absolute;left:3277;top:15235;width:0;height:169" o:connectortype="straight" strokecolor="red" strokeweight="4pt">
                    <v:shadow on="t"/>
                  </v:shape>
                  <v:shape id="_x0000_s3184" type="#_x0000_t32" style="position:absolute;left:2685;top:15101;width:71;height:169;flip:x" o:connectortype="straight" strokecolor="red" strokeweight="4pt">
                    <v:shadow on="t"/>
                  </v:shape>
                  <v:shape id="_x0000_s3185" type="#_x0000_t32" style="position:absolute;left:2231;top:14738;width:182;height:124;flip:x" o:connectortype="straight" strokecolor="red" strokeweight="4pt">
                    <v:shadow on="t"/>
                  </v:shape>
                  <v:shape id="_x0000_s3186" type="#_x0000_t32" style="position:absolute;left:2031;top:14183;width:200;height:0;flip:x" o:connectortype="straight" strokecolor="red" strokeweight="4pt">
                    <v:shadow on="t"/>
                  </v:shape>
                  <v:shape id="_x0000_s3187" type="#_x0000_t32" style="position:absolute;left:2749;top:13099;width:60;height:151" o:connectortype="straight" strokecolor="red" strokeweight="4pt">
                    <v:shadow on="t"/>
                  </v:shape>
                  <v:shape id="_x0000_s3188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189" style="position:absolute;left:3200;top:14120;width:187;height:182" fillcolor="#1f497d [3215]" strokecolor="red"/>
            </v:group>
            <v:roundrect id="_x0000_s3190" style="position:absolute;left:1352;top:786;width:219;height:207" arcsize="10923f" strokecolor="red">
              <v:textbox style="mso-next-textbox:#_x0000_s319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191" style="position:absolute;left:978;top:1106;width:218;height:207" arcsize="10923f" strokecolor="red">
              <v:textbox style="mso-next-textbox:#_x0000_s319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192" style="position:absolute;left:2549;top:1973;width:218;height:207" arcsize="10923f" strokecolor="red">
              <v:textbox style="mso-next-textbox:#_x0000_s319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193" style="position:absolute;left:2208;top:2315;width:219;height:207" arcsize="10923f" strokecolor="red">
              <v:textbox style="mso-next-textbox:#_x0000_s319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194" style="position:absolute;left:1318;top:2315;width:219;height:207" arcsize="10923f" strokecolor="red">
              <v:textbox style="mso-next-textbox:#_x0000_s319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195" style="position:absolute;left:864;top:1548;width:219;height:207" arcsize="10923f" strokecolor="red">
              <v:textbox style="mso-next-textbox:#_x0000_s319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196" style="position:absolute;left:1029;top:2040;width:218;height:207" arcsize="10923f" strokecolor="red">
              <v:textbox style="mso-next-textbox:#_x0000_s319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131" style="width:79.55pt;height:78.45pt;mso-position-horizontal-relative:char;mso-position-vertical-relative:line" coordorigin="864,674" coordsize="2017,1954">
            <v:roundrect id="_x0000_s3132" style="position:absolute;left:1766;top:2421;width:218;height:207" arcsize="10923f" strokecolor="red">
              <v:shadow on="t"/>
              <v:textbox style="mso-next-textbox:#_x0000_s313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133" style="position:absolute;left:1075;top:674;width:1806;height:1747" coordorigin="2031,12629" coordsize="2831,2775">
              <v:group id="_x0000_s3134" style="position:absolute;left:2031;top:12629;width:2831;height:2775" coordorigin="2031,12629" coordsize="2831,2775">
                <v:oval id="_x0000_s3135" style="position:absolute;left:2062;top:13002;width:2475;height:2384" strokecolor="red">
                  <v:shadow on="t"/>
                </v:oval>
                <v:group id="_x0000_s3136" style="position:absolute;left:2031;top:12629;width:2831;height:2775" coordorigin="2031,12629" coordsize="2831,2775">
                  <v:group id="_x0000_s3137" style="position:absolute;left:3097;top:12629;width:1765;height:1673" coordorigin="3097,12629" coordsize="1765,1673">
                    <v:shape id="_x0000_s3138" type="#_x0000_t32" style="position:absolute;left:3277;top:12940;width:0;height:196" o:connectortype="straight" strokecolor="red" strokeweight="3pt">
                      <v:shadow on="t"/>
                    </v:shape>
                    <v:shape id="_x0000_s3139" type="#_x0000_t32" style="position:absolute;left:3672;top:13054;width:136;height:196;flip:x" o:connectortype="straight" strokecolor="red" strokeweight="3pt">
                      <v:shadow on="t"/>
                    </v:shape>
                    <v:shape id="_x0000_s3140" type="#_x0000_t32" style="position:absolute;left:4204;top:13560;width:182;height:93;flip:x" o:connectortype="straight" strokecolor="red" strokeweight="3pt">
                      <v:shadow on="t"/>
                    </v:shape>
                    <v:shape id="_x0000_s3141" type="#_x0000_t32" style="position:absolute;left:4359;top:14120;width:183;height:1;flip:x" o:connectortype="straight" strokecolor="red" strokeweight="3pt">
                      <v:shadow on="t"/>
                    </v:shape>
                    <v:roundrect id="_x0000_s3142" style="position:absolute;left:3097;top:12629;width:343;height:329" arcsize="10923f" strokecolor="red">
                      <v:shadow on="t"/>
                      <v:textbox style="mso-next-textbox:#_x0000_s314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143" style="position:absolute;left:3764;top:12807;width:343;height:329" arcsize="10923f" strokecolor="red">
                      <v:shadow on="t"/>
                      <v:textbox style="mso-next-textbox:#_x0000_s314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144" style="position:absolute;left:4342;top:13324;width:343;height:329" arcsize="10923f" strokecolor="red">
                      <v:shadow on="t"/>
                      <v:textbox style="mso-next-textbox:#_x0000_s314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145" style="position:absolute;left:4519;top:13973;width:343;height:329" arcsize="10923f" strokecolor="red">
                      <v:shadow on="t"/>
                      <v:textbox style="mso-next-textbox:#_x0000_s314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146" type="#_x0000_t32" style="position:absolute;left:4258;top:14693;width:128;height:106" o:connectortype="straight" strokecolor="red" strokeweight="4pt">
                    <v:shadow on="t"/>
                  </v:shape>
                  <v:shape id="_x0000_s3147" type="#_x0000_t32" style="position:absolute;left:3840;top:15101;width:60;height:151" o:connectortype="straight" strokecolor="red" strokeweight="4pt">
                    <v:shadow on="t"/>
                  </v:shape>
                  <v:shape id="_x0000_s3148" type="#_x0000_t32" style="position:absolute;left:3277;top:15235;width:0;height:169" o:connectortype="straight" strokecolor="red" strokeweight="4pt">
                    <v:shadow on="t"/>
                  </v:shape>
                  <v:shape id="_x0000_s3149" type="#_x0000_t32" style="position:absolute;left:2685;top:15101;width:71;height:169;flip:x" o:connectortype="straight" strokecolor="red" strokeweight="4pt">
                    <v:shadow on="t"/>
                  </v:shape>
                  <v:shape id="_x0000_s3150" type="#_x0000_t32" style="position:absolute;left:2231;top:14738;width:182;height:124;flip:x" o:connectortype="straight" strokecolor="red" strokeweight="4pt">
                    <v:shadow on="t"/>
                  </v:shape>
                  <v:shape id="_x0000_s3151" type="#_x0000_t32" style="position:absolute;left:2031;top:14183;width:200;height:0;flip:x" o:connectortype="straight" strokecolor="red" strokeweight="4pt">
                    <v:shadow on="t"/>
                  </v:shape>
                  <v:shape id="_x0000_s3152" type="#_x0000_t32" style="position:absolute;left:2749;top:13099;width:60;height:151" o:connectortype="straight" strokecolor="red" strokeweight="4pt">
                    <v:shadow on="t"/>
                  </v:shape>
                  <v:shape id="_x0000_s3153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154" style="position:absolute;left:3200;top:14120;width:187;height:182" fillcolor="#1f497d [3215]" strokecolor="red"/>
            </v:group>
            <v:roundrect id="_x0000_s3155" style="position:absolute;left:1352;top:786;width:219;height:207" arcsize="10923f" strokecolor="red">
              <v:textbox style="mso-next-textbox:#_x0000_s315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156" style="position:absolute;left:978;top:1106;width:218;height:207" arcsize="10923f" strokecolor="red">
              <v:textbox style="mso-next-textbox:#_x0000_s315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157" style="position:absolute;left:2549;top:1973;width:218;height:207" arcsize="10923f" strokecolor="red">
              <v:textbox style="mso-next-textbox:#_x0000_s315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158" style="position:absolute;left:2208;top:2315;width:219;height:207" arcsize="10923f" strokecolor="red">
              <v:textbox style="mso-next-textbox:#_x0000_s315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159" style="position:absolute;left:1318;top:2315;width:219;height:207" arcsize="10923f" strokecolor="red">
              <v:textbox style="mso-next-textbox:#_x0000_s315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160" style="position:absolute;left:864;top:1548;width:219;height:207" arcsize="10923f" strokecolor="red">
              <v:textbox style="mso-next-textbox:#_x0000_s316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161" style="position:absolute;left:1029;top:2040;width:218;height:207" arcsize="10923f" strokecolor="red">
              <v:textbox style="mso-next-textbox:#_x0000_s316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30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15 :40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9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17:45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8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7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232" style="width:79.55pt;height:78.45pt;mso-position-horizontal-relative:char;mso-position-vertical-relative:line" coordorigin="864,674" coordsize="2017,1954">
            <v:roundrect id="_x0000_s3233" style="position:absolute;left:1766;top:2421;width:218;height:207" arcsize="10923f" strokecolor="red">
              <v:shadow on="t"/>
              <v:textbox style="mso-next-textbox:#_x0000_s323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234" style="position:absolute;left:1075;top:674;width:1806;height:1747" coordorigin="2031,12629" coordsize="2831,2775">
              <v:group id="_x0000_s3235" style="position:absolute;left:2031;top:12629;width:2831;height:2775" coordorigin="2031,12629" coordsize="2831,2775">
                <v:oval id="_x0000_s3236" style="position:absolute;left:2062;top:13002;width:2475;height:2384" strokecolor="red">
                  <v:shadow on="t"/>
                </v:oval>
                <v:group id="_x0000_s3237" style="position:absolute;left:2031;top:12629;width:2831;height:2775" coordorigin="2031,12629" coordsize="2831,2775">
                  <v:group id="_x0000_s3238" style="position:absolute;left:3097;top:12629;width:1765;height:1673" coordorigin="3097,12629" coordsize="1765,1673">
                    <v:shape id="_x0000_s3239" type="#_x0000_t32" style="position:absolute;left:3277;top:12940;width:0;height:196" o:connectortype="straight" strokecolor="red" strokeweight="3pt">
                      <v:shadow on="t"/>
                    </v:shape>
                    <v:shape id="_x0000_s3240" type="#_x0000_t32" style="position:absolute;left:3672;top:13054;width:136;height:196;flip:x" o:connectortype="straight" strokecolor="red" strokeweight="3pt">
                      <v:shadow on="t"/>
                    </v:shape>
                    <v:shape id="_x0000_s3241" type="#_x0000_t32" style="position:absolute;left:4204;top:13560;width:182;height:93;flip:x" o:connectortype="straight" strokecolor="red" strokeweight="3pt">
                      <v:shadow on="t"/>
                    </v:shape>
                    <v:shape id="_x0000_s3242" type="#_x0000_t32" style="position:absolute;left:4359;top:14120;width:183;height:1;flip:x" o:connectortype="straight" strokecolor="red" strokeweight="3pt">
                      <v:shadow on="t"/>
                    </v:shape>
                    <v:roundrect id="_x0000_s3243" style="position:absolute;left:3097;top:12629;width:343;height:329" arcsize="10923f" strokecolor="red">
                      <v:shadow on="t"/>
                      <v:textbox style="mso-next-textbox:#_x0000_s324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244" style="position:absolute;left:3764;top:12807;width:343;height:329" arcsize="10923f" strokecolor="red">
                      <v:shadow on="t"/>
                      <v:textbox style="mso-next-textbox:#_x0000_s324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245" style="position:absolute;left:4342;top:13324;width:343;height:329" arcsize="10923f" strokecolor="red">
                      <v:shadow on="t"/>
                      <v:textbox style="mso-next-textbox:#_x0000_s324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246" style="position:absolute;left:4519;top:13973;width:343;height:329" arcsize="10923f" strokecolor="red">
                      <v:shadow on="t"/>
                      <v:textbox style="mso-next-textbox:#_x0000_s324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247" type="#_x0000_t32" style="position:absolute;left:4258;top:14693;width:128;height:106" o:connectortype="straight" strokecolor="red" strokeweight="4pt">
                    <v:shadow on="t"/>
                  </v:shape>
                  <v:shape id="_x0000_s3248" type="#_x0000_t32" style="position:absolute;left:3840;top:15101;width:60;height:151" o:connectortype="straight" strokecolor="red" strokeweight="4pt">
                    <v:shadow on="t"/>
                  </v:shape>
                  <v:shape id="_x0000_s3249" type="#_x0000_t32" style="position:absolute;left:3277;top:15235;width:0;height:169" o:connectortype="straight" strokecolor="red" strokeweight="4pt">
                    <v:shadow on="t"/>
                  </v:shape>
                  <v:shape id="_x0000_s3250" type="#_x0000_t32" style="position:absolute;left:2685;top:15101;width:71;height:169;flip:x" o:connectortype="straight" strokecolor="red" strokeweight="4pt">
                    <v:shadow on="t"/>
                  </v:shape>
                  <v:shape id="_x0000_s3251" type="#_x0000_t32" style="position:absolute;left:2231;top:14738;width:182;height:124;flip:x" o:connectortype="straight" strokecolor="red" strokeweight="4pt">
                    <v:shadow on="t"/>
                  </v:shape>
                  <v:shape id="_x0000_s3252" type="#_x0000_t32" style="position:absolute;left:2031;top:14183;width:200;height:0;flip:x" o:connectortype="straight" strokecolor="red" strokeweight="4pt">
                    <v:shadow on="t"/>
                  </v:shape>
                  <v:shape id="_x0000_s3253" type="#_x0000_t32" style="position:absolute;left:2749;top:13099;width:60;height:151" o:connectortype="straight" strokecolor="red" strokeweight="4pt">
                    <v:shadow on="t"/>
                  </v:shape>
                  <v:shape id="_x0000_s3254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255" style="position:absolute;left:3200;top:14120;width:187;height:182" fillcolor="#1f497d [3215]" strokecolor="red"/>
            </v:group>
            <v:roundrect id="_x0000_s3256" style="position:absolute;left:1352;top:786;width:219;height:207" arcsize="10923f" strokecolor="red">
              <v:textbox style="mso-next-textbox:#_x0000_s325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257" style="position:absolute;left:978;top:1106;width:218;height:207" arcsize="10923f" strokecolor="red">
              <v:textbox style="mso-next-textbox:#_x0000_s325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258" style="position:absolute;left:2549;top:1973;width:218;height:207" arcsize="10923f" strokecolor="red">
              <v:textbox style="mso-next-textbox:#_x0000_s325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259" style="position:absolute;left:2208;top:2315;width:219;height:207" arcsize="10923f" strokecolor="red">
              <v:textbox style="mso-next-textbox:#_x0000_s325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260" style="position:absolute;left:1318;top:2315;width:219;height:207" arcsize="10923f" strokecolor="red">
              <v:textbox style="mso-next-textbox:#_x0000_s326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261" style="position:absolute;left:864;top:1548;width:219;height:207" arcsize="10923f" strokecolor="red">
              <v:textbox style="mso-next-textbox:#_x0000_s326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262" style="position:absolute;left:1029;top:2040;width:218;height:207" arcsize="10923f" strokecolor="red">
              <v:textbox style="mso-next-textbox:#_x0000_s326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197" style="width:79.55pt;height:78.45pt;mso-position-horizontal-relative:char;mso-position-vertical-relative:line" coordorigin="864,674" coordsize="2017,1954">
            <v:roundrect id="_x0000_s3198" style="position:absolute;left:1766;top:2421;width:218;height:207" arcsize="10923f" strokecolor="red">
              <v:shadow on="t"/>
              <v:textbox style="mso-next-textbox:#_x0000_s319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199" style="position:absolute;left:1075;top:674;width:1806;height:1747" coordorigin="2031,12629" coordsize="2831,2775">
              <v:group id="_x0000_s3200" style="position:absolute;left:2031;top:12629;width:2831;height:2775" coordorigin="2031,12629" coordsize="2831,2775">
                <v:oval id="_x0000_s3201" style="position:absolute;left:2062;top:13002;width:2475;height:2384" strokecolor="red">
                  <v:shadow on="t"/>
                </v:oval>
                <v:group id="_x0000_s3202" style="position:absolute;left:2031;top:12629;width:2831;height:2775" coordorigin="2031,12629" coordsize="2831,2775">
                  <v:group id="_x0000_s3203" style="position:absolute;left:3097;top:12629;width:1765;height:1673" coordorigin="3097,12629" coordsize="1765,1673">
                    <v:shape id="_x0000_s3204" type="#_x0000_t32" style="position:absolute;left:3277;top:12940;width:0;height:196" o:connectortype="straight" strokecolor="red" strokeweight="3pt">
                      <v:shadow on="t"/>
                    </v:shape>
                    <v:shape id="_x0000_s3205" type="#_x0000_t32" style="position:absolute;left:3672;top:13054;width:136;height:196;flip:x" o:connectortype="straight" strokecolor="red" strokeweight="3pt">
                      <v:shadow on="t"/>
                    </v:shape>
                    <v:shape id="_x0000_s3206" type="#_x0000_t32" style="position:absolute;left:4204;top:13560;width:182;height:93;flip:x" o:connectortype="straight" strokecolor="red" strokeweight="3pt">
                      <v:shadow on="t"/>
                    </v:shape>
                    <v:shape id="_x0000_s3207" type="#_x0000_t32" style="position:absolute;left:4359;top:14120;width:183;height:1;flip:x" o:connectortype="straight" strokecolor="red" strokeweight="3pt">
                      <v:shadow on="t"/>
                    </v:shape>
                    <v:roundrect id="_x0000_s3208" style="position:absolute;left:3097;top:12629;width:343;height:329" arcsize="10923f" strokecolor="red">
                      <v:shadow on="t"/>
                      <v:textbox style="mso-next-textbox:#_x0000_s320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209" style="position:absolute;left:3764;top:12807;width:343;height:329" arcsize="10923f" strokecolor="red">
                      <v:shadow on="t"/>
                      <v:textbox style="mso-next-textbox:#_x0000_s320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210" style="position:absolute;left:4342;top:13324;width:343;height:329" arcsize="10923f" strokecolor="red">
                      <v:shadow on="t"/>
                      <v:textbox style="mso-next-textbox:#_x0000_s321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211" style="position:absolute;left:4519;top:13973;width:343;height:329" arcsize="10923f" strokecolor="red">
                      <v:shadow on="t"/>
                      <v:textbox style="mso-next-textbox:#_x0000_s321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212" type="#_x0000_t32" style="position:absolute;left:4258;top:14693;width:128;height:106" o:connectortype="straight" strokecolor="red" strokeweight="4pt">
                    <v:shadow on="t"/>
                  </v:shape>
                  <v:shape id="_x0000_s3213" type="#_x0000_t32" style="position:absolute;left:3840;top:15101;width:60;height:151" o:connectortype="straight" strokecolor="red" strokeweight="4pt">
                    <v:shadow on="t"/>
                  </v:shape>
                  <v:shape id="_x0000_s3214" type="#_x0000_t32" style="position:absolute;left:3277;top:15235;width:0;height:169" o:connectortype="straight" strokecolor="red" strokeweight="4pt">
                    <v:shadow on="t"/>
                  </v:shape>
                  <v:shape id="_x0000_s3215" type="#_x0000_t32" style="position:absolute;left:2685;top:15101;width:71;height:169;flip:x" o:connectortype="straight" strokecolor="red" strokeweight="4pt">
                    <v:shadow on="t"/>
                  </v:shape>
                  <v:shape id="_x0000_s3216" type="#_x0000_t32" style="position:absolute;left:2231;top:14738;width:182;height:124;flip:x" o:connectortype="straight" strokecolor="red" strokeweight="4pt">
                    <v:shadow on="t"/>
                  </v:shape>
                  <v:shape id="_x0000_s3217" type="#_x0000_t32" style="position:absolute;left:2031;top:14183;width:200;height:0;flip:x" o:connectortype="straight" strokecolor="red" strokeweight="4pt">
                    <v:shadow on="t"/>
                  </v:shape>
                  <v:shape id="_x0000_s3218" type="#_x0000_t32" style="position:absolute;left:2749;top:13099;width:60;height:151" o:connectortype="straight" strokecolor="red" strokeweight="4pt">
                    <v:shadow on="t"/>
                  </v:shape>
                  <v:shape id="_x0000_s3219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220" style="position:absolute;left:3200;top:14120;width:187;height:182" fillcolor="#1f497d [3215]" strokecolor="red"/>
            </v:group>
            <v:roundrect id="_x0000_s3221" style="position:absolute;left:1352;top:786;width:219;height:207" arcsize="10923f" strokecolor="red">
              <v:textbox style="mso-next-textbox:#_x0000_s322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222" style="position:absolute;left:978;top:1106;width:218;height:207" arcsize="10923f" strokecolor="red">
              <v:textbox style="mso-next-textbox:#_x0000_s322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223" style="position:absolute;left:2549;top:1973;width:218;height:207" arcsize="10923f" strokecolor="red">
              <v:textbox style="mso-next-textbox:#_x0000_s322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224" style="position:absolute;left:2208;top:2315;width:219;height:207" arcsize="10923f" strokecolor="red">
              <v:textbox style="mso-next-textbox:#_x0000_s322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225" style="position:absolute;left:1318;top:2315;width:219;height:207" arcsize="10923f" strokecolor="red">
              <v:textbox style="mso-next-textbox:#_x0000_s322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226" style="position:absolute;left:864;top:1548;width:219;height:207" arcsize="10923f" strokecolor="red">
              <v:textbox style="mso-next-textbox:#_x0000_s322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227" style="position:absolute;left:1029;top:2040;width:218;height:207" arcsize="10923f" strokecolor="red">
              <v:textbox style="mso-next-textbox:#_x0000_s322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6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22:35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5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22:45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4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3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298" style="width:79.55pt;height:78.45pt;mso-position-horizontal-relative:char;mso-position-vertical-relative:line" coordorigin="864,674" coordsize="2017,1954">
            <v:roundrect id="_x0000_s3299" style="position:absolute;left:1766;top:2421;width:218;height:207" arcsize="10923f" strokecolor="red">
              <v:shadow on="t"/>
              <v:textbox style="mso-next-textbox:#_x0000_s329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300" style="position:absolute;left:1075;top:674;width:1806;height:1747" coordorigin="2031,12629" coordsize="2831,2775">
              <v:group id="_x0000_s3301" style="position:absolute;left:2031;top:12629;width:2831;height:2775" coordorigin="2031,12629" coordsize="2831,2775">
                <v:oval id="_x0000_s3302" style="position:absolute;left:2062;top:13002;width:2475;height:2384" strokecolor="red">
                  <v:shadow on="t"/>
                </v:oval>
                <v:group id="_x0000_s3303" style="position:absolute;left:2031;top:12629;width:2831;height:2775" coordorigin="2031,12629" coordsize="2831,2775">
                  <v:group id="_x0000_s3304" style="position:absolute;left:3097;top:12629;width:1765;height:1673" coordorigin="3097,12629" coordsize="1765,1673">
                    <v:shape id="_x0000_s3305" type="#_x0000_t32" style="position:absolute;left:3277;top:12940;width:0;height:196" o:connectortype="straight" strokecolor="red" strokeweight="3pt">
                      <v:shadow on="t"/>
                    </v:shape>
                    <v:shape id="_x0000_s3306" type="#_x0000_t32" style="position:absolute;left:3672;top:13054;width:136;height:196;flip:x" o:connectortype="straight" strokecolor="red" strokeweight="3pt">
                      <v:shadow on="t"/>
                    </v:shape>
                    <v:shape id="_x0000_s3307" type="#_x0000_t32" style="position:absolute;left:4204;top:13560;width:182;height:93;flip:x" o:connectortype="straight" strokecolor="red" strokeweight="3pt">
                      <v:shadow on="t"/>
                    </v:shape>
                    <v:shape id="_x0000_s3308" type="#_x0000_t32" style="position:absolute;left:4359;top:14120;width:183;height:1;flip:x" o:connectortype="straight" strokecolor="red" strokeweight="3pt">
                      <v:shadow on="t"/>
                    </v:shape>
                    <v:roundrect id="_x0000_s3309" style="position:absolute;left:3097;top:12629;width:343;height:329" arcsize="10923f" strokecolor="red">
                      <v:shadow on="t"/>
                      <v:textbox style="mso-next-textbox:#_x0000_s3309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310" style="position:absolute;left:3764;top:12807;width:343;height:329" arcsize="10923f" strokecolor="red">
                      <v:shadow on="t"/>
                      <v:textbox style="mso-next-textbox:#_x0000_s331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311" style="position:absolute;left:4342;top:13324;width:343;height:329" arcsize="10923f" strokecolor="red">
                      <v:shadow on="t"/>
                      <v:textbox style="mso-next-textbox:#_x0000_s331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312" style="position:absolute;left:4519;top:13973;width:343;height:329" arcsize="10923f" strokecolor="red">
                      <v:shadow on="t"/>
                      <v:textbox style="mso-next-textbox:#_x0000_s331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313" type="#_x0000_t32" style="position:absolute;left:4258;top:14693;width:128;height:106" o:connectortype="straight" strokecolor="red" strokeweight="4pt">
                    <v:shadow on="t"/>
                  </v:shape>
                  <v:shape id="_x0000_s3314" type="#_x0000_t32" style="position:absolute;left:3840;top:15101;width:60;height:151" o:connectortype="straight" strokecolor="red" strokeweight="4pt">
                    <v:shadow on="t"/>
                  </v:shape>
                  <v:shape id="_x0000_s3315" type="#_x0000_t32" style="position:absolute;left:3277;top:15235;width:0;height:169" o:connectortype="straight" strokecolor="red" strokeweight="4pt">
                    <v:shadow on="t"/>
                  </v:shape>
                  <v:shape id="_x0000_s3316" type="#_x0000_t32" style="position:absolute;left:2685;top:15101;width:71;height:169;flip:x" o:connectortype="straight" strokecolor="red" strokeweight="4pt">
                    <v:shadow on="t"/>
                  </v:shape>
                  <v:shape id="_x0000_s3317" type="#_x0000_t32" style="position:absolute;left:2231;top:14738;width:182;height:124;flip:x" o:connectortype="straight" strokecolor="red" strokeweight="4pt">
                    <v:shadow on="t"/>
                  </v:shape>
                  <v:shape id="_x0000_s3318" type="#_x0000_t32" style="position:absolute;left:2031;top:14183;width:200;height:0;flip:x" o:connectortype="straight" strokecolor="red" strokeweight="4pt">
                    <v:shadow on="t"/>
                  </v:shape>
                  <v:shape id="_x0000_s3319" type="#_x0000_t32" style="position:absolute;left:2749;top:13099;width:60;height:151" o:connectortype="straight" strokecolor="red" strokeweight="4pt">
                    <v:shadow on="t"/>
                  </v:shape>
                  <v:shape id="_x0000_s3320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321" style="position:absolute;left:3200;top:14120;width:187;height:182" fillcolor="#1f497d [3215]" strokecolor="red"/>
            </v:group>
            <v:roundrect id="_x0000_s3322" style="position:absolute;left:1352;top:786;width:219;height:207" arcsize="10923f" strokecolor="red">
              <v:textbox style="mso-next-textbox:#_x0000_s332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323" style="position:absolute;left:978;top:1106;width:218;height:207" arcsize="10923f" strokecolor="red">
              <v:textbox style="mso-next-textbox:#_x0000_s332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324" style="position:absolute;left:2549;top:1973;width:218;height:207" arcsize="10923f" strokecolor="red">
              <v:textbox style="mso-next-textbox:#_x0000_s332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325" style="position:absolute;left:2208;top:2315;width:219;height:207" arcsize="10923f" strokecolor="red">
              <v:textbox style="mso-next-textbox:#_x0000_s332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326" style="position:absolute;left:1318;top:2315;width:219;height:207" arcsize="10923f" strokecolor="red">
              <v:textbox style="mso-next-textbox:#_x0000_s332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327" style="position:absolute;left:864;top:1548;width:219;height:207" arcsize="10923f" strokecolor="red">
              <v:textbox style="mso-next-textbox:#_x0000_s332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328" style="position:absolute;left:1029;top:2040;width:218;height:207" arcsize="10923f" strokecolor="red">
              <v:textbox style="mso-next-textbox:#_x0000_s332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263" style="width:79.55pt;height:78.45pt;mso-position-horizontal-relative:char;mso-position-vertical-relative:line" coordorigin="864,674" coordsize="2017,1954">
            <v:roundrect id="_x0000_s3264" style="position:absolute;left:1766;top:2421;width:218;height:207" arcsize="10923f" strokecolor="red">
              <v:shadow on="t"/>
              <v:textbox style="mso-next-textbox:#_x0000_s326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265" style="position:absolute;left:1075;top:674;width:1806;height:1747" coordorigin="2031,12629" coordsize="2831,2775">
              <v:group id="_x0000_s3266" style="position:absolute;left:2031;top:12629;width:2831;height:2775" coordorigin="2031,12629" coordsize="2831,2775">
                <v:oval id="_x0000_s3267" style="position:absolute;left:2062;top:13002;width:2475;height:2384" strokecolor="red">
                  <v:shadow on="t"/>
                </v:oval>
                <v:group id="_x0000_s3268" style="position:absolute;left:2031;top:12629;width:2831;height:2775" coordorigin="2031,12629" coordsize="2831,2775">
                  <v:group id="_x0000_s3269" style="position:absolute;left:3097;top:12629;width:1765;height:1673" coordorigin="3097,12629" coordsize="1765,1673">
                    <v:shape id="_x0000_s3270" type="#_x0000_t32" style="position:absolute;left:3277;top:12940;width:0;height:196" o:connectortype="straight" strokecolor="red" strokeweight="3pt">
                      <v:shadow on="t"/>
                    </v:shape>
                    <v:shape id="_x0000_s3271" type="#_x0000_t32" style="position:absolute;left:3672;top:13054;width:136;height:196;flip:x" o:connectortype="straight" strokecolor="red" strokeweight="3pt">
                      <v:shadow on="t"/>
                    </v:shape>
                    <v:shape id="_x0000_s3272" type="#_x0000_t32" style="position:absolute;left:4204;top:13560;width:182;height:93;flip:x" o:connectortype="straight" strokecolor="red" strokeweight="3pt">
                      <v:shadow on="t"/>
                    </v:shape>
                    <v:shape id="_x0000_s3273" type="#_x0000_t32" style="position:absolute;left:4359;top:14120;width:183;height:1;flip:x" o:connectortype="straight" strokecolor="red" strokeweight="3pt">
                      <v:shadow on="t"/>
                    </v:shape>
                    <v:roundrect id="_x0000_s3274" style="position:absolute;left:3097;top:12629;width:343;height:329" arcsize="10923f" strokecolor="red">
                      <v:shadow on="t"/>
                      <v:textbox style="mso-next-textbox:#_x0000_s3274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275" style="position:absolute;left:3764;top:12807;width:343;height:329" arcsize="10923f" strokecolor="red">
                      <v:shadow on="t"/>
                      <v:textbox style="mso-next-textbox:#_x0000_s327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276" style="position:absolute;left:4342;top:13324;width:343;height:329" arcsize="10923f" strokecolor="red">
                      <v:shadow on="t"/>
                      <v:textbox style="mso-next-textbox:#_x0000_s327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277" style="position:absolute;left:4519;top:13973;width:343;height:329" arcsize="10923f" strokecolor="red">
                      <v:shadow on="t"/>
                      <v:textbox style="mso-next-textbox:#_x0000_s327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278" type="#_x0000_t32" style="position:absolute;left:4258;top:14693;width:128;height:106" o:connectortype="straight" strokecolor="red" strokeweight="4pt">
                    <v:shadow on="t"/>
                  </v:shape>
                  <v:shape id="_x0000_s3279" type="#_x0000_t32" style="position:absolute;left:3840;top:15101;width:60;height:151" o:connectortype="straight" strokecolor="red" strokeweight="4pt">
                    <v:shadow on="t"/>
                  </v:shape>
                  <v:shape id="_x0000_s3280" type="#_x0000_t32" style="position:absolute;left:3277;top:15235;width:0;height:169" o:connectortype="straight" strokecolor="red" strokeweight="4pt">
                    <v:shadow on="t"/>
                  </v:shape>
                  <v:shape id="_x0000_s3281" type="#_x0000_t32" style="position:absolute;left:2685;top:15101;width:71;height:169;flip:x" o:connectortype="straight" strokecolor="red" strokeweight="4pt">
                    <v:shadow on="t"/>
                  </v:shape>
                  <v:shape id="_x0000_s3282" type="#_x0000_t32" style="position:absolute;left:2231;top:14738;width:182;height:124;flip:x" o:connectortype="straight" strokecolor="red" strokeweight="4pt">
                    <v:shadow on="t"/>
                  </v:shape>
                  <v:shape id="_x0000_s3283" type="#_x0000_t32" style="position:absolute;left:2031;top:14183;width:200;height:0;flip:x" o:connectortype="straight" strokecolor="red" strokeweight="4pt">
                    <v:shadow on="t"/>
                  </v:shape>
                  <v:shape id="_x0000_s3284" type="#_x0000_t32" style="position:absolute;left:2749;top:13099;width:60;height:151" o:connectortype="straight" strokecolor="red" strokeweight="4pt">
                    <v:shadow on="t"/>
                  </v:shape>
                  <v:shape id="_x0000_s3285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286" style="position:absolute;left:3200;top:14120;width:187;height:182" fillcolor="#1f497d [3215]" strokecolor="red"/>
            </v:group>
            <v:roundrect id="_x0000_s3287" style="position:absolute;left:1352;top:786;width:219;height:207" arcsize="10923f" strokecolor="red">
              <v:textbox style="mso-next-textbox:#_x0000_s328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288" style="position:absolute;left:978;top:1106;width:218;height:207" arcsize="10923f" strokecolor="red">
              <v:textbox style="mso-next-textbox:#_x0000_s328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289" style="position:absolute;left:2549;top:1973;width:218;height:207" arcsize="10923f" strokecolor="red">
              <v:textbox style="mso-next-textbox:#_x0000_s328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290" style="position:absolute;left:2208;top:2315;width:219;height:207" arcsize="10923f" strokecolor="red">
              <v:textbox style="mso-next-textbox:#_x0000_s329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291" style="position:absolute;left:1318;top:2315;width:219;height:207" arcsize="10923f" strokecolor="red">
              <v:textbox style="mso-next-textbox:#_x0000_s329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292" style="position:absolute;left:864;top:1548;width:219;height:207" arcsize="10923f" strokecolor="red">
              <v:textbox style="mso-next-textbox:#_x0000_s329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293" style="position:absolute;left:1029;top:2040;width:218;height:207" arcsize="10923f" strokecolor="red">
              <v:textbox style="mso-next-textbox:#_x0000_s329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2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23:50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1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23:25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Pr="00AD6DE9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20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19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364" style="width:79.55pt;height:78.45pt;mso-position-horizontal-relative:char;mso-position-vertical-relative:line" coordorigin="864,674" coordsize="2017,1954">
            <v:roundrect id="_x0000_s3365" style="position:absolute;left:1766;top:2421;width:218;height:207" arcsize="10923f" strokecolor="red">
              <v:shadow on="t"/>
              <v:textbox style="mso-next-textbox:#_x0000_s336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366" style="position:absolute;left:1075;top:674;width:1806;height:1747" coordorigin="2031,12629" coordsize="2831,2775">
              <v:group id="_x0000_s3367" style="position:absolute;left:2031;top:12629;width:2831;height:2775" coordorigin="2031,12629" coordsize="2831,2775">
                <v:oval id="_x0000_s3368" style="position:absolute;left:2062;top:13002;width:2475;height:2384" strokecolor="red">
                  <v:shadow on="t"/>
                </v:oval>
                <v:group id="_x0000_s3369" style="position:absolute;left:2031;top:12629;width:2831;height:2775" coordorigin="2031,12629" coordsize="2831,2775">
                  <v:group id="_x0000_s3370" style="position:absolute;left:3097;top:12629;width:1765;height:1673" coordorigin="3097,12629" coordsize="1765,1673">
                    <v:shape id="_x0000_s3371" type="#_x0000_t32" style="position:absolute;left:3277;top:12940;width:0;height:196" o:connectortype="straight" strokecolor="red" strokeweight="3pt">
                      <v:shadow on="t"/>
                    </v:shape>
                    <v:shape id="_x0000_s3372" type="#_x0000_t32" style="position:absolute;left:3672;top:13054;width:136;height:196;flip:x" o:connectortype="straight" strokecolor="red" strokeweight="3pt">
                      <v:shadow on="t"/>
                    </v:shape>
                    <v:shape id="_x0000_s3373" type="#_x0000_t32" style="position:absolute;left:4204;top:13560;width:182;height:93;flip:x" o:connectortype="straight" strokecolor="red" strokeweight="3pt">
                      <v:shadow on="t"/>
                    </v:shape>
                    <v:shape id="_x0000_s3374" type="#_x0000_t32" style="position:absolute;left:4359;top:14120;width:183;height:1;flip:x" o:connectortype="straight" strokecolor="red" strokeweight="3pt">
                      <v:shadow on="t"/>
                    </v:shape>
                    <v:roundrect id="_x0000_s3375" style="position:absolute;left:3097;top:12629;width:343;height:329" arcsize="10923f" strokecolor="red">
                      <v:shadow on="t"/>
                      <v:textbox style="mso-next-textbox:#_x0000_s3375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376" style="position:absolute;left:3764;top:12807;width:343;height:329" arcsize="10923f" strokecolor="red">
                      <v:shadow on="t"/>
                      <v:textbox style="mso-next-textbox:#_x0000_s3376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377" style="position:absolute;left:4342;top:13324;width:343;height:329" arcsize="10923f" strokecolor="red">
                      <v:shadow on="t"/>
                      <v:textbox style="mso-next-textbox:#_x0000_s3377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378" style="position:absolute;left:4519;top:13973;width:343;height:329" arcsize="10923f" strokecolor="red">
                      <v:shadow on="t"/>
                      <v:textbox style="mso-next-textbox:#_x0000_s3378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379" type="#_x0000_t32" style="position:absolute;left:4258;top:14693;width:128;height:106" o:connectortype="straight" strokecolor="red" strokeweight="4pt">
                    <v:shadow on="t"/>
                  </v:shape>
                  <v:shape id="_x0000_s3380" type="#_x0000_t32" style="position:absolute;left:3840;top:15101;width:60;height:151" o:connectortype="straight" strokecolor="red" strokeweight="4pt">
                    <v:shadow on="t"/>
                  </v:shape>
                  <v:shape id="_x0000_s3381" type="#_x0000_t32" style="position:absolute;left:3277;top:15235;width:0;height:169" o:connectortype="straight" strokecolor="red" strokeweight="4pt">
                    <v:shadow on="t"/>
                  </v:shape>
                  <v:shape id="_x0000_s3382" type="#_x0000_t32" style="position:absolute;left:2685;top:15101;width:71;height:169;flip:x" o:connectortype="straight" strokecolor="red" strokeweight="4pt">
                    <v:shadow on="t"/>
                  </v:shape>
                  <v:shape id="_x0000_s3383" type="#_x0000_t32" style="position:absolute;left:2231;top:14738;width:182;height:124;flip:x" o:connectortype="straight" strokecolor="red" strokeweight="4pt">
                    <v:shadow on="t"/>
                  </v:shape>
                  <v:shape id="_x0000_s3384" type="#_x0000_t32" style="position:absolute;left:2031;top:14183;width:200;height:0;flip:x" o:connectortype="straight" strokecolor="red" strokeweight="4pt">
                    <v:shadow on="t"/>
                  </v:shape>
                  <v:shape id="_x0000_s3385" type="#_x0000_t32" style="position:absolute;left:2749;top:13099;width:60;height:151" o:connectortype="straight" strokecolor="red" strokeweight="4pt">
                    <v:shadow on="t"/>
                  </v:shape>
                  <v:shape id="_x0000_s3386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387" style="position:absolute;left:3200;top:14120;width:187;height:182" fillcolor="#1f497d [3215]" strokecolor="red"/>
            </v:group>
            <v:roundrect id="_x0000_s3388" style="position:absolute;left:1352;top:786;width:219;height:207" arcsize="10923f" strokecolor="red">
              <v:textbox style="mso-next-textbox:#_x0000_s338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389" style="position:absolute;left:978;top:1106;width:218;height:207" arcsize="10923f" strokecolor="red">
              <v:textbox style="mso-next-textbox:#_x0000_s338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390" style="position:absolute;left:2549;top:1973;width:218;height:207" arcsize="10923f" strokecolor="red">
              <v:textbox style="mso-next-textbox:#_x0000_s339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391" style="position:absolute;left:2208;top:2315;width:219;height:207" arcsize="10923f" strokecolor="red">
              <v:textbox style="mso-next-textbox:#_x0000_s3391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392" style="position:absolute;left:1318;top:2315;width:219;height:207" arcsize="10923f" strokecolor="red">
              <v:textbox style="mso-next-textbox:#_x0000_s3392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393" style="position:absolute;left:864;top:1548;width:219;height:207" arcsize="10923f" strokecolor="red">
              <v:textbox style="mso-next-textbox:#_x0000_s339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394" style="position:absolute;left:1029;top:2040;width:218;height:207" arcsize="10923f" strokecolor="red">
              <v:textbox style="mso-next-textbox:#_x0000_s339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3329" style="width:79.55pt;height:78.45pt;mso-position-horizontal-relative:char;mso-position-vertical-relative:line" coordorigin="864,674" coordsize="2017,1954">
            <v:roundrect id="_x0000_s3330" style="position:absolute;left:1766;top:2421;width:218;height:207" arcsize="10923f" strokecolor="red">
              <v:shadow on="t"/>
              <v:textbox style="mso-next-textbox:#_x0000_s3330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6</w:t>
                    </w:r>
                  </w:p>
                </w:txbxContent>
              </v:textbox>
            </v:roundrect>
            <v:group id="_x0000_s3331" style="position:absolute;left:1075;top:674;width:1806;height:1747" coordorigin="2031,12629" coordsize="2831,2775">
              <v:group id="_x0000_s3332" style="position:absolute;left:2031;top:12629;width:2831;height:2775" coordorigin="2031,12629" coordsize="2831,2775">
                <v:oval id="_x0000_s3333" style="position:absolute;left:2062;top:13002;width:2475;height:2384" strokecolor="red">
                  <v:shadow on="t"/>
                </v:oval>
                <v:group id="_x0000_s3334" style="position:absolute;left:2031;top:12629;width:2831;height:2775" coordorigin="2031,12629" coordsize="2831,2775">
                  <v:group id="_x0000_s3335" style="position:absolute;left:3097;top:12629;width:1765;height:1673" coordorigin="3097,12629" coordsize="1765,1673">
                    <v:shape id="_x0000_s3336" type="#_x0000_t32" style="position:absolute;left:3277;top:12940;width:0;height:196" o:connectortype="straight" strokecolor="red" strokeweight="3pt">
                      <v:shadow on="t"/>
                    </v:shape>
                    <v:shape id="_x0000_s3337" type="#_x0000_t32" style="position:absolute;left:3672;top:13054;width:136;height:196;flip:x" o:connectortype="straight" strokecolor="red" strokeweight="3pt">
                      <v:shadow on="t"/>
                    </v:shape>
                    <v:shape id="_x0000_s3338" type="#_x0000_t32" style="position:absolute;left:4204;top:13560;width:182;height:93;flip:x" o:connectortype="straight" strokecolor="red" strokeweight="3pt">
                      <v:shadow on="t"/>
                    </v:shape>
                    <v:shape id="_x0000_s3339" type="#_x0000_t32" style="position:absolute;left:4359;top:14120;width:183;height:1;flip:x" o:connectortype="straight" strokecolor="red" strokeweight="3pt">
                      <v:shadow on="t"/>
                    </v:shape>
                    <v:roundrect id="_x0000_s3340" style="position:absolute;left:3097;top:12629;width:343;height:329" arcsize="10923f" strokecolor="red">
                      <v:shadow on="t"/>
                      <v:textbox style="mso-next-textbox:#_x0000_s3340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3341" style="position:absolute;left:3764;top:12807;width:343;height:329" arcsize="10923f" strokecolor="red">
                      <v:shadow on="t"/>
                      <v:textbox style="mso-next-textbox:#_x0000_s3341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3342" style="position:absolute;left:4342;top:13324;width:343;height:329" arcsize="10923f" strokecolor="red">
                      <v:shadow on="t"/>
                      <v:textbox style="mso-next-textbox:#_x0000_s3342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3343" style="position:absolute;left:4519;top:13973;width:343;height:329" arcsize="10923f" strokecolor="red">
                      <v:shadow on="t"/>
                      <v:textbox style="mso-next-textbox:#_x0000_s3343" inset="0,0,0,0">
                        <w:txbxContent>
                          <w:p w:rsidR="00E353DD" w:rsidRPr="00053113" w:rsidRDefault="00E353DD" w:rsidP="006B3A7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053113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3344" type="#_x0000_t32" style="position:absolute;left:4258;top:14693;width:128;height:106" o:connectortype="straight" strokecolor="red" strokeweight="4pt">
                    <v:shadow on="t"/>
                  </v:shape>
                  <v:shape id="_x0000_s3345" type="#_x0000_t32" style="position:absolute;left:3840;top:15101;width:60;height:151" o:connectortype="straight" strokecolor="red" strokeweight="4pt">
                    <v:shadow on="t"/>
                  </v:shape>
                  <v:shape id="_x0000_s3346" type="#_x0000_t32" style="position:absolute;left:3277;top:15235;width:0;height:169" o:connectortype="straight" strokecolor="red" strokeweight="4pt">
                    <v:shadow on="t"/>
                  </v:shape>
                  <v:shape id="_x0000_s3347" type="#_x0000_t32" style="position:absolute;left:2685;top:15101;width:71;height:169;flip:x" o:connectortype="straight" strokecolor="red" strokeweight="4pt">
                    <v:shadow on="t"/>
                  </v:shape>
                  <v:shape id="_x0000_s3348" type="#_x0000_t32" style="position:absolute;left:2231;top:14738;width:182;height:124;flip:x" o:connectortype="straight" strokecolor="red" strokeweight="4pt">
                    <v:shadow on="t"/>
                  </v:shape>
                  <v:shape id="_x0000_s3349" type="#_x0000_t32" style="position:absolute;left:2031;top:14183;width:200;height:0;flip:x" o:connectortype="straight" strokecolor="red" strokeweight="4pt">
                    <v:shadow on="t"/>
                  </v:shape>
                  <v:shape id="_x0000_s3350" type="#_x0000_t32" style="position:absolute;left:2749;top:13099;width:60;height:151" o:connectortype="straight" strokecolor="red" strokeweight="4pt">
                    <v:shadow on="t"/>
                  </v:shape>
                  <v:shape id="_x0000_s3351" type="#_x0000_t32" style="position:absolute;left:2210;top:13578;width:128;height:106" o:connectortype="straight" strokecolor="red" strokeweight="4pt">
                    <v:shadow on="t"/>
                  </v:shape>
                </v:group>
              </v:group>
              <v:oval id="_x0000_s3352" style="position:absolute;left:3200;top:14120;width:187;height:182" fillcolor="#1f497d [3215]" strokecolor="red"/>
            </v:group>
            <v:roundrect id="_x0000_s3353" style="position:absolute;left:1352;top:786;width:219;height:207" arcsize="10923f" strokecolor="red">
              <v:textbox style="mso-next-textbox:#_x0000_s3353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11</w:t>
                    </w:r>
                  </w:p>
                </w:txbxContent>
              </v:textbox>
            </v:roundrect>
            <v:roundrect id="_x0000_s3354" style="position:absolute;left:978;top:1106;width:218;height:207" arcsize="10923f" strokecolor="red">
              <v:textbox style="mso-next-textbox:#_x0000_s3354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10</w:t>
                    </w:r>
                  </w:p>
                </w:txbxContent>
              </v:textbox>
            </v:roundrect>
            <v:roundrect id="_x0000_s3355" style="position:absolute;left:2549;top:1973;width:218;height:207" arcsize="10923f" strokecolor="red">
              <v:textbox style="mso-next-textbox:#_x0000_s3355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4</w:t>
                    </w:r>
                  </w:p>
                </w:txbxContent>
              </v:textbox>
            </v:roundrect>
            <v:roundrect id="_x0000_s3356" style="position:absolute;left:2208;top:2315;width:219;height:207" arcsize="10923f" strokecolor="red">
              <v:textbox style="mso-next-textbox:#_x0000_s3356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5</w:t>
                    </w:r>
                  </w:p>
                </w:txbxContent>
              </v:textbox>
            </v:roundrect>
            <v:roundrect id="_x0000_s3357" style="position:absolute;left:1318;top:2315;width:219;height:207" arcsize="10923f" strokecolor="red">
              <v:textbox style="mso-next-textbox:#_x0000_s3357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7</w:t>
                    </w:r>
                  </w:p>
                </w:txbxContent>
              </v:textbox>
            </v:roundrect>
            <v:roundrect id="_x0000_s3358" style="position:absolute;left:864;top:1548;width:219;height:207" arcsize="10923f" strokecolor="red">
              <v:textbox style="mso-next-textbox:#_x0000_s3358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9</w:t>
                    </w:r>
                  </w:p>
                </w:txbxContent>
              </v:textbox>
            </v:roundrect>
            <v:roundrect id="_x0000_s3359" style="position:absolute;left:1029;top:2040;width:218;height:207" arcsize="10923f" strokecolor="red">
              <v:textbox style="mso-next-textbox:#_x0000_s3359" inset="0,0,0,0">
                <w:txbxContent>
                  <w:p w:rsidR="00E353DD" w:rsidRPr="00053113" w:rsidRDefault="00E353DD" w:rsidP="006B3A7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053113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18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00 :00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17" style="width:38.2pt;height:17.6pt;mso-position-horizontal-relative:char;mso-position-vertical-relative:line" arcsize="10923f" strokecolor="#548dd4 [1951]">
            <v:textbox inset="0,0,0,0">
              <w:txbxContent>
                <w:p w:rsidR="00E353DD" w:rsidRPr="00D26050" w:rsidRDefault="00E353DD" w:rsidP="006B3A7A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proofErr w:type="gramStart"/>
                  <w:r>
                    <w:rPr>
                      <w:rFonts w:ascii="Cambria Math" w:hAnsi="Cambria Math"/>
                      <w:b/>
                      <w:sz w:val="24"/>
                    </w:rPr>
                    <w:t>00:25</w:t>
                  </w:r>
                  <w:proofErr w:type="gramEnd"/>
                </w:p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 w:rsidR="006B3A7A">
        <w:rPr>
          <w:rFonts w:ascii="Cambria Math" w:hAnsi="Cambria Math"/>
          <w:sz w:val="28"/>
        </w:rPr>
        <w:tab/>
        <w:t xml:space="preserve">     </w:t>
      </w:r>
    </w:p>
    <w:p w:rsidR="006B3A7A" w:rsidRDefault="007D24AF" w:rsidP="006B3A7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16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  <w:r w:rsidR="006B3A7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3415" style="width:108.7pt;height:17.6pt;mso-position-horizontal-relative:char;mso-position-vertical-relative:line" arcsize="10923f" strokecolor="#548dd4 [1951]">
            <v:textbox inset="0,0,0,0">
              <w:txbxContent>
                <w:p w:rsidR="00E353DD" w:rsidRPr="008B68B5" w:rsidRDefault="00E353DD" w:rsidP="006B3A7A"/>
              </w:txbxContent>
            </v:textbox>
            <w10:wrap type="none"/>
            <w10:anchorlock/>
          </v:roundrect>
        </w:pict>
      </w:r>
    </w:p>
    <w:p w:rsidR="00CC0BAC" w:rsidRDefault="00CC0BAC" w:rsidP="006B3A7A">
      <w:pPr>
        <w:pStyle w:val="AralkYok"/>
        <w:rPr>
          <w:rFonts w:ascii="Cambria Math" w:hAnsi="Cambria Math"/>
          <w:sz w:val="24"/>
        </w:rPr>
      </w:pPr>
    </w:p>
    <w:p w:rsidR="00CC0BAC" w:rsidRDefault="00CC0BAC" w:rsidP="006B3A7A">
      <w:pPr>
        <w:pStyle w:val="AralkYok"/>
        <w:rPr>
          <w:rFonts w:ascii="Cambria Math" w:hAnsi="Cambria Math"/>
          <w:sz w:val="24"/>
        </w:rPr>
      </w:pPr>
    </w:p>
    <w:p w:rsidR="00CC0BAC" w:rsidRDefault="00CC0BAC" w:rsidP="00CC0BAC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 saatleri </w:t>
      </w:r>
      <w:r w:rsidRPr="00CC0BAC">
        <w:rPr>
          <w:rFonts w:ascii="Cambria Math" w:hAnsi="Cambria Math"/>
          <w:b/>
          <w:sz w:val="24"/>
        </w:rPr>
        <w:t>toplayalım.</w:t>
      </w:r>
    </w:p>
    <w:p w:rsidR="00CC0BAC" w:rsidRDefault="00CC0BAC" w:rsidP="006B3A7A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 xml:space="preserve">07.20 + 1 saat 15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69" type="#_x0000_t75" style="width:98.25pt;height:74.25pt" o:ole="">
            <v:imagedata r:id="rId67" o:title=""/>
          </v:shape>
          <o:OLEObject Type="Embed" ProgID="Excel.Sheet.12" ShapeID="_x0000_i1269" DrawAspect="Content" ObjectID="_1585719726" r:id="rId68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09.15 + 2 saat 35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0" type="#_x0000_t75" style="width:98.25pt;height:74.25pt" o:ole="">
            <v:imagedata r:id="rId67" o:title=""/>
          </v:shape>
          <o:OLEObject Type="Embed" ProgID="Excel.Sheet.12" ShapeID="_x0000_i1270" DrawAspect="Content" ObjectID="_1585719727" r:id="rId69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11.40 + 1 saat 30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1" type="#_x0000_t75" style="width:98.25pt;height:74.25pt" o:ole="">
            <v:imagedata r:id="rId67" o:title=""/>
          </v:shape>
          <o:OLEObject Type="Embed" ProgID="Excel.Sheet.12" ShapeID="_x0000_i1271" DrawAspect="Content" ObjectID="_1585719728" r:id="rId70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12.50 + 3 saat 25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2" type="#_x0000_t75" style="width:98.25pt;height:74.25pt" o:ole="">
            <v:imagedata r:id="rId67" o:title=""/>
          </v:shape>
          <o:OLEObject Type="Embed" ProgID="Excel.Sheet.12" ShapeID="_x0000_i1272" DrawAspect="Content" ObjectID="_1585719729" r:id="rId71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13.10 + 3 saat 55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3" type="#_x0000_t75" style="width:98.25pt;height:74.25pt" o:ole="">
            <v:imagedata r:id="rId67" o:title=""/>
          </v:shape>
          <o:OLEObject Type="Embed" ProgID="Excel.Sheet.12" ShapeID="_x0000_i1273" DrawAspect="Content" ObjectID="_1585719730" r:id="rId72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15.30 + 1 saat 45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4" type="#_x0000_t75" style="width:98.25pt;height:74.25pt" o:ole="">
            <v:imagedata r:id="rId67" o:title=""/>
          </v:shape>
          <o:OLEObject Type="Embed" ProgID="Excel.Sheet.12" ShapeID="_x0000_i1274" DrawAspect="Content" ObjectID="_1585719731" r:id="rId73"/>
        </w:object>
      </w:r>
    </w:p>
    <w:p w:rsidR="00C35BBD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16.05 + 2 saat 05 dakika    </w:t>
      </w:r>
      <w:r w:rsidRPr="00C35BBD">
        <w:tab/>
      </w:r>
      <w:r w:rsidRPr="00C35BBD">
        <w:object w:dxaOrig="1959" w:dyaOrig="1486">
          <v:shape id="_x0000_i1275" type="#_x0000_t75" style="width:98.25pt;height:74.25pt" o:ole="">
            <v:imagedata r:id="rId67" o:title=""/>
          </v:shape>
          <o:OLEObject Type="Embed" ProgID="Excel.Sheet.12" ShapeID="_x0000_i1275" DrawAspect="Content" ObjectID="_1585719732" r:id="rId74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17.50 + 2 saat 15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6" type="#_x0000_t75" style="width:98.25pt;height:74.25pt" o:ole="">
            <v:imagedata r:id="rId67" o:title=""/>
          </v:shape>
          <o:OLEObject Type="Embed" ProgID="Excel.Sheet.12" ShapeID="_x0000_i1276" DrawAspect="Content" ObjectID="_1585719733" r:id="rId75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19.50 + 3 saat 35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7" type="#_x0000_t75" style="width:98.25pt;height:74.25pt" o:ole="">
            <v:imagedata r:id="rId67" o:title=""/>
          </v:shape>
          <o:OLEObject Type="Embed" ProgID="Excel.Sheet.12" ShapeID="_x0000_i1277" DrawAspect="Content" ObjectID="_1585719734" r:id="rId76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23.10 + 2 saat 25 dakika    </w:t>
      </w:r>
      <w:r>
        <w:rPr>
          <w:rFonts w:ascii="Cambria Math" w:hAnsi="Cambria Math"/>
          <w:sz w:val="24"/>
        </w:rPr>
        <w:tab/>
      </w:r>
      <w:r w:rsidRPr="00121F8D">
        <w:rPr>
          <w:rFonts w:ascii="Cambria Math" w:hAnsi="Cambria Math"/>
          <w:sz w:val="24"/>
        </w:rPr>
        <w:object w:dxaOrig="1959" w:dyaOrig="1486">
          <v:shape id="_x0000_i1278" type="#_x0000_t75" style="width:98.25pt;height:74.25pt" o:ole="">
            <v:imagedata r:id="rId67" o:title=""/>
          </v:shape>
          <o:OLEObject Type="Embed" ProgID="Excel.Sheet.12" ShapeID="_x0000_i1278" DrawAspect="Content" ObjectID="_1585719735" r:id="rId77"/>
        </w:object>
      </w:r>
    </w:p>
    <w:p w:rsidR="00CC0BAC" w:rsidRDefault="00CC0BAC" w:rsidP="00CC0BAC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 saatleri </w:t>
      </w:r>
      <w:r>
        <w:rPr>
          <w:rFonts w:ascii="Cambria Math" w:hAnsi="Cambria Math"/>
          <w:b/>
          <w:sz w:val="24"/>
        </w:rPr>
        <w:t>çıkara</w:t>
      </w:r>
      <w:r w:rsidRPr="00CC0BAC">
        <w:rPr>
          <w:rFonts w:ascii="Cambria Math" w:hAnsi="Cambria Math"/>
          <w:b/>
          <w:sz w:val="24"/>
        </w:rPr>
        <w:t>lım.</w: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 xml:space="preserve">07.20 - 1 saat 15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79" type="#_x0000_t75" style="width:98.25pt;height:74.25pt" o:ole="">
            <v:imagedata r:id="rId78" o:title=""/>
          </v:shape>
          <o:OLEObject Type="Embed" ProgID="Excel.Sheet.12" ShapeID="_x0000_i1279" DrawAspect="Content" ObjectID="_1585719736" r:id="rId79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09.15 - 2 saat 35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0" type="#_x0000_t75" style="width:98.25pt;height:74.25pt" o:ole="">
            <v:imagedata r:id="rId80" o:title=""/>
          </v:shape>
          <o:OLEObject Type="Embed" ProgID="Excel.Sheet.12" ShapeID="_x0000_i1280" DrawAspect="Content" ObjectID="_1585719737" r:id="rId81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11.40 - 1 saat 30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1" type="#_x0000_t75" style="width:98.25pt;height:74.25pt" o:ole="">
            <v:imagedata r:id="rId82" o:title=""/>
          </v:shape>
          <o:OLEObject Type="Embed" ProgID="Excel.Sheet.12" ShapeID="_x0000_i1281" DrawAspect="Content" ObjectID="_1585719738" r:id="rId83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12.50 - 3 saat 25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2" type="#_x0000_t75" style="width:98.25pt;height:74.25pt" o:ole="">
            <v:imagedata r:id="rId84" o:title=""/>
          </v:shape>
          <o:OLEObject Type="Embed" ProgID="Excel.Sheet.12" ShapeID="_x0000_i1282" DrawAspect="Content" ObjectID="_1585719739" r:id="rId85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13.10 - 3 saat 55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3" type="#_x0000_t75" style="width:98.25pt;height:74.25pt" o:ole="">
            <v:imagedata r:id="rId86" o:title=""/>
          </v:shape>
          <o:OLEObject Type="Embed" ProgID="Excel.Sheet.12" ShapeID="_x0000_i1283" DrawAspect="Content" ObjectID="_1585719740" r:id="rId87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15.30 - 1 saat 45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4" type="#_x0000_t75" style="width:98.25pt;height:74.25pt" o:ole="">
            <v:imagedata r:id="rId88" o:title=""/>
          </v:shape>
          <o:OLEObject Type="Embed" ProgID="Excel.Sheet.12" ShapeID="_x0000_i1284" DrawAspect="Content" ObjectID="_1585719741" r:id="rId89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16.05 - 2 saat 05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5" type="#_x0000_t75" style="width:98.25pt;height:74.25pt" o:ole="">
            <v:imagedata r:id="rId90" o:title=""/>
          </v:shape>
          <o:OLEObject Type="Embed" ProgID="Excel.Sheet.12" ShapeID="_x0000_i1285" DrawAspect="Content" ObjectID="_1585719742" r:id="rId91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17.50 - 2 saat 15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6" type="#_x0000_t75" style="width:98.25pt;height:74.25pt" o:ole="">
            <v:imagedata r:id="rId92" o:title=""/>
          </v:shape>
          <o:OLEObject Type="Embed" ProgID="Excel.Sheet.12" ShapeID="_x0000_i1286" DrawAspect="Content" ObjectID="_1585719743" r:id="rId93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19.50 - 3 saat 35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7" type="#_x0000_t75" style="width:98.25pt;height:74.25pt" o:ole="">
            <v:imagedata r:id="rId94" o:title=""/>
          </v:shape>
          <o:OLEObject Type="Embed" ProgID="Excel.Sheet.12" ShapeID="_x0000_i1287" DrawAspect="Content" ObjectID="_1585719744" r:id="rId95"/>
        </w:object>
      </w:r>
    </w:p>
    <w:p w:rsidR="00CC0BAC" w:rsidRDefault="00CC0BAC" w:rsidP="00CC0BAC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23.10 - 2 saat 25 dakika    </w:t>
      </w:r>
      <w:r>
        <w:rPr>
          <w:rFonts w:ascii="Cambria Math" w:hAnsi="Cambria Math"/>
          <w:sz w:val="24"/>
        </w:rPr>
        <w:tab/>
      </w:r>
      <w:r w:rsidR="00C35BBD" w:rsidRPr="00121F8D">
        <w:rPr>
          <w:rFonts w:ascii="Cambria Math" w:hAnsi="Cambria Math"/>
          <w:sz w:val="24"/>
        </w:rPr>
        <w:object w:dxaOrig="1959" w:dyaOrig="1486">
          <v:shape id="_x0000_i1288" type="#_x0000_t75" style="width:98.25pt;height:74.25pt" o:ole="">
            <v:imagedata r:id="rId96" o:title=""/>
          </v:shape>
          <o:OLEObject Type="Embed" ProgID="Excel.Sheet.12" ShapeID="_x0000_i1288" DrawAspect="Content" ObjectID="_1585719745" r:id="rId97"/>
        </w:object>
      </w:r>
    </w:p>
    <w:p w:rsidR="00E353DD" w:rsidRP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lastRenderedPageBreak/>
        <w:t xml:space="preserve">Bir </w:t>
      </w:r>
      <w:r w:rsidR="00CE1EC8">
        <w:rPr>
          <w:rFonts w:ascii="Cambria Math" w:hAnsi="Cambria Math"/>
          <w:sz w:val="24"/>
        </w:rPr>
        <w:t>bisikletli</w:t>
      </w:r>
      <w:r w:rsidRPr="00E353DD">
        <w:rPr>
          <w:rFonts w:ascii="Cambria Math" w:hAnsi="Cambria Math"/>
          <w:sz w:val="24"/>
        </w:rPr>
        <w:t xml:space="preserve"> 10 dakikada 4 km yol gidiyor. Bu </w:t>
      </w:r>
      <w:r w:rsidR="00CE1EC8">
        <w:rPr>
          <w:rFonts w:ascii="Cambria Math" w:hAnsi="Cambria Math"/>
          <w:sz w:val="24"/>
        </w:rPr>
        <w:t>bisikletli</w:t>
      </w:r>
      <w:r w:rsidRPr="00E353DD">
        <w:rPr>
          <w:rFonts w:ascii="Cambria Math" w:hAnsi="Cambria Math"/>
          <w:sz w:val="24"/>
        </w:rPr>
        <w:t xml:space="preserve"> </w:t>
      </w:r>
      <w:r w:rsidRPr="00CE1EC8">
        <w:rPr>
          <w:rFonts w:ascii="Cambria Math" w:hAnsi="Cambria Math"/>
          <w:b/>
          <w:sz w:val="24"/>
        </w:rPr>
        <w:t>2 saatte</w:t>
      </w:r>
      <w:r w:rsidRPr="00E353DD">
        <w:rPr>
          <w:rFonts w:ascii="Cambria Math" w:hAnsi="Cambria Math"/>
          <w:sz w:val="24"/>
        </w:rPr>
        <w:t xml:space="preserve"> kaç kilometre yol gider?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Annem yaptığı keki fırına koydu. Kek </w:t>
      </w:r>
      <w:r>
        <w:rPr>
          <w:rFonts w:ascii="Cambria Math" w:hAnsi="Cambria Math"/>
          <w:sz w:val="24"/>
        </w:rPr>
        <w:t>35</w:t>
      </w:r>
      <w:r w:rsidRPr="00E353DD">
        <w:rPr>
          <w:rFonts w:ascii="Cambria Math" w:hAnsi="Cambria Math"/>
          <w:sz w:val="24"/>
        </w:rPr>
        <w:t xml:space="preserve"> dakikada pişti</w:t>
      </w:r>
      <w:r>
        <w:rPr>
          <w:rFonts w:ascii="Cambria Math" w:hAnsi="Cambria Math"/>
          <w:sz w:val="24"/>
        </w:rPr>
        <w:t>.</w:t>
      </w:r>
      <w:r w:rsidRPr="00E353DD">
        <w:rPr>
          <w:rFonts w:ascii="Cambria Math" w:hAnsi="Cambria Math"/>
          <w:sz w:val="24"/>
        </w:rPr>
        <w:t xml:space="preserve"> Kek piştiğinde saat 17.</w:t>
      </w:r>
      <w:r>
        <w:rPr>
          <w:rFonts w:ascii="Cambria Math" w:hAnsi="Cambria Math"/>
          <w:sz w:val="24"/>
        </w:rPr>
        <w:t>2</w:t>
      </w:r>
      <w:r w:rsidRPr="00E353DD">
        <w:rPr>
          <w:rFonts w:ascii="Cambria Math" w:hAnsi="Cambria Math"/>
          <w:sz w:val="24"/>
        </w:rPr>
        <w:t>5 oldu</w:t>
      </w:r>
      <w:r w:rsidR="00CE1EC8">
        <w:rPr>
          <w:rFonts w:ascii="Cambria Math" w:hAnsi="Cambria Math"/>
          <w:sz w:val="24"/>
        </w:rPr>
        <w:t>.</w:t>
      </w:r>
      <w:r w:rsidRPr="00E353DD">
        <w:rPr>
          <w:rFonts w:ascii="Cambria Math" w:hAnsi="Cambria Math"/>
          <w:sz w:val="24"/>
        </w:rPr>
        <w:t xml:space="preserve"> </w:t>
      </w:r>
      <w:r w:rsidR="00CE1EC8" w:rsidRPr="00E353DD">
        <w:rPr>
          <w:rFonts w:ascii="Cambria Math" w:hAnsi="Cambria Math"/>
          <w:sz w:val="24"/>
        </w:rPr>
        <w:t xml:space="preserve">Annem </w:t>
      </w:r>
      <w:r w:rsidRPr="00E353DD">
        <w:rPr>
          <w:rFonts w:ascii="Cambria Math" w:hAnsi="Cambria Math"/>
          <w:b/>
          <w:sz w:val="24"/>
        </w:rPr>
        <w:t>keki fırına koyduğunda</w:t>
      </w:r>
      <w:r w:rsidRPr="00E353DD">
        <w:rPr>
          <w:rFonts w:ascii="Cambria Math" w:hAnsi="Cambria Math"/>
          <w:sz w:val="24"/>
        </w:rPr>
        <w:t xml:space="preserve"> saat kaçtı?</w:t>
      </w:r>
      <w:r>
        <w:rPr>
          <w:rFonts w:ascii="Cambria Math" w:hAnsi="Cambria Math"/>
          <w:sz w:val="24"/>
        </w:rPr>
        <w:t xml:space="preserve"> 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İzlediğimiz tiyatro oyunu 1 saat </w:t>
      </w:r>
      <w:r>
        <w:rPr>
          <w:rFonts w:ascii="Cambria Math" w:hAnsi="Cambria Math"/>
          <w:sz w:val="24"/>
        </w:rPr>
        <w:t>25</w:t>
      </w:r>
      <w:r w:rsidRPr="00E353DD">
        <w:rPr>
          <w:rFonts w:ascii="Cambria Math" w:hAnsi="Cambria Math"/>
          <w:sz w:val="24"/>
        </w:rPr>
        <w:t xml:space="preserve"> dakika sürdü. </w:t>
      </w:r>
      <w:r>
        <w:rPr>
          <w:rFonts w:ascii="Cambria Math" w:hAnsi="Cambria Math"/>
          <w:sz w:val="24"/>
        </w:rPr>
        <w:t xml:space="preserve">10 dakika da ara verildi. </w:t>
      </w:r>
      <w:r w:rsidRPr="00E353DD">
        <w:rPr>
          <w:rFonts w:ascii="Cambria Math" w:hAnsi="Cambria Math"/>
          <w:sz w:val="24"/>
        </w:rPr>
        <w:t>Oyun başladığında saat 13.45</w:t>
      </w:r>
      <w:r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 xml:space="preserve">ti. Buna göre tiyatro oyunu saat kaçta </w:t>
      </w:r>
      <w:r w:rsidRPr="00E353DD">
        <w:rPr>
          <w:rFonts w:ascii="Cambria Math" w:hAnsi="Cambria Math"/>
          <w:b/>
          <w:sz w:val="24"/>
        </w:rPr>
        <w:t>bitmiştir?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Bindiğimiz tren 15 dakikada 20 km yol gidiyor. Bu tren 480 </w:t>
      </w:r>
      <w:proofErr w:type="spellStart"/>
      <w:r w:rsidRPr="00E353DD">
        <w:rPr>
          <w:rFonts w:ascii="Cambria Math" w:hAnsi="Cambria Math"/>
          <w:sz w:val="24"/>
        </w:rPr>
        <w:t>km</w:t>
      </w:r>
      <w:r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>yi</w:t>
      </w:r>
      <w:proofErr w:type="spellEnd"/>
      <w:r w:rsidRPr="00E353DD">
        <w:rPr>
          <w:rFonts w:ascii="Cambria Math" w:hAnsi="Cambria Math"/>
          <w:sz w:val="24"/>
        </w:rPr>
        <w:t xml:space="preserve"> kaç saatte gider?</w:t>
      </w: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 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Bir</w:t>
      </w:r>
      <w:r w:rsidRPr="00E353D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 xml:space="preserve">oyuncakçı </w:t>
      </w:r>
      <w:r w:rsidRPr="00E353DD">
        <w:rPr>
          <w:rFonts w:ascii="Cambria Math" w:hAnsi="Cambria Math"/>
          <w:sz w:val="24"/>
        </w:rPr>
        <w:t>1</w:t>
      </w:r>
      <w:r>
        <w:rPr>
          <w:rFonts w:ascii="Cambria Math" w:hAnsi="Cambria Math"/>
          <w:sz w:val="24"/>
        </w:rPr>
        <w:t>5</w:t>
      </w:r>
      <w:r w:rsidRPr="00E353D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>dakikada</w:t>
      </w:r>
      <w:r w:rsidRPr="00E353DD">
        <w:rPr>
          <w:rFonts w:ascii="Cambria Math" w:hAnsi="Cambria Math"/>
          <w:sz w:val="24"/>
        </w:rPr>
        <w:t xml:space="preserve"> 1 </w:t>
      </w:r>
      <w:r>
        <w:rPr>
          <w:rFonts w:ascii="Cambria Math" w:hAnsi="Cambria Math"/>
          <w:sz w:val="24"/>
        </w:rPr>
        <w:t>kukla</w:t>
      </w:r>
      <w:r w:rsidRPr="00E353D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>dikiyor</w:t>
      </w:r>
      <w:r w:rsidRPr="00E353DD">
        <w:rPr>
          <w:rFonts w:ascii="Cambria Math" w:hAnsi="Cambria Math"/>
          <w:sz w:val="24"/>
        </w:rPr>
        <w:t xml:space="preserve">. Bu </w:t>
      </w:r>
      <w:r>
        <w:rPr>
          <w:rFonts w:ascii="Cambria Math" w:hAnsi="Cambria Math"/>
          <w:sz w:val="24"/>
        </w:rPr>
        <w:t xml:space="preserve">oyuncakçı 3 </w:t>
      </w:r>
      <w:r w:rsidRPr="00E353DD">
        <w:rPr>
          <w:rFonts w:ascii="Cambria Math" w:hAnsi="Cambria Math"/>
          <w:sz w:val="24"/>
        </w:rPr>
        <w:t xml:space="preserve">saatte kaç </w:t>
      </w:r>
      <w:r>
        <w:rPr>
          <w:rFonts w:ascii="Cambria Math" w:hAnsi="Cambria Math"/>
          <w:sz w:val="24"/>
        </w:rPr>
        <w:t>kukla</w:t>
      </w:r>
      <w:r w:rsidRPr="00E353DD">
        <w:rPr>
          <w:rFonts w:ascii="Cambria Math" w:hAnsi="Cambria Math"/>
          <w:sz w:val="24"/>
        </w:rPr>
        <w:t xml:space="preserve"> diker?</w:t>
      </w: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 </w:t>
      </w: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CE1EC8" w:rsidRDefault="00CE1EC8" w:rsidP="00E353DD">
      <w:pPr>
        <w:pStyle w:val="AralkYok"/>
        <w:rPr>
          <w:rFonts w:ascii="Cambria Math" w:hAnsi="Cambria Math"/>
          <w:sz w:val="24"/>
        </w:rPr>
      </w:pPr>
    </w:p>
    <w:p w:rsidR="00CE1EC8" w:rsidRPr="00E353DD" w:rsidRDefault="00CE1EC8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>Bugün Mayısın 2</w:t>
      </w:r>
      <w:r>
        <w:rPr>
          <w:rFonts w:ascii="Cambria Math" w:hAnsi="Cambria Math"/>
          <w:sz w:val="24"/>
        </w:rPr>
        <w:t>7’s</w:t>
      </w:r>
      <w:r w:rsidRPr="00E353DD">
        <w:rPr>
          <w:rFonts w:ascii="Cambria Math" w:hAnsi="Cambria Math"/>
          <w:sz w:val="24"/>
        </w:rPr>
        <w:t xml:space="preserve">idir ve günlerden çarşambadır. </w:t>
      </w:r>
      <w:r>
        <w:rPr>
          <w:rFonts w:ascii="Cambria Math" w:hAnsi="Cambria Math"/>
          <w:sz w:val="24"/>
        </w:rPr>
        <w:t>Baykan</w:t>
      </w:r>
      <w:r w:rsidRPr="00E353DD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 xml:space="preserve">12 </w:t>
      </w:r>
      <w:r w:rsidRPr="00E353DD">
        <w:rPr>
          <w:rFonts w:ascii="Cambria Math" w:hAnsi="Cambria Math"/>
          <w:sz w:val="24"/>
        </w:rPr>
        <w:t xml:space="preserve">Haziranda doğum gününü kutlayacaktır. </w:t>
      </w:r>
      <w:r>
        <w:rPr>
          <w:rFonts w:ascii="Cambria Math" w:hAnsi="Cambria Math"/>
          <w:sz w:val="24"/>
        </w:rPr>
        <w:t>Baykan’</w:t>
      </w:r>
      <w:r w:rsidRPr="00E353DD">
        <w:rPr>
          <w:rFonts w:ascii="Cambria Math" w:hAnsi="Cambria Math"/>
          <w:sz w:val="24"/>
        </w:rPr>
        <w:t>ın doğum günü hangi gündür?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CE1EC8" w:rsidRDefault="00CE1EC8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>Metin</w:t>
      </w:r>
      <w:r w:rsidRPr="00E353DD">
        <w:rPr>
          <w:rFonts w:ascii="Cambria Math" w:hAnsi="Cambria Math"/>
          <w:sz w:val="24"/>
        </w:rPr>
        <w:t xml:space="preserve"> her gün 45 dakika kitap okuyor. </w:t>
      </w:r>
      <w:r>
        <w:rPr>
          <w:rFonts w:ascii="Cambria Math" w:hAnsi="Cambria Math"/>
          <w:sz w:val="24"/>
        </w:rPr>
        <w:t>Metin</w:t>
      </w:r>
      <w:r w:rsidRPr="00E353DD">
        <w:rPr>
          <w:rFonts w:ascii="Cambria Math" w:hAnsi="Cambria Math"/>
          <w:sz w:val="24"/>
        </w:rPr>
        <w:t xml:space="preserve">1 haftada </w:t>
      </w:r>
      <w:r w:rsidRPr="00CE1EC8">
        <w:rPr>
          <w:rFonts w:ascii="Cambria Math" w:hAnsi="Cambria Math"/>
          <w:b/>
          <w:sz w:val="24"/>
        </w:rPr>
        <w:t>kaç saat kaç dakika</w:t>
      </w:r>
      <w:r w:rsidRPr="00E353DD">
        <w:rPr>
          <w:rFonts w:ascii="Cambria Math" w:hAnsi="Cambria Math"/>
          <w:sz w:val="24"/>
        </w:rPr>
        <w:t xml:space="preserve"> kitap okur?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>Bir atölyedeki makine her</w:t>
      </w:r>
      <w:r>
        <w:rPr>
          <w:rFonts w:ascii="Cambria Math" w:hAnsi="Cambria Math"/>
          <w:sz w:val="24"/>
        </w:rPr>
        <w:t xml:space="preserve"> </w:t>
      </w:r>
      <w:r w:rsidRPr="00E353DD">
        <w:rPr>
          <w:rFonts w:ascii="Cambria Math" w:hAnsi="Cambria Math"/>
          <w:sz w:val="24"/>
        </w:rPr>
        <w:t xml:space="preserve">10 dakikada bir çift çorap dokuyor. Bu makine günde 6 saat çalıştığına göre </w:t>
      </w:r>
      <w:r w:rsidRPr="00CE1EC8">
        <w:rPr>
          <w:rFonts w:ascii="Cambria Math" w:hAnsi="Cambria Math"/>
          <w:b/>
          <w:sz w:val="24"/>
        </w:rPr>
        <w:t>günde kaç çift çorap dokur?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Okuldaki </w:t>
      </w:r>
      <w:r>
        <w:rPr>
          <w:rFonts w:ascii="Cambria Math" w:hAnsi="Cambria Math"/>
          <w:sz w:val="24"/>
        </w:rPr>
        <w:t>23 Nisan</w:t>
      </w:r>
      <w:r w:rsidRPr="00E353DD">
        <w:rPr>
          <w:rFonts w:ascii="Cambria Math" w:hAnsi="Cambria Math"/>
          <w:sz w:val="24"/>
        </w:rPr>
        <w:t xml:space="preserve"> törenimiz saat 9.</w:t>
      </w:r>
      <w:r>
        <w:rPr>
          <w:rFonts w:ascii="Cambria Math" w:hAnsi="Cambria Math"/>
          <w:sz w:val="24"/>
        </w:rPr>
        <w:t>4</w:t>
      </w:r>
      <w:r w:rsidRPr="00E353DD">
        <w:rPr>
          <w:rFonts w:ascii="Cambria Math" w:hAnsi="Cambria Math"/>
          <w:sz w:val="24"/>
        </w:rPr>
        <w:t>0</w:t>
      </w:r>
      <w:r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>da başladı. Tören 2 saat 4</w:t>
      </w:r>
      <w:r>
        <w:rPr>
          <w:rFonts w:ascii="Cambria Math" w:hAnsi="Cambria Math"/>
          <w:sz w:val="24"/>
        </w:rPr>
        <w:t>5</w:t>
      </w:r>
      <w:r w:rsidRPr="00E353DD">
        <w:rPr>
          <w:rFonts w:ascii="Cambria Math" w:hAnsi="Cambria Math"/>
          <w:sz w:val="24"/>
        </w:rPr>
        <w:t xml:space="preserve"> dakika sürdüğüne göre </w:t>
      </w:r>
      <w:r w:rsidRPr="00CE1EC8">
        <w:rPr>
          <w:rFonts w:ascii="Cambria Math" w:hAnsi="Cambria Math"/>
          <w:b/>
          <w:sz w:val="24"/>
        </w:rPr>
        <w:t>saat kaçta bitti?</w:t>
      </w:r>
      <w:r w:rsidRPr="00E353DD">
        <w:rPr>
          <w:rFonts w:ascii="Cambria Math" w:hAnsi="Cambria Math"/>
          <w:sz w:val="24"/>
        </w:rPr>
        <w:t xml:space="preserve"> 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Bozuk bir saat her 30 dakikada, 1 dakika geri kalıyor. Bu saat </w:t>
      </w:r>
      <w:r>
        <w:rPr>
          <w:rFonts w:ascii="Cambria Math" w:hAnsi="Cambria Math"/>
          <w:sz w:val="24"/>
        </w:rPr>
        <w:t>09</w:t>
      </w:r>
      <w:r w:rsidRPr="00E353DD">
        <w:rPr>
          <w:rFonts w:ascii="Cambria Math" w:hAnsi="Cambria Math"/>
          <w:sz w:val="24"/>
        </w:rPr>
        <w:t>.00</w:t>
      </w:r>
      <w:r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>d</w:t>
      </w:r>
      <w:r>
        <w:rPr>
          <w:rFonts w:ascii="Cambria Math" w:hAnsi="Cambria Math"/>
          <w:sz w:val="24"/>
        </w:rPr>
        <w:t>a</w:t>
      </w:r>
      <w:r w:rsidRPr="00E353DD">
        <w:rPr>
          <w:rFonts w:ascii="Cambria Math" w:hAnsi="Cambria Math"/>
          <w:sz w:val="24"/>
        </w:rPr>
        <w:t xml:space="preserve"> ayarlandığına göre </w:t>
      </w:r>
      <w:r w:rsidRPr="00AB7612">
        <w:rPr>
          <w:rFonts w:ascii="Cambria Math" w:hAnsi="Cambria Math"/>
          <w:b/>
          <w:sz w:val="24"/>
        </w:rPr>
        <w:t>ertesi gün 09.00’de</w:t>
      </w:r>
      <w:r w:rsidRPr="00E353DD">
        <w:rPr>
          <w:rFonts w:ascii="Cambria Math" w:hAnsi="Cambria Math"/>
          <w:sz w:val="24"/>
        </w:rPr>
        <w:t xml:space="preserve"> kaçı gösterir? 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  </w:t>
      </w:r>
    </w:p>
    <w:p w:rsidR="00E353DD" w:rsidRPr="00E353DD" w:rsidRDefault="00E353DD" w:rsidP="00E353DD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>Bir durağa her 10 dakikada bir tramvay geliyor. Durağa ilk tramvay saat 7.40</w:t>
      </w:r>
      <w:r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 xml:space="preserve">ta geldiğine göre </w:t>
      </w:r>
      <w:r w:rsidRPr="00AB7612">
        <w:rPr>
          <w:rFonts w:ascii="Cambria Math" w:hAnsi="Cambria Math"/>
          <w:b/>
          <w:sz w:val="24"/>
        </w:rPr>
        <w:t>10. tramvay</w:t>
      </w:r>
      <w:r w:rsidRPr="00E353DD">
        <w:rPr>
          <w:rFonts w:ascii="Cambria Math" w:hAnsi="Cambria Math"/>
          <w:sz w:val="24"/>
        </w:rPr>
        <w:t xml:space="preserve"> saat kaçta gelir?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</w:p>
    <w:p w:rsidR="00E353DD" w:rsidRPr="00E353DD" w:rsidRDefault="00E353DD" w:rsidP="00AB7612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Bir fabrikadaki makine </w:t>
      </w:r>
      <w:r w:rsidR="00AB7612">
        <w:rPr>
          <w:rFonts w:ascii="Cambria Math" w:hAnsi="Cambria Math"/>
          <w:sz w:val="24"/>
        </w:rPr>
        <w:t>her 15 dakikada</w:t>
      </w:r>
      <w:r w:rsidRPr="00E353DD">
        <w:rPr>
          <w:rFonts w:ascii="Cambria Math" w:hAnsi="Cambria Math"/>
          <w:sz w:val="24"/>
        </w:rPr>
        <w:t xml:space="preserve"> bir </w:t>
      </w:r>
      <w:r w:rsidR="00AB7612">
        <w:rPr>
          <w:rFonts w:ascii="Cambria Math" w:hAnsi="Cambria Math"/>
          <w:sz w:val="24"/>
        </w:rPr>
        <w:t>koli</w:t>
      </w:r>
      <w:r w:rsidRPr="00E353DD">
        <w:rPr>
          <w:rFonts w:ascii="Cambria Math" w:hAnsi="Cambria Math"/>
          <w:sz w:val="24"/>
        </w:rPr>
        <w:t xml:space="preserve"> meyve suyu dolduruyor. Bu makine </w:t>
      </w:r>
      <w:r w:rsidR="00AB7612">
        <w:rPr>
          <w:rFonts w:ascii="Cambria Math" w:hAnsi="Cambria Math"/>
          <w:sz w:val="24"/>
        </w:rPr>
        <w:t>3</w:t>
      </w:r>
      <w:r w:rsidRPr="00E353DD">
        <w:rPr>
          <w:rFonts w:ascii="Cambria Math" w:hAnsi="Cambria Math"/>
          <w:sz w:val="24"/>
        </w:rPr>
        <w:t xml:space="preserve"> saatte kaç </w:t>
      </w:r>
      <w:r w:rsidR="00AB7612">
        <w:rPr>
          <w:rFonts w:ascii="Cambria Math" w:hAnsi="Cambria Math"/>
          <w:sz w:val="24"/>
        </w:rPr>
        <w:t>koli</w:t>
      </w:r>
      <w:r w:rsidRPr="00E353DD">
        <w:rPr>
          <w:rFonts w:ascii="Cambria Math" w:hAnsi="Cambria Math"/>
          <w:sz w:val="24"/>
        </w:rPr>
        <w:t xml:space="preserve"> meyve suyu doldurur?</w:t>
      </w:r>
    </w:p>
    <w:p w:rsidR="00E353DD" w:rsidRPr="00E353DD" w:rsidRDefault="00E353DD" w:rsidP="00E353DD">
      <w:pPr>
        <w:pStyle w:val="AralkYok"/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 </w:t>
      </w:r>
    </w:p>
    <w:p w:rsidR="00E353DD" w:rsidRDefault="00E353DD" w:rsidP="00E353DD">
      <w:pPr>
        <w:pStyle w:val="AralkYok"/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  </w:t>
      </w: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E353DD" w:rsidRPr="00AB7612" w:rsidRDefault="00E353DD" w:rsidP="00AB7612">
      <w:pPr>
        <w:pStyle w:val="AralkYok"/>
        <w:numPr>
          <w:ilvl w:val="0"/>
          <w:numId w:val="3"/>
        </w:numPr>
        <w:rPr>
          <w:rFonts w:ascii="Cambria Math" w:hAnsi="Cambria Math"/>
          <w:b/>
          <w:sz w:val="24"/>
        </w:rPr>
      </w:pPr>
      <w:r w:rsidRPr="00E353DD">
        <w:rPr>
          <w:rFonts w:ascii="Cambria Math" w:hAnsi="Cambria Math"/>
          <w:sz w:val="24"/>
        </w:rPr>
        <w:lastRenderedPageBreak/>
        <w:t>İzlediğimiz film saat 20.08</w:t>
      </w:r>
      <w:r w:rsidR="00AB7612"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>de başladı. Film</w:t>
      </w:r>
      <w:r w:rsidR="00AB7612">
        <w:rPr>
          <w:rFonts w:ascii="Cambria Math" w:hAnsi="Cambria Math"/>
          <w:sz w:val="24"/>
        </w:rPr>
        <w:t xml:space="preserve"> 2 saat 12 dakika</w:t>
      </w:r>
      <w:r w:rsidRPr="00E353DD">
        <w:rPr>
          <w:rFonts w:ascii="Cambria Math" w:hAnsi="Cambria Math"/>
          <w:sz w:val="24"/>
        </w:rPr>
        <w:t xml:space="preserve"> sürdüğüne göre </w:t>
      </w:r>
      <w:r w:rsidRPr="00AB7612">
        <w:rPr>
          <w:rFonts w:ascii="Cambria Math" w:hAnsi="Cambria Math"/>
          <w:b/>
          <w:sz w:val="24"/>
        </w:rPr>
        <w:t>saat kaçta bitti?</w:t>
      </w: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CC0BAC" w:rsidRDefault="00E353DD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E353DD">
        <w:rPr>
          <w:rFonts w:ascii="Cambria Math" w:hAnsi="Cambria Math"/>
          <w:sz w:val="24"/>
        </w:rPr>
        <w:t xml:space="preserve">Bugün günlerden </w:t>
      </w:r>
      <w:r w:rsidR="001F3F99" w:rsidRPr="001F3F99">
        <w:rPr>
          <w:rFonts w:ascii="Cambria Math" w:hAnsi="Cambria Math"/>
          <w:b/>
          <w:sz w:val="24"/>
        </w:rPr>
        <w:t>Cuma</w:t>
      </w:r>
      <w:r w:rsidRPr="001F3F99">
        <w:rPr>
          <w:rFonts w:ascii="Cambria Math" w:hAnsi="Cambria Math"/>
          <w:b/>
          <w:sz w:val="24"/>
        </w:rPr>
        <w:t xml:space="preserve"> ve ekim ayının </w:t>
      </w:r>
      <w:r w:rsidR="001F3F99" w:rsidRPr="001F3F99">
        <w:rPr>
          <w:rFonts w:ascii="Cambria Math" w:hAnsi="Cambria Math"/>
          <w:b/>
          <w:sz w:val="24"/>
        </w:rPr>
        <w:t>23</w:t>
      </w:r>
      <w:r w:rsidRPr="001F3F99">
        <w:rPr>
          <w:rFonts w:ascii="Cambria Math" w:hAnsi="Cambria Math"/>
          <w:b/>
          <w:sz w:val="24"/>
        </w:rPr>
        <w:t>. günüdür.</w:t>
      </w:r>
      <w:r w:rsidRPr="00E353DD">
        <w:rPr>
          <w:rFonts w:ascii="Cambria Math" w:hAnsi="Cambria Math"/>
          <w:sz w:val="24"/>
        </w:rPr>
        <w:t xml:space="preserve"> 29 Ekim</w:t>
      </w:r>
      <w:r w:rsidR="001F3F99">
        <w:rPr>
          <w:rFonts w:ascii="Cambria Math" w:hAnsi="Cambria Math"/>
          <w:sz w:val="24"/>
        </w:rPr>
        <w:t>’</w:t>
      </w:r>
      <w:r w:rsidRPr="00E353DD">
        <w:rPr>
          <w:rFonts w:ascii="Cambria Math" w:hAnsi="Cambria Math"/>
          <w:sz w:val="24"/>
        </w:rPr>
        <w:t>deki tören için hazırlık yapıyoruz.</w:t>
      </w:r>
      <w:r w:rsidR="00AB7612">
        <w:rPr>
          <w:rFonts w:ascii="Cambria Math" w:hAnsi="Cambria Math"/>
          <w:sz w:val="24"/>
        </w:rPr>
        <w:t xml:space="preserve"> </w:t>
      </w:r>
      <w:r w:rsidR="001F3F99" w:rsidRPr="00E353DD">
        <w:rPr>
          <w:rFonts w:ascii="Cambria Math" w:hAnsi="Cambria Math"/>
          <w:sz w:val="24"/>
        </w:rPr>
        <w:t xml:space="preserve">Tören </w:t>
      </w:r>
      <w:r w:rsidRPr="001F3F99">
        <w:rPr>
          <w:rFonts w:ascii="Cambria Math" w:hAnsi="Cambria Math"/>
          <w:b/>
          <w:sz w:val="24"/>
        </w:rPr>
        <w:t>hangi gün</w:t>
      </w:r>
      <w:r w:rsidRPr="00E353DD">
        <w:rPr>
          <w:rFonts w:ascii="Cambria Math" w:hAnsi="Cambria Math"/>
          <w:sz w:val="24"/>
        </w:rPr>
        <w:t xml:space="preserve"> yapılacaktır?</w:t>
      </w: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AB7612" w:rsidRDefault="00AB7612" w:rsidP="00E353DD">
      <w:pPr>
        <w:pStyle w:val="AralkYok"/>
        <w:rPr>
          <w:rFonts w:ascii="Cambria Math" w:hAnsi="Cambria Math"/>
          <w:sz w:val="24"/>
        </w:rPr>
      </w:pPr>
    </w:p>
    <w:p w:rsidR="0015596B" w:rsidRDefault="0015596B" w:rsidP="00E353DD">
      <w:pPr>
        <w:pStyle w:val="AralkYok"/>
        <w:rPr>
          <w:rFonts w:ascii="Cambria Math" w:hAnsi="Cambria Math"/>
          <w:sz w:val="24"/>
        </w:rPr>
      </w:pPr>
    </w:p>
    <w:p w:rsidR="0015596B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Bir </w:t>
      </w:r>
      <w:r w:rsidR="001F3F99">
        <w:rPr>
          <w:rFonts w:ascii="Cambria Math" w:hAnsi="Cambria Math"/>
          <w:sz w:val="24"/>
        </w:rPr>
        <w:t>mağaza</w:t>
      </w:r>
      <w:r w:rsidRPr="00825346">
        <w:rPr>
          <w:rFonts w:ascii="Cambria Math" w:hAnsi="Cambria Math"/>
          <w:sz w:val="24"/>
        </w:rPr>
        <w:t xml:space="preserve"> sabahları saat </w:t>
      </w:r>
      <w:r w:rsidR="0015596B">
        <w:rPr>
          <w:rFonts w:ascii="Cambria Math" w:hAnsi="Cambria Math"/>
          <w:sz w:val="24"/>
        </w:rPr>
        <w:t>08</w:t>
      </w:r>
      <w:r w:rsidRPr="00825346">
        <w:rPr>
          <w:rFonts w:ascii="Cambria Math" w:hAnsi="Cambria Math"/>
          <w:sz w:val="24"/>
        </w:rPr>
        <w:t>.45</w:t>
      </w:r>
      <w:r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>te</w:t>
      </w:r>
      <w:r w:rsidR="0015596B" w:rsidRPr="0015596B">
        <w:rPr>
          <w:rFonts w:ascii="Cambria Math" w:hAnsi="Cambria Math"/>
          <w:sz w:val="24"/>
        </w:rPr>
        <w:t xml:space="preserve"> </w:t>
      </w:r>
      <w:r w:rsidR="0015596B">
        <w:rPr>
          <w:rFonts w:ascii="Cambria Math" w:hAnsi="Cambria Math"/>
          <w:sz w:val="24"/>
        </w:rPr>
        <w:t>açılı</w:t>
      </w:r>
      <w:r w:rsidR="0015596B" w:rsidRPr="00825346">
        <w:rPr>
          <w:rFonts w:ascii="Cambria Math" w:hAnsi="Cambria Math"/>
          <w:sz w:val="24"/>
        </w:rPr>
        <w:t xml:space="preserve">p, akşam </w:t>
      </w:r>
      <w:r w:rsidR="0015596B">
        <w:rPr>
          <w:rFonts w:ascii="Cambria Math" w:hAnsi="Cambria Math"/>
          <w:sz w:val="24"/>
        </w:rPr>
        <w:t>20</w:t>
      </w:r>
      <w:r w:rsidR="0015596B" w:rsidRPr="00825346">
        <w:rPr>
          <w:rFonts w:ascii="Cambria Math" w:hAnsi="Cambria Math"/>
          <w:sz w:val="24"/>
        </w:rPr>
        <w:t>.</w:t>
      </w:r>
      <w:r w:rsidR="0015596B">
        <w:rPr>
          <w:rFonts w:ascii="Cambria Math" w:hAnsi="Cambria Math"/>
          <w:sz w:val="24"/>
        </w:rPr>
        <w:t>15’</w:t>
      </w:r>
      <w:r w:rsidR="0015596B" w:rsidRPr="00825346">
        <w:rPr>
          <w:rFonts w:ascii="Cambria Math" w:hAnsi="Cambria Math"/>
          <w:sz w:val="24"/>
        </w:rPr>
        <w:t>de kapanmaktadır.</w:t>
      </w:r>
      <w:r w:rsidR="0015596B">
        <w:rPr>
          <w:rFonts w:ascii="Cambria Math" w:hAnsi="Cambria Math"/>
          <w:sz w:val="24"/>
        </w:rPr>
        <w:t xml:space="preserve"> </w:t>
      </w:r>
      <w:r w:rsidR="001F3F99">
        <w:rPr>
          <w:rFonts w:ascii="Cambria Math" w:hAnsi="Cambria Math"/>
          <w:sz w:val="24"/>
        </w:rPr>
        <w:t>Mağaza</w:t>
      </w:r>
      <w:r w:rsidR="0015596B" w:rsidRPr="00825346">
        <w:rPr>
          <w:rFonts w:ascii="Cambria Math" w:hAnsi="Cambria Math"/>
          <w:sz w:val="24"/>
        </w:rPr>
        <w:t xml:space="preserve"> </w:t>
      </w:r>
      <w:r w:rsidR="0015596B" w:rsidRPr="0015596B">
        <w:rPr>
          <w:rFonts w:ascii="Cambria Math" w:hAnsi="Cambria Math"/>
          <w:b/>
          <w:sz w:val="24"/>
        </w:rPr>
        <w:t>ne kadar süre açık kalmaktadır</w:t>
      </w:r>
      <w:r w:rsidR="0015596B" w:rsidRPr="00825346">
        <w:rPr>
          <w:rFonts w:ascii="Cambria Math" w:hAnsi="Cambria Math"/>
          <w:sz w:val="24"/>
        </w:rPr>
        <w:t>?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numPr>
          <w:ilvl w:val="0"/>
          <w:numId w:val="3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İşe 45 </w:t>
      </w:r>
      <w:r w:rsidRPr="00825346">
        <w:rPr>
          <w:rFonts w:ascii="Cambria Math" w:hAnsi="Cambria Math"/>
          <w:sz w:val="24"/>
        </w:rPr>
        <w:t xml:space="preserve">dakika işe geç kalan </w:t>
      </w:r>
      <w:r>
        <w:rPr>
          <w:rFonts w:ascii="Cambria Math" w:hAnsi="Cambria Math"/>
          <w:sz w:val="24"/>
        </w:rPr>
        <w:t xml:space="preserve">Mehmet </w:t>
      </w:r>
      <w:r w:rsidRPr="00825346">
        <w:rPr>
          <w:rFonts w:ascii="Cambria Math" w:hAnsi="Cambria Math"/>
          <w:sz w:val="24"/>
        </w:rPr>
        <w:t>Bey,</w:t>
      </w:r>
      <w:r>
        <w:rPr>
          <w:rFonts w:ascii="Cambria Math" w:hAnsi="Cambria Math"/>
          <w:sz w:val="24"/>
        </w:rPr>
        <w:t xml:space="preserve"> </w:t>
      </w:r>
      <w:r w:rsidRPr="00825346">
        <w:rPr>
          <w:rFonts w:ascii="Cambria Math" w:hAnsi="Cambria Math"/>
          <w:sz w:val="24"/>
        </w:rPr>
        <w:t>saat 9.05</w:t>
      </w:r>
      <w:r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 xml:space="preserve">te iş yerine geliyor. </w:t>
      </w:r>
      <w:r>
        <w:rPr>
          <w:rFonts w:ascii="Cambria Math" w:hAnsi="Cambria Math"/>
          <w:sz w:val="24"/>
        </w:rPr>
        <w:t xml:space="preserve">Mehmet Bey </w:t>
      </w:r>
      <w:r w:rsidRPr="00825346">
        <w:rPr>
          <w:rFonts w:ascii="Cambria Math" w:hAnsi="Cambria Math"/>
          <w:b/>
          <w:sz w:val="24"/>
        </w:rPr>
        <w:t>saat kaçta iş yerinde olmalıydı?</w:t>
      </w: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15596B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825346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>4 saatte 3 dakika geri kalan bir saat, 1 haftada kaç dakika geri kalır?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Pr="00825346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Default="0015596B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Sabah 8.2</w:t>
      </w:r>
      <w:r w:rsidR="00825346" w:rsidRPr="00825346">
        <w:rPr>
          <w:rFonts w:ascii="Cambria Math" w:hAnsi="Cambria Math"/>
          <w:sz w:val="24"/>
        </w:rPr>
        <w:t>5</w:t>
      </w:r>
      <w:r>
        <w:rPr>
          <w:rFonts w:ascii="Cambria Math" w:hAnsi="Cambria Math"/>
          <w:sz w:val="24"/>
        </w:rPr>
        <w:t>’</w:t>
      </w:r>
      <w:r w:rsidR="00825346" w:rsidRPr="00825346">
        <w:rPr>
          <w:rFonts w:ascii="Cambria Math" w:hAnsi="Cambria Math"/>
          <w:sz w:val="24"/>
        </w:rPr>
        <w:t>te evden çıkan P</w:t>
      </w:r>
      <w:r>
        <w:rPr>
          <w:rFonts w:ascii="Cambria Math" w:hAnsi="Cambria Math"/>
          <w:sz w:val="24"/>
        </w:rPr>
        <w:t>elin</w:t>
      </w:r>
      <w:r w:rsidR="00825346" w:rsidRPr="00825346">
        <w:rPr>
          <w:rFonts w:ascii="Cambria Math" w:hAnsi="Cambria Math"/>
          <w:sz w:val="24"/>
        </w:rPr>
        <w:t xml:space="preserve">, 6 saat 45 dakika sonra okuldan eve dönüyor. </w:t>
      </w:r>
      <w:r>
        <w:rPr>
          <w:rFonts w:ascii="Cambria Math" w:hAnsi="Cambria Math"/>
          <w:sz w:val="24"/>
        </w:rPr>
        <w:t>Pelin</w:t>
      </w:r>
      <w:r w:rsidR="00825346" w:rsidRPr="00825346">
        <w:rPr>
          <w:rFonts w:ascii="Cambria Math" w:hAnsi="Cambria Math"/>
          <w:sz w:val="24"/>
        </w:rPr>
        <w:t xml:space="preserve"> saat </w:t>
      </w:r>
      <w:r w:rsidR="00825346" w:rsidRPr="00C45373">
        <w:rPr>
          <w:rFonts w:ascii="Cambria Math" w:hAnsi="Cambria Math"/>
          <w:b/>
          <w:sz w:val="24"/>
        </w:rPr>
        <w:t>kaçta eve gelmiştir?</w:t>
      </w: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F3F99" w:rsidRDefault="001F3F99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Pr="00825346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lastRenderedPageBreak/>
        <w:t>Bir otobüs firmasında gün boyu 45 dakikada bir otobüs kalkmaktadır. Sabah ilk otobüs 7.00</w:t>
      </w:r>
      <w:r w:rsidR="0015596B"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 xml:space="preserve">de hareket ettiğine göre günün </w:t>
      </w:r>
      <w:r w:rsidR="0015596B">
        <w:rPr>
          <w:rFonts w:ascii="Cambria Math" w:hAnsi="Cambria Math"/>
          <w:sz w:val="24"/>
        </w:rPr>
        <w:t>5. otobüs</w:t>
      </w:r>
      <w:r w:rsidRPr="00825346">
        <w:rPr>
          <w:rFonts w:ascii="Cambria Math" w:hAnsi="Cambria Math"/>
          <w:sz w:val="24"/>
        </w:rPr>
        <w:t xml:space="preserve"> saat kaçta hareket eder?</w:t>
      </w: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Pr="00825346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>90 dakika süren bir futbol maçında 15 dakika devre arası verilmektedir. Saat 20</w:t>
      </w:r>
      <w:r w:rsidR="0015596B">
        <w:rPr>
          <w:rFonts w:ascii="Cambria Math" w:hAnsi="Cambria Math"/>
          <w:sz w:val="24"/>
        </w:rPr>
        <w:t>.</w:t>
      </w:r>
      <w:r w:rsidRPr="00825346">
        <w:rPr>
          <w:rFonts w:ascii="Cambria Math" w:hAnsi="Cambria Math"/>
          <w:sz w:val="24"/>
        </w:rPr>
        <w:t>30</w:t>
      </w:r>
      <w:r w:rsidR="0015596B"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 xml:space="preserve">da başlayan bir futbol maçı </w:t>
      </w:r>
      <w:r w:rsidRPr="00C45373">
        <w:rPr>
          <w:rFonts w:ascii="Cambria Math" w:hAnsi="Cambria Math"/>
          <w:b/>
          <w:sz w:val="24"/>
        </w:rPr>
        <w:t>saat kaçta biter?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Pr="00825346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Bir koşucu 150 metreyi 3 dakika koştu. </w:t>
      </w:r>
      <w:r w:rsidR="0015596B">
        <w:rPr>
          <w:rFonts w:ascii="Cambria Math" w:hAnsi="Cambria Math"/>
          <w:sz w:val="24"/>
        </w:rPr>
        <w:t xml:space="preserve">Bu koşucu 600 metreyi </w:t>
      </w:r>
      <w:r w:rsidR="0015596B" w:rsidRPr="00C45373">
        <w:rPr>
          <w:rFonts w:ascii="Cambria Math" w:hAnsi="Cambria Math"/>
          <w:b/>
          <w:sz w:val="24"/>
        </w:rPr>
        <w:t>kaç dakikada</w:t>
      </w:r>
      <w:r w:rsidR="0015596B">
        <w:rPr>
          <w:rFonts w:ascii="Cambria Math" w:hAnsi="Cambria Math"/>
          <w:sz w:val="24"/>
        </w:rPr>
        <w:t xml:space="preserve"> koşar?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Saatte </w:t>
      </w:r>
      <w:r w:rsidR="0015596B">
        <w:rPr>
          <w:rFonts w:ascii="Cambria Math" w:hAnsi="Cambria Math"/>
          <w:sz w:val="24"/>
        </w:rPr>
        <w:t xml:space="preserve">ortalama </w:t>
      </w:r>
      <w:r w:rsidRPr="00825346">
        <w:rPr>
          <w:rFonts w:ascii="Cambria Math" w:hAnsi="Cambria Math"/>
          <w:sz w:val="24"/>
        </w:rPr>
        <w:t>90 km hız</w:t>
      </w:r>
      <w:r w:rsidR="0015596B">
        <w:rPr>
          <w:rFonts w:ascii="Cambria Math" w:hAnsi="Cambria Math"/>
          <w:sz w:val="24"/>
        </w:rPr>
        <w:t xml:space="preserve">la giden </w:t>
      </w:r>
      <w:r w:rsidRPr="00825346">
        <w:rPr>
          <w:rFonts w:ascii="Cambria Math" w:hAnsi="Cambria Math"/>
          <w:sz w:val="24"/>
        </w:rPr>
        <w:t xml:space="preserve">bir otomobil 30 </w:t>
      </w:r>
      <w:proofErr w:type="spellStart"/>
      <w:r w:rsidRPr="00825346">
        <w:rPr>
          <w:rFonts w:ascii="Cambria Math" w:hAnsi="Cambria Math"/>
          <w:sz w:val="24"/>
        </w:rPr>
        <w:t>km</w:t>
      </w:r>
      <w:r w:rsidR="0015596B"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>lik</w:t>
      </w:r>
      <w:proofErr w:type="spellEnd"/>
      <w:r w:rsidRPr="00825346">
        <w:rPr>
          <w:rFonts w:ascii="Cambria Math" w:hAnsi="Cambria Math"/>
          <w:sz w:val="24"/>
        </w:rPr>
        <w:t xml:space="preserve"> bir yolu </w:t>
      </w:r>
      <w:r w:rsidRPr="00C45373">
        <w:rPr>
          <w:rFonts w:ascii="Cambria Math" w:hAnsi="Cambria Math"/>
          <w:b/>
          <w:sz w:val="24"/>
        </w:rPr>
        <w:t>kaç dakikada gider</w:t>
      </w:r>
      <w:r w:rsidRPr="00825346">
        <w:rPr>
          <w:rFonts w:ascii="Cambria Math" w:hAnsi="Cambria Math"/>
          <w:sz w:val="24"/>
        </w:rPr>
        <w:t>?</w:t>
      </w: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C45373" w:rsidRDefault="00160854" w:rsidP="0015596B">
      <w:pPr>
        <w:pStyle w:val="AralkYok"/>
        <w:numPr>
          <w:ilvl w:val="0"/>
          <w:numId w:val="3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>Kemal</w:t>
      </w:r>
      <w:r w:rsidR="00825346" w:rsidRPr="00825346">
        <w:rPr>
          <w:rFonts w:ascii="Cambria Math" w:hAnsi="Cambria Math"/>
          <w:sz w:val="24"/>
        </w:rPr>
        <w:t xml:space="preserve"> saat </w:t>
      </w:r>
      <w:r w:rsidR="0015596B">
        <w:rPr>
          <w:rFonts w:ascii="Cambria Math" w:hAnsi="Cambria Math"/>
          <w:sz w:val="24"/>
        </w:rPr>
        <w:t>7</w:t>
      </w:r>
      <w:r w:rsidR="00825346" w:rsidRPr="00825346">
        <w:rPr>
          <w:rFonts w:ascii="Cambria Math" w:hAnsi="Cambria Math"/>
          <w:sz w:val="24"/>
        </w:rPr>
        <w:t>.10</w:t>
      </w:r>
      <w:r w:rsidR="0015596B">
        <w:rPr>
          <w:rFonts w:ascii="Cambria Math" w:hAnsi="Cambria Math"/>
          <w:sz w:val="24"/>
        </w:rPr>
        <w:t>’</w:t>
      </w:r>
      <w:r w:rsidR="00825346" w:rsidRPr="00825346">
        <w:rPr>
          <w:rFonts w:ascii="Cambria Math" w:hAnsi="Cambria Math"/>
          <w:sz w:val="24"/>
        </w:rPr>
        <w:t xml:space="preserve">da servis aracına biniyor. 45 dakika sonra okulda olduğuna göre </w:t>
      </w:r>
      <w:r w:rsidR="00825346" w:rsidRPr="00C45373">
        <w:rPr>
          <w:rFonts w:ascii="Cambria Math" w:hAnsi="Cambria Math"/>
          <w:b/>
          <w:sz w:val="24"/>
        </w:rPr>
        <w:t>okula</w:t>
      </w:r>
      <w:r w:rsidR="0015596B" w:rsidRPr="00C45373">
        <w:rPr>
          <w:rFonts w:ascii="Cambria Math" w:hAnsi="Cambria Math"/>
          <w:b/>
          <w:sz w:val="24"/>
        </w:rPr>
        <w:t xml:space="preserve"> </w:t>
      </w:r>
      <w:r w:rsidR="00825346" w:rsidRPr="00C45373">
        <w:rPr>
          <w:rFonts w:ascii="Cambria Math" w:hAnsi="Cambria Math"/>
          <w:b/>
          <w:sz w:val="24"/>
        </w:rPr>
        <w:t xml:space="preserve">vardığında saat </w:t>
      </w:r>
      <w:r w:rsidR="0015596B" w:rsidRPr="00C45373">
        <w:rPr>
          <w:rFonts w:ascii="Cambria Math" w:hAnsi="Cambria Math"/>
          <w:b/>
          <w:sz w:val="24"/>
        </w:rPr>
        <w:t>kaçtır?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15596B" w:rsidP="0015596B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Bir okulda ders çıkışı 17.50’dir. Derse saat 12.20’de girildiğine göre </w:t>
      </w:r>
      <w:r w:rsidRPr="0015596B">
        <w:rPr>
          <w:rFonts w:ascii="Cambria Math" w:hAnsi="Cambria Math"/>
          <w:b/>
          <w:sz w:val="24"/>
        </w:rPr>
        <w:t>okulda ne kadar süre</w:t>
      </w:r>
      <w:r>
        <w:rPr>
          <w:rFonts w:ascii="Cambria Math" w:hAnsi="Cambria Math"/>
          <w:sz w:val="24"/>
        </w:rPr>
        <w:t xml:space="preserve"> geçmiştir</w:t>
      </w:r>
      <w:r w:rsidR="00825346" w:rsidRPr="00825346">
        <w:rPr>
          <w:rFonts w:ascii="Cambria Math" w:hAnsi="Cambria Math"/>
          <w:sz w:val="24"/>
        </w:rPr>
        <w:t>?</w:t>
      </w: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  <w:bookmarkStart w:id="0" w:name="_GoBack"/>
      <w:bookmarkEnd w:id="0"/>
    </w:p>
    <w:tbl>
      <w:tblPr>
        <w:tblStyle w:val="TabloKlavuzu"/>
        <w:tblW w:w="0" w:type="auto"/>
        <w:jc w:val="center"/>
        <w:tblLook w:val="04A0"/>
      </w:tblPr>
      <w:tblGrid>
        <w:gridCol w:w="2093"/>
        <w:gridCol w:w="2126"/>
      </w:tblGrid>
      <w:tr w:rsidR="00BA2E84" w:rsidRPr="00BA2E84" w:rsidTr="00BA2E84">
        <w:trPr>
          <w:jc w:val="center"/>
        </w:trPr>
        <w:tc>
          <w:tcPr>
            <w:tcW w:w="2093" w:type="dxa"/>
          </w:tcPr>
          <w:p w:rsidR="00BA2E84" w:rsidRPr="00BA2E84" w:rsidRDefault="00375448" w:rsidP="0088039E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>
              <w:rPr>
                <w:rFonts w:ascii="Cambria Math" w:hAnsi="Cambria Math"/>
                <w:b/>
                <w:sz w:val="24"/>
              </w:rPr>
              <w:t>Yapılan İş</w:t>
            </w:r>
          </w:p>
        </w:tc>
        <w:tc>
          <w:tcPr>
            <w:tcW w:w="2126" w:type="dxa"/>
          </w:tcPr>
          <w:p w:rsidR="00BA2E84" w:rsidRPr="00BA2E84" w:rsidRDefault="00375448" w:rsidP="0088039E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>
              <w:rPr>
                <w:rFonts w:ascii="Cambria Math" w:hAnsi="Cambria Math"/>
                <w:b/>
                <w:sz w:val="24"/>
              </w:rPr>
              <w:t>Süre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lastRenderedPageBreak/>
              <w:t>Yataktan kalkma</w:t>
            </w:r>
          </w:p>
        </w:tc>
        <w:tc>
          <w:tcPr>
            <w:tcW w:w="2126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7.20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shd w:val="clear" w:color="auto" w:fill="DBE5F1" w:themeFill="accent1" w:themeFillTint="33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Kahvaltı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7.45 - 8.05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Okula gidiş</w:t>
            </w:r>
          </w:p>
        </w:tc>
        <w:tc>
          <w:tcPr>
            <w:tcW w:w="2126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8.10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shd w:val="clear" w:color="auto" w:fill="DBE5F1" w:themeFill="accent1" w:themeFillTint="33"/>
          </w:tcPr>
          <w:p w:rsidR="00BA2E84" w:rsidRPr="00BA2E84" w:rsidRDefault="00BA2E84" w:rsidP="00375448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 xml:space="preserve">Derse </w:t>
            </w:r>
            <w:r w:rsidR="00375448">
              <w:rPr>
                <w:rFonts w:ascii="Cambria Math" w:hAnsi="Cambria Math"/>
                <w:sz w:val="24"/>
              </w:rPr>
              <w:t>başlangıcı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8.20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Okuldan çıkış</w:t>
            </w:r>
          </w:p>
        </w:tc>
        <w:tc>
          <w:tcPr>
            <w:tcW w:w="2126" w:type="dxa"/>
            <w:tcBorders>
              <w:bottom w:val="single" w:sz="4" w:space="0" w:color="000000" w:themeColor="text1"/>
            </w:tcBorders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12.40</w:t>
            </w:r>
          </w:p>
        </w:tc>
      </w:tr>
      <w:tr w:rsidR="00BA2E84" w:rsidRPr="00BA2E84" w:rsidTr="00375448">
        <w:trPr>
          <w:jc w:val="center"/>
        </w:trPr>
        <w:tc>
          <w:tcPr>
            <w:tcW w:w="2093" w:type="dxa"/>
            <w:shd w:val="clear" w:color="auto" w:fill="DBE5F1" w:themeFill="accent1" w:themeFillTint="33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Öğle yemeği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13.00 - 13.35</w:t>
            </w:r>
          </w:p>
        </w:tc>
      </w:tr>
      <w:tr w:rsidR="00BA2E84" w:rsidRPr="00BA2E84" w:rsidTr="00BA2E84">
        <w:trPr>
          <w:jc w:val="center"/>
        </w:trPr>
        <w:tc>
          <w:tcPr>
            <w:tcW w:w="2093" w:type="dxa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Dinlenme</w:t>
            </w:r>
          </w:p>
        </w:tc>
        <w:tc>
          <w:tcPr>
            <w:tcW w:w="2126" w:type="dxa"/>
          </w:tcPr>
          <w:p w:rsidR="00BA2E84" w:rsidRPr="00BA2E84" w:rsidRDefault="00BA2E84" w:rsidP="0088039E">
            <w:pPr>
              <w:pStyle w:val="AralkYok"/>
              <w:rPr>
                <w:rFonts w:ascii="Cambria Math" w:hAnsi="Cambria Math"/>
                <w:sz w:val="24"/>
              </w:rPr>
            </w:pPr>
            <w:r w:rsidRPr="00BA2E84">
              <w:rPr>
                <w:rFonts w:ascii="Cambria Math" w:hAnsi="Cambria Math"/>
                <w:sz w:val="24"/>
              </w:rPr>
              <w:t>13.40 - 14.30</w:t>
            </w:r>
          </w:p>
        </w:tc>
      </w:tr>
    </w:tbl>
    <w:p w:rsidR="00BA2E84" w:rsidRDefault="00BA2E84" w:rsidP="00BA2E8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3 soruyu tabloya göre yapınız.</w:t>
      </w:r>
    </w:p>
    <w:p w:rsidR="00BA2E84" w:rsidRPr="00825346" w:rsidRDefault="00BA2E84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Kaya </w:t>
      </w:r>
      <w:r>
        <w:rPr>
          <w:rFonts w:ascii="Cambria Math" w:hAnsi="Cambria Math"/>
          <w:b/>
          <w:sz w:val="24"/>
        </w:rPr>
        <w:t>yataktan kalktığı</w:t>
      </w:r>
      <w:r w:rsidRPr="00BA2E84">
        <w:rPr>
          <w:rFonts w:ascii="Cambria Math" w:hAnsi="Cambria Math"/>
          <w:b/>
          <w:sz w:val="24"/>
        </w:rPr>
        <w:t xml:space="preserve"> andan</w:t>
      </w:r>
      <w:r w:rsidRPr="00825346">
        <w:rPr>
          <w:rFonts w:ascii="Cambria Math" w:hAnsi="Cambria Math"/>
          <w:sz w:val="24"/>
        </w:rPr>
        <w:t xml:space="preserve"> itibaren </w:t>
      </w:r>
      <w:r w:rsidRPr="00C45373">
        <w:rPr>
          <w:rFonts w:ascii="Cambria Math" w:hAnsi="Cambria Math"/>
          <w:b/>
          <w:sz w:val="24"/>
        </w:rPr>
        <w:t xml:space="preserve">ilk derse girinceye kadar </w:t>
      </w:r>
      <w:r>
        <w:rPr>
          <w:rFonts w:ascii="Cambria Math" w:hAnsi="Cambria Math"/>
          <w:sz w:val="24"/>
        </w:rPr>
        <w:t>ne kadar süre geçmiştir?</w:t>
      </w:r>
    </w:p>
    <w:p w:rsidR="00BA2E84" w:rsidRDefault="00BA2E84" w:rsidP="00BA2E84">
      <w:pPr>
        <w:pStyle w:val="AralkYok"/>
        <w:rPr>
          <w:rFonts w:ascii="Cambria Math" w:hAnsi="Cambria Math"/>
          <w:sz w:val="24"/>
        </w:rPr>
      </w:pPr>
    </w:p>
    <w:p w:rsidR="00BA2E84" w:rsidRDefault="00BA2E84" w:rsidP="00BA2E84">
      <w:pPr>
        <w:pStyle w:val="AralkYok"/>
        <w:rPr>
          <w:rFonts w:ascii="Cambria Math" w:hAnsi="Cambria Math"/>
          <w:sz w:val="24"/>
        </w:rPr>
      </w:pPr>
    </w:p>
    <w:p w:rsidR="00BA2E84" w:rsidRDefault="00BA2E84" w:rsidP="00BA2E84">
      <w:pPr>
        <w:pStyle w:val="AralkYok"/>
        <w:rPr>
          <w:rFonts w:ascii="Cambria Math" w:hAnsi="Cambria Math"/>
          <w:sz w:val="24"/>
        </w:rPr>
      </w:pPr>
    </w:p>
    <w:p w:rsidR="00BA2E84" w:rsidRDefault="00BA2E84" w:rsidP="00BA2E84">
      <w:pPr>
        <w:pStyle w:val="AralkYok"/>
        <w:rPr>
          <w:rFonts w:ascii="Cambria Math" w:hAnsi="Cambria Math"/>
          <w:sz w:val="24"/>
        </w:rPr>
      </w:pPr>
    </w:p>
    <w:p w:rsidR="00BA2E84" w:rsidRDefault="00BA2E84" w:rsidP="00BA2E84">
      <w:pPr>
        <w:pStyle w:val="AralkYok"/>
        <w:rPr>
          <w:rFonts w:ascii="Cambria Math" w:hAnsi="Cambria Math"/>
          <w:sz w:val="24"/>
        </w:rPr>
      </w:pPr>
    </w:p>
    <w:p w:rsidR="00825346" w:rsidRPr="00825346" w:rsidRDefault="00BA2E84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Kaya </w:t>
      </w:r>
      <w:r w:rsidRPr="00BA2E84">
        <w:rPr>
          <w:rFonts w:ascii="Cambria Math" w:hAnsi="Cambria Math"/>
          <w:b/>
          <w:sz w:val="24"/>
        </w:rPr>
        <w:t>ilk derse girdiği andan</w:t>
      </w:r>
      <w:r w:rsidRPr="00825346">
        <w:rPr>
          <w:rFonts w:ascii="Cambria Math" w:hAnsi="Cambria Math"/>
          <w:sz w:val="24"/>
        </w:rPr>
        <w:t xml:space="preserve"> itibaren </w:t>
      </w:r>
      <w:r w:rsidR="00825346" w:rsidRPr="00825346">
        <w:rPr>
          <w:rFonts w:ascii="Cambria Math" w:hAnsi="Cambria Math"/>
          <w:sz w:val="24"/>
        </w:rPr>
        <w:t xml:space="preserve">okulda </w:t>
      </w:r>
      <w:r>
        <w:rPr>
          <w:rFonts w:ascii="Cambria Math" w:hAnsi="Cambria Math"/>
          <w:sz w:val="24"/>
        </w:rPr>
        <w:t>ne kadar süre kalmıştır?</w:t>
      </w: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15596B" w:rsidRDefault="0015596B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BA2E84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b/>
          <w:sz w:val="24"/>
        </w:rPr>
      </w:pPr>
      <w:r w:rsidRPr="00825346">
        <w:rPr>
          <w:rFonts w:ascii="Cambria Math" w:hAnsi="Cambria Math"/>
          <w:sz w:val="24"/>
        </w:rPr>
        <w:t>Öğle yemeği için ayırdığı zaman, sabah</w:t>
      </w:r>
      <w:r w:rsidR="00BA2E84">
        <w:rPr>
          <w:rFonts w:ascii="Cambria Math" w:hAnsi="Cambria Math"/>
          <w:sz w:val="24"/>
        </w:rPr>
        <w:t xml:space="preserve"> </w:t>
      </w:r>
      <w:r w:rsidRPr="00825346">
        <w:rPr>
          <w:rFonts w:ascii="Cambria Math" w:hAnsi="Cambria Math"/>
          <w:sz w:val="24"/>
        </w:rPr>
        <w:t xml:space="preserve">kahvaltısından kaç dakika </w:t>
      </w:r>
      <w:r w:rsidRPr="00BA2E84">
        <w:rPr>
          <w:rFonts w:ascii="Cambria Math" w:hAnsi="Cambria Math"/>
          <w:b/>
          <w:sz w:val="24"/>
        </w:rPr>
        <w:t>daha fazladır?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>Sibel</w:t>
      </w:r>
      <w:r w:rsidR="00BA2E84"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>in okuldaki dersleri 40 dakika teneffüsleri 15 dakika sürmektedir. Saat 9.00</w:t>
      </w:r>
      <w:r w:rsidR="00BA2E84">
        <w:rPr>
          <w:rFonts w:ascii="Cambria Math" w:hAnsi="Cambria Math"/>
          <w:sz w:val="24"/>
        </w:rPr>
        <w:t>’</w:t>
      </w:r>
      <w:r w:rsidRPr="00825346">
        <w:rPr>
          <w:rFonts w:ascii="Cambria Math" w:hAnsi="Cambria Math"/>
          <w:sz w:val="24"/>
        </w:rPr>
        <w:t xml:space="preserve">da 1. dersi başladığına göre </w:t>
      </w:r>
      <w:r w:rsidRPr="00BA2E84">
        <w:rPr>
          <w:rFonts w:ascii="Cambria Math" w:hAnsi="Cambria Math"/>
          <w:b/>
          <w:sz w:val="24"/>
        </w:rPr>
        <w:t>4. dersi kaçta bitecektir?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>Televizyonda 1</w:t>
      </w:r>
      <w:r w:rsidR="00BA2E84">
        <w:rPr>
          <w:rFonts w:ascii="Cambria Math" w:hAnsi="Cambria Math"/>
          <w:sz w:val="24"/>
        </w:rPr>
        <w:t>2</w:t>
      </w:r>
      <w:r w:rsidRPr="00825346">
        <w:rPr>
          <w:rFonts w:ascii="Cambria Math" w:hAnsi="Cambria Math"/>
          <w:sz w:val="24"/>
        </w:rPr>
        <w:t>.15</w:t>
      </w:r>
      <w:r w:rsidR="00BA2E84">
        <w:rPr>
          <w:rFonts w:ascii="Cambria Math" w:hAnsi="Cambria Math"/>
          <w:sz w:val="24"/>
        </w:rPr>
        <w:t xml:space="preserve">’te başlayan bir </w:t>
      </w:r>
      <w:r w:rsidRPr="00825346">
        <w:rPr>
          <w:rFonts w:ascii="Cambria Math" w:hAnsi="Cambria Math"/>
          <w:sz w:val="24"/>
        </w:rPr>
        <w:t xml:space="preserve">film </w:t>
      </w:r>
      <w:r w:rsidR="00BA2E84">
        <w:rPr>
          <w:rFonts w:ascii="Cambria Math" w:hAnsi="Cambria Math"/>
          <w:sz w:val="24"/>
        </w:rPr>
        <w:t>2</w:t>
      </w:r>
      <w:r w:rsidRPr="00825346">
        <w:rPr>
          <w:rFonts w:ascii="Cambria Math" w:hAnsi="Cambria Math"/>
          <w:sz w:val="24"/>
        </w:rPr>
        <w:t xml:space="preserve"> saat 5 dakika </w:t>
      </w:r>
      <w:r w:rsidR="00BA2E84">
        <w:rPr>
          <w:rFonts w:ascii="Cambria Math" w:hAnsi="Cambria Math"/>
          <w:sz w:val="24"/>
        </w:rPr>
        <w:t>sürmüştür. Film bittiğinde</w:t>
      </w:r>
      <w:r w:rsidRPr="00825346">
        <w:rPr>
          <w:rFonts w:ascii="Cambria Math" w:hAnsi="Cambria Math"/>
          <w:sz w:val="24"/>
        </w:rPr>
        <w:t>, saat kaçı gösterir?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BA2E84">
        <w:rPr>
          <w:rFonts w:ascii="Cambria Math" w:hAnsi="Cambria Math"/>
          <w:b/>
          <w:sz w:val="24"/>
        </w:rPr>
        <w:t>5 yarım</w:t>
      </w:r>
      <w:r w:rsidRPr="00825346">
        <w:rPr>
          <w:rFonts w:ascii="Cambria Math" w:hAnsi="Cambria Math"/>
          <w:sz w:val="24"/>
        </w:rPr>
        <w:t xml:space="preserve"> saat ve </w:t>
      </w:r>
      <w:r w:rsidRPr="00BA2E84">
        <w:rPr>
          <w:rFonts w:ascii="Cambria Math" w:hAnsi="Cambria Math"/>
          <w:b/>
          <w:sz w:val="24"/>
        </w:rPr>
        <w:t>bir çeyrek</w:t>
      </w:r>
      <w:r w:rsidRPr="00825346">
        <w:rPr>
          <w:rFonts w:ascii="Cambria Math" w:hAnsi="Cambria Math"/>
          <w:sz w:val="24"/>
        </w:rPr>
        <w:t xml:space="preserve"> saat kaç dakika yapar?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Ezgi televizyonda </w:t>
      </w:r>
      <w:r w:rsidRPr="00BA2E84">
        <w:rPr>
          <w:rFonts w:ascii="Cambria Math" w:hAnsi="Cambria Math"/>
          <w:b/>
          <w:sz w:val="24"/>
        </w:rPr>
        <w:t>yarım saatlik</w:t>
      </w:r>
      <w:r w:rsidRPr="00825346">
        <w:rPr>
          <w:rFonts w:ascii="Cambria Math" w:hAnsi="Cambria Math"/>
          <w:sz w:val="24"/>
        </w:rPr>
        <w:t xml:space="preserve"> b</w:t>
      </w:r>
      <w:r w:rsidR="00BA2E84">
        <w:rPr>
          <w:rFonts w:ascii="Cambria Math" w:hAnsi="Cambria Math"/>
          <w:sz w:val="24"/>
        </w:rPr>
        <w:t>ir film süresince biri 4 dakika</w:t>
      </w:r>
      <w:r w:rsidRPr="00825346">
        <w:rPr>
          <w:rFonts w:ascii="Cambria Math" w:hAnsi="Cambria Math"/>
          <w:sz w:val="24"/>
        </w:rPr>
        <w:t xml:space="preserve">, diğeri 3 dakika olan iki </w:t>
      </w:r>
      <w:r w:rsidRPr="00825346">
        <w:rPr>
          <w:rFonts w:ascii="Cambria Math" w:hAnsi="Cambria Math"/>
          <w:sz w:val="24"/>
        </w:rPr>
        <w:lastRenderedPageBreak/>
        <w:t>reklam kuşağı izledi. Filmin gerçek süresi ne kadardır?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825346" w:rsidRPr="00825346" w:rsidRDefault="00825346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>S</w:t>
      </w:r>
      <w:r w:rsidR="00BA2E84">
        <w:rPr>
          <w:rFonts w:ascii="Cambria Math" w:hAnsi="Cambria Math"/>
          <w:sz w:val="24"/>
        </w:rPr>
        <w:t>amet</w:t>
      </w:r>
      <w:r w:rsidRPr="00825346">
        <w:rPr>
          <w:rFonts w:ascii="Cambria Math" w:hAnsi="Cambria Math"/>
          <w:sz w:val="24"/>
        </w:rPr>
        <w:t xml:space="preserve">, 1 saat </w:t>
      </w:r>
      <w:r w:rsidR="00BA2E84">
        <w:rPr>
          <w:rFonts w:ascii="Cambria Math" w:hAnsi="Cambria Math"/>
          <w:sz w:val="24"/>
        </w:rPr>
        <w:t>1</w:t>
      </w:r>
      <w:r w:rsidRPr="00825346">
        <w:rPr>
          <w:rFonts w:ascii="Cambria Math" w:hAnsi="Cambria Math"/>
          <w:sz w:val="24"/>
        </w:rPr>
        <w:t xml:space="preserve">8 dakika ders çalıştı. 2 saat çalışmış olması için, </w:t>
      </w:r>
      <w:r w:rsidRPr="00BA2E84">
        <w:rPr>
          <w:rFonts w:ascii="Cambria Math" w:hAnsi="Cambria Math"/>
          <w:b/>
          <w:sz w:val="24"/>
        </w:rPr>
        <w:t>kaç dakika daha çalışmalıdır</w:t>
      </w:r>
      <w:r w:rsidRPr="00825346">
        <w:rPr>
          <w:rFonts w:ascii="Cambria Math" w:hAnsi="Cambria Math"/>
          <w:sz w:val="24"/>
        </w:rPr>
        <w:t>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BA2E84" w:rsidP="00BA2E84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Elif’in babası </w:t>
      </w:r>
      <w:r w:rsidR="00825346" w:rsidRPr="00825346">
        <w:rPr>
          <w:rFonts w:ascii="Cambria Math" w:hAnsi="Cambria Math"/>
          <w:sz w:val="24"/>
        </w:rPr>
        <w:t>yaz tatili için</w:t>
      </w:r>
      <w:r>
        <w:rPr>
          <w:rFonts w:ascii="Cambria Math" w:hAnsi="Cambria Math"/>
          <w:sz w:val="24"/>
        </w:rPr>
        <w:t xml:space="preserve"> </w:t>
      </w:r>
      <w:r w:rsidR="00825346" w:rsidRPr="00275D81">
        <w:rPr>
          <w:rFonts w:ascii="Cambria Math" w:hAnsi="Cambria Math"/>
          <w:b/>
          <w:sz w:val="24"/>
        </w:rPr>
        <w:t>3 hafta</w:t>
      </w:r>
      <w:r w:rsidR="00825346" w:rsidRPr="00825346">
        <w:rPr>
          <w:rFonts w:ascii="Cambria Math" w:hAnsi="Cambria Math"/>
          <w:sz w:val="24"/>
        </w:rPr>
        <w:t xml:space="preserve"> izin almıştı.</w:t>
      </w:r>
      <w:r>
        <w:rPr>
          <w:rFonts w:ascii="Cambria Math" w:hAnsi="Cambria Math"/>
          <w:sz w:val="24"/>
        </w:rPr>
        <w:t xml:space="preserve"> </w:t>
      </w:r>
      <w:r w:rsidR="00825346" w:rsidRPr="00825346">
        <w:rPr>
          <w:rFonts w:ascii="Cambria Math" w:hAnsi="Cambria Math"/>
          <w:sz w:val="24"/>
        </w:rPr>
        <w:t xml:space="preserve">Babası 8 Ağustos günü </w:t>
      </w:r>
      <w:r w:rsidR="00825346" w:rsidRPr="00BA2E84">
        <w:rPr>
          <w:rFonts w:ascii="Cambria Math" w:hAnsi="Cambria Math"/>
          <w:b/>
          <w:sz w:val="24"/>
        </w:rPr>
        <w:t>i</w:t>
      </w:r>
      <w:r w:rsidRPr="00BA2E84">
        <w:rPr>
          <w:rFonts w:ascii="Cambria Math" w:hAnsi="Cambria Math"/>
          <w:b/>
          <w:sz w:val="24"/>
        </w:rPr>
        <w:t>ş</w:t>
      </w:r>
      <w:r w:rsidR="00825346" w:rsidRPr="00BA2E84">
        <w:rPr>
          <w:rFonts w:ascii="Cambria Math" w:hAnsi="Cambria Math"/>
          <w:b/>
          <w:sz w:val="24"/>
        </w:rPr>
        <w:t>e başlayacağına göre</w:t>
      </w:r>
      <w:r w:rsidR="00825346" w:rsidRPr="00825346">
        <w:rPr>
          <w:rFonts w:ascii="Cambria Math" w:hAnsi="Cambria Math"/>
          <w:sz w:val="24"/>
        </w:rPr>
        <w:t>,</w:t>
      </w:r>
      <w:r>
        <w:rPr>
          <w:rFonts w:ascii="Cambria Math" w:hAnsi="Cambria Math"/>
          <w:sz w:val="24"/>
        </w:rPr>
        <w:t xml:space="preserve"> </w:t>
      </w:r>
      <w:r w:rsidR="00825346" w:rsidRPr="00825346">
        <w:rPr>
          <w:rFonts w:ascii="Cambria Math" w:hAnsi="Cambria Math"/>
          <w:sz w:val="24"/>
        </w:rPr>
        <w:t>izni hangi gün başlamıştır?</w:t>
      </w: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BA2E84" w:rsidRDefault="00BA2E84" w:rsidP="00825346">
      <w:pPr>
        <w:pStyle w:val="AralkYok"/>
        <w:rPr>
          <w:rFonts w:ascii="Cambria Math" w:hAnsi="Cambria Math"/>
          <w:sz w:val="24"/>
        </w:rPr>
      </w:pPr>
    </w:p>
    <w:p w:rsid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275D81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Pr="00825346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Default="00825346" w:rsidP="00825346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275D81">
        <w:rPr>
          <w:rFonts w:ascii="Cambria Math" w:hAnsi="Cambria Math"/>
          <w:sz w:val="24"/>
        </w:rPr>
        <w:t xml:space="preserve">Karne alacakları güne </w:t>
      </w:r>
      <w:r w:rsidR="00160854">
        <w:rPr>
          <w:rFonts w:ascii="Cambria Math" w:hAnsi="Cambria Math"/>
          <w:sz w:val="24"/>
        </w:rPr>
        <w:t>1</w:t>
      </w:r>
      <w:r w:rsidRPr="00275D81">
        <w:rPr>
          <w:rFonts w:ascii="Cambria Math" w:hAnsi="Cambria Math"/>
          <w:sz w:val="24"/>
        </w:rPr>
        <w:t xml:space="preserve"> hafta 4 gün kala </w:t>
      </w:r>
      <w:r w:rsidR="00275D81" w:rsidRPr="00275D81">
        <w:rPr>
          <w:rFonts w:ascii="Cambria Math" w:hAnsi="Cambria Math"/>
          <w:sz w:val="24"/>
        </w:rPr>
        <w:t>Rana</w:t>
      </w:r>
      <w:r w:rsidRPr="00275D81">
        <w:rPr>
          <w:rFonts w:ascii="Cambria Math" w:hAnsi="Cambria Math"/>
          <w:sz w:val="24"/>
        </w:rPr>
        <w:t xml:space="preserve"> </w:t>
      </w:r>
      <w:r w:rsidR="00275D81" w:rsidRPr="00275D81">
        <w:rPr>
          <w:rFonts w:ascii="Cambria Math" w:hAnsi="Cambria Math"/>
          <w:sz w:val="24"/>
        </w:rPr>
        <w:t>hastalandığı için</w:t>
      </w:r>
      <w:r w:rsidRPr="00275D81">
        <w:rPr>
          <w:rFonts w:ascii="Cambria Math" w:hAnsi="Cambria Math"/>
          <w:sz w:val="24"/>
        </w:rPr>
        <w:t xml:space="preserve"> doktor raporu almak zorunda kalmıştı</w:t>
      </w:r>
      <w:r w:rsidR="00275D81">
        <w:rPr>
          <w:rFonts w:ascii="Cambria Math" w:hAnsi="Cambria Math"/>
          <w:sz w:val="24"/>
        </w:rPr>
        <w:t>r</w:t>
      </w:r>
      <w:r w:rsidRPr="00275D81">
        <w:rPr>
          <w:rFonts w:ascii="Cambria Math" w:hAnsi="Cambria Math"/>
          <w:sz w:val="24"/>
        </w:rPr>
        <w:t>. Karnel</w:t>
      </w:r>
      <w:r w:rsidR="00275D81" w:rsidRPr="00275D81">
        <w:rPr>
          <w:rFonts w:ascii="Cambria Math" w:hAnsi="Cambria Math"/>
          <w:sz w:val="24"/>
        </w:rPr>
        <w:t xml:space="preserve">er </w:t>
      </w:r>
      <w:r w:rsidR="00275D81">
        <w:rPr>
          <w:rFonts w:ascii="Cambria Math" w:hAnsi="Cambria Math"/>
          <w:sz w:val="24"/>
        </w:rPr>
        <w:t>9</w:t>
      </w:r>
      <w:r w:rsidR="00275D81" w:rsidRPr="00275D81">
        <w:rPr>
          <w:rFonts w:ascii="Cambria Math" w:hAnsi="Cambria Math"/>
          <w:sz w:val="24"/>
        </w:rPr>
        <w:t xml:space="preserve"> Haziran’da veri</w:t>
      </w:r>
      <w:r w:rsidRPr="00275D81">
        <w:rPr>
          <w:rFonts w:ascii="Cambria Math" w:hAnsi="Cambria Math"/>
          <w:sz w:val="24"/>
        </w:rPr>
        <w:t xml:space="preserve">leceğine göre, </w:t>
      </w:r>
      <w:r w:rsidR="00275D81" w:rsidRPr="00275D81">
        <w:rPr>
          <w:rFonts w:ascii="Cambria Math" w:hAnsi="Cambria Math"/>
          <w:sz w:val="24"/>
        </w:rPr>
        <w:t>Rana</w:t>
      </w:r>
      <w:r w:rsidR="00275D81">
        <w:rPr>
          <w:rFonts w:ascii="Cambria Math" w:hAnsi="Cambria Math"/>
          <w:sz w:val="24"/>
        </w:rPr>
        <w:t xml:space="preserve"> </w:t>
      </w:r>
      <w:r w:rsidR="00160854" w:rsidRPr="00160854">
        <w:rPr>
          <w:rFonts w:ascii="Cambria Math" w:hAnsi="Cambria Math"/>
          <w:b/>
          <w:sz w:val="24"/>
        </w:rPr>
        <w:t>ayın kaçında</w:t>
      </w:r>
      <w:r w:rsidR="00160854">
        <w:rPr>
          <w:rFonts w:ascii="Cambria Math" w:hAnsi="Cambria Math"/>
          <w:sz w:val="24"/>
        </w:rPr>
        <w:t xml:space="preserve"> </w:t>
      </w:r>
      <w:r w:rsidR="00275D81" w:rsidRPr="00160854">
        <w:rPr>
          <w:rFonts w:ascii="Cambria Math" w:hAnsi="Cambria Math"/>
          <w:b/>
          <w:sz w:val="24"/>
        </w:rPr>
        <w:t>hangi gün</w:t>
      </w:r>
      <w:r w:rsidR="00275D81">
        <w:rPr>
          <w:rFonts w:ascii="Cambria Math" w:hAnsi="Cambria Math"/>
          <w:sz w:val="24"/>
        </w:rPr>
        <w:t xml:space="preserve"> hastalanmıştır?</w:t>
      </w: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275D81" w:rsidRPr="00275D81" w:rsidRDefault="00275D81" w:rsidP="00275D81">
      <w:pPr>
        <w:pStyle w:val="AralkYok"/>
        <w:rPr>
          <w:rFonts w:ascii="Cambria Math" w:hAnsi="Cambria Math"/>
          <w:sz w:val="24"/>
        </w:rPr>
      </w:pPr>
    </w:p>
    <w:p w:rsidR="00825346" w:rsidRPr="00825346" w:rsidRDefault="00275D81" w:rsidP="00275D81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8 Nisan günü</w:t>
      </w:r>
      <w:r w:rsidR="00825346" w:rsidRPr="00825346">
        <w:rPr>
          <w:rFonts w:ascii="Cambria Math" w:hAnsi="Cambria Math"/>
          <w:sz w:val="24"/>
        </w:rPr>
        <w:t xml:space="preserve"> yeni bir pantolon alan </w:t>
      </w:r>
      <w:r>
        <w:rPr>
          <w:rFonts w:ascii="Cambria Math" w:hAnsi="Cambria Math"/>
          <w:sz w:val="24"/>
        </w:rPr>
        <w:t>Selim</w:t>
      </w:r>
      <w:r w:rsidR="00825346" w:rsidRPr="00825346">
        <w:rPr>
          <w:rFonts w:ascii="Cambria Math" w:hAnsi="Cambria Math"/>
          <w:sz w:val="24"/>
        </w:rPr>
        <w:t xml:space="preserve"> eve geldiğinde </w:t>
      </w:r>
      <w:r>
        <w:rPr>
          <w:rFonts w:ascii="Cambria Math" w:hAnsi="Cambria Math"/>
          <w:sz w:val="24"/>
        </w:rPr>
        <w:t xml:space="preserve">pantolonun </w:t>
      </w:r>
      <w:r w:rsidR="00825346" w:rsidRPr="00825346">
        <w:rPr>
          <w:rFonts w:ascii="Cambria Math" w:hAnsi="Cambria Math"/>
          <w:sz w:val="24"/>
        </w:rPr>
        <w:t xml:space="preserve">defolu olduğunu fark ediyor. 15 gün içerisinde </w:t>
      </w:r>
      <w:r>
        <w:rPr>
          <w:rFonts w:ascii="Cambria Math" w:hAnsi="Cambria Math"/>
          <w:sz w:val="24"/>
        </w:rPr>
        <w:t>iade şartı olduğuna göre Selim</w:t>
      </w:r>
      <w:r w:rsidR="00825346" w:rsidRPr="00825346">
        <w:rPr>
          <w:rFonts w:ascii="Cambria Math" w:hAnsi="Cambria Math"/>
          <w:sz w:val="24"/>
        </w:rPr>
        <w:t xml:space="preserve">, pantolonu </w:t>
      </w:r>
      <w:r w:rsidR="00825346" w:rsidRPr="00C45373">
        <w:rPr>
          <w:rFonts w:ascii="Cambria Math" w:hAnsi="Cambria Math"/>
          <w:b/>
          <w:sz w:val="24"/>
        </w:rPr>
        <w:t>en son hangi gün</w:t>
      </w:r>
      <w:r w:rsidR="00825346" w:rsidRPr="00825346">
        <w:rPr>
          <w:rFonts w:ascii="Cambria Math" w:hAnsi="Cambria Math"/>
          <w:sz w:val="24"/>
        </w:rPr>
        <w:t xml:space="preserve"> götürebilir? </w:t>
      </w: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</w:p>
    <w:p w:rsidR="00825346" w:rsidRPr="00825346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 </w:t>
      </w:r>
    </w:p>
    <w:p w:rsidR="00275D81" w:rsidRDefault="00825346" w:rsidP="00825346">
      <w:pPr>
        <w:pStyle w:val="AralkYok"/>
        <w:rPr>
          <w:rFonts w:ascii="Cambria Math" w:hAnsi="Cambria Math"/>
          <w:sz w:val="24"/>
        </w:rPr>
      </w:pPr>
      <w:r w:rsidRPr="00825346">
        <w:rPr>
          <w:rFonts w:ascii="Cambria Math" w:hAnsi="Cambria Math"/>
          <w:sz w:val="24"/>
        </w:rPr>
        <w:t xml:space="preserve"> </w:t>
      </w:r>
    </w:p>
    <w:p w:rsidR="00275D81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Default="00275D81" w:rsidP="00825346">
      <w:pPr>
        <w:pStyle w:val="AralkYok"/>
        <w:rPr>
          <w:rFonts w:ascii="Cambria Math" w:hAnsi="Cambria Math"/>
          <w:sz w:val="24"/>
        </w:rPr>
      </w:pPr>
    </w:p>
    <w:p w:rsidR="00275D81" w:rsidRDefault="00825346" w:rsidP="00EA5742">
      <w:pPr>
        <w:pStyle w:val="AralkYok"/>
        <w:numPr>
          <w:ilvl w:val="0"/>
          <w:numId w:val="3"/>
        </w:numPr>
        <w:rPr>
          <w:rFonts w:ascii="Cambria Math" w:hAnsi="Cambria Math"/>
          <w:sz w:val="24"/>
        </w:rPr>
      </w:pPr>
      <w:r w:rsidRPr="009262EC">
        <w:rPr>
          <w:rFonts w:ascii="Cambria Math" w:hAnsi="Cambria Math"/>
          <w:sz w:val="24"/>
        </w:rPr>
        <w:t>Perşembe günü saat 20.30</w:t>
      </w:r>
      <w:r w:rsidR="00275D81" w:rsidRPr="009262EC">
        <w:rPr>
          <w:rFonts w:ascii="Cambria Math" w:hAnsi="Cambria Math"/>
          <w:sz w:val="24"/>
        </w:rPr>
        <w:t>’</w:t>
      </w:r>
      <w:r w:rsidRPr="009262EC">
        <w:rPr>
          <w:rFonts w:ascii="Cambria Math" w:hAnsi="Cambria Math"/>
          <w:sz w:val="24"/>
        </w:rPr>
        <w:t xml:space="preserve">da yola çıkan bir yolcu gemisi </w:t>
      </w:r>
      <w:r w:rsidR="00275D81" w:rsidRPr="009262EC">
        <w:rPr>
          <w:rFonts w:ascii="Cambria Math" w:hAnsi="Cambria Math"/>
          <w:sz w:val="24"/>
        </w:rPr>
        <w:t>16</w:t>
      </w:r>
      <w:r w:rsidRPr="009262EC">
        <w:rPr>
          <w:rFonts w:ascii="Cambria Math" w:hAnsi="Cambria Math"/>
          <w:sz w:val="24"/>
        </w:rPr>
        <w:t xml:space="preserve"> saat sonra gideceği yere varıyor. </w:t>
      </w:r>
      <w:r w:rsidR="00275D81" w:rsidRPr="009262EC">
        <w:rPr>
          <w:rFonts w:ascii="Cambria Math" w:hAnsi="Cambria Math"/>
          <w:sz w:val="24"/>
        </w:rPr>
        <w:t xml:space="preserve">Geminin yolculuğu hangi </w:t>
      </w:r>
      <w:r w:rsidR="00275D81" w:rsidRPr="009262EC">
        <w:rPr>
          <w:rFonts w:ascii="Cambria Math" w:hAnsi="Cambria Math"/>
          <w:b/>
          <w:sz w:val="24"/>
        </w:rPr>
        <w:t>gün ve saatte</w:t>
      </w:r>
      <w:r w:rsidR="00275D81" w:rsidRPr="009262EC">
        <w:rPr>
          <w:rFonts w:ascii="Cambria Math" w:hAnsi="Cambria Math"/>
          <w:sz w:val="24"/>
        </w:rPr>
        <w:t xml:space="preserve"> biter?</w:t>
      </w:r>
    </w:p>
    <w:sectPr w:rsidR="00275D81" w:rsidSect="006A1596">
      <w:headerReference w:type="default" r:id="rId98"/>
      <w:footerReference w:type="default" r:id="rId99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11CC" w:rsidRDefault="00AE11CC" w:rsidP="001A3CA1">
      <w:pPr>
        <w:spacing w:after="0" w:line="240" w:lineRule="auto"/>
      </w:pPr>
      <w:r>
        <w:separator/>
      </w:r>
    </w:p>
  </w:endnote>
  <w:endnote w:type="continuationSeparator" w:id="0">
    <w:p w:rsidR="00AE11CC" w:rsidRDefault="00AE11CC" w:rsidP="001A3C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Segoe UI Symbol">
    <w:altName w:val="Cambria Math"/>
    <w:charset w:val="00"/>
    <w:family w:val="swiss"/>
    <w:pitch w:val="variable"/>
    <w:sig w:usb0="00000003" w:usb1="1200FFEF" w:usb2="0004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3DD" w:rsidRPr="00173EE7" w:rsidRDefault="007D24AF" w:rsidP="000C600E">
    <w:pPr>
      <w:pStyle w:val="AralkYok"/>
      <w:rPr>
        <w:rFonts w:asciiTheme="majorHAnsi" w:hAnsiTheme="majorHAnsi"/>
        <w:b/>
        <w:color w:val="0000FF"/>
        <w:sz w:val="14"/>
      </w:rPr>
    </w:pPr>
    <w:r w:rsidRPr="007D24AF"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E353DD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E353DD" w:rsidRPr="000C600E">
      <w:rPr>
        <w:rFonts w:ascii="Cambria Math" w:hAnsi="Cambria Math"/>
        <w:b/>
        <w:color w:val="C00000"/>
        <w:sz w:val="16"/>
        <w:szCs w:val="16"/>
      </w:rPr>
      <w:t>⇨</w:t>
    </w:r>
    <w:r w:rsidR="00E353DD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E353DD" w:rsidRPr="000C600E">
      <w:rPr>
        <w:rFonts w:ascii="Segoe UI Symbol" w:hAnsi="Segoe UI Symbol"/>
        <w:b/>
        <w:color w:val="C00000"/>
        <w:sz w:val="16"/>
        <w:szCs w:val="16"/>
      </w:rPr>
      <w:tab/>
    </w:r>
    <w:r w:rsidR="00E353DD">
      <w:rPr>
        <w:rFonts w:ascii="Segoe UI Symbol" w:hAnsi="Segoe UI Symbol"/>
        <w:b/>
        <w:color w:val="C00000"/>
        <w:sz w:val="16"/>
        <w:szCs w:val="16"/>
      </w:rPr>
      <w:t></w:t>
    </w:r>
    <w:r w:rsidR="00E353DD" w:rsidRPr="000C600E">
      <w:rPr>
        <w:rFonts w:ascii="Cambria Math" w:hAnsi="Cambria Math"/>
        <w:b/>
        <w:color w:val="C00000"/>
        <w:sz w:val="16"/>
        <w:szCs w:val="16"/>
      </w:rPr>
      <w:t>⇨</w:t>
    </w:r>
    <w:r w:rsidR="00E353DD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E353DD" w:rsidRPr="000C600E">
      <w:rPr>
        <w:rFonts w:ascii="Segoe UI Symbol" w:hAnsi="Segoe UI Symbol"/>
        <w:b/>
        <w:color w:val="C00000"/>
        <w:sz w:val="16"/>
        <w:szCs w:val="16"/>
      </w:rPr>
      <w:tab/>
    </w:r>
    <w:r w:rsidR="00E353DD" w:rsidRPr="000C600E">
      <w:rPr>
        <w:rFonts w:ascii="Segoe UI Symbol" w:hAnsi="Segoe UI Symbol"/>
        <w:b/>
        <w:color w:val="C00000"/>
        <w:sz w:val="16"/>
        <w:szCs w:val="16"/>
      </w:rPr>
      <w:tab/>
    </w:r>
    <w:r w:rsidR="00E353DD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E353DD" w:rsidRPr="000C600E">
      <w:rPr>
        <w:rFonts w:ascii="Cambria Math" w:hAnsi="Cambria Math"/>
        <w:b/>
        <w:color w:val="C00000"/>
        <w:sz w:val="16"/>
        <w:szCs w:val="16"/>
      </w:rPr>
      <w:t>⇨</w:t>
    </w:r>
    <w:r w:rsidR="00E353DD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E353DD">
      <w:rPr>
        <w:rFonts w:ascii="Segoe UI Symbol" w:hAnsi="Segoe UI Symbol"/>
        <w:sz w:val="36"/>
      </w:rPr>
      <w:tab/>
    </w:r>
    <w:r w:rsidR="00E353DD">
      <w:rPr>
        <w:rFonts w:ascii="Segoe UI Symbol" w:hAnsi="Segoe UI Symbol"/>
        <w:sz w:val="36"/>
      </w:rPr>
      <w:tab/>
    </w:r>
    <w:r w:rsidR="00E353DD" w:rsidRPr="00173EE7">
      <w:rPr>
        <w:rFonts w:ascii="Segoe UI Symbol" w:hAnsi="Segoe UI Symbol"/>
        <w:noProof/>
        <w:color w:val="0000FF"/>
        <w:sz w:val="12"/>
      </w:rPr>
      <w:t></w:t>
    </w:r>
    <w:r w:rsidRPr="007D24AF"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E353DD">
      <w:rPr>
        <w:rFonts w:ascii="Segoe UI Symbol" w:hAnsi="Segoe UI Symbol"/>
        <w:noProof/>
        <w:color w:val="0000FF"/>
        <w:sz w:val="12"/>
      </w:rPr>
      <w:t xml:space="preserve"> </w:t>
    </w:r>
    <w:r w:rsidR="00E353DD" w:rsidRPr="00173EE7">
      <w:rPr>
        <w:rFonts w:asciiTheme="majorHAnsi" w:hAnsiTheme="majorHAnsi"/>
        <w:b/>
        <w:color w:val="0000FF"/>
        <w:sz w:val="14"/>
      </w:rPr>
      <w:t>Kontrol edilmiştir.</w:t>
    </w:r>
    <w:r w:rsidR="00E353DD">
      <w:rPr>
        <w:rFonts w:asciiTheme="majorHAnsi" w:hAnsiTheme="majorHAnsi"/>
        <w:b/>
        <w:color w:val="0000FF"/>
        <w:sz w:val="14"/>
      </w:rPr>
      <w:tab/>
    </w:r>
    <w:r w:rsidR="00E353DD">
      <w:rPr>
        <w:rFonts w:asciiTheme="majorHAnsi" w:hAnsiTheme="majorHAnsi"/>
        <w:b/>
        <w:color w:val="0000FF"/>
        <w:sz w:val="14"/>
      </w:rPr>
      <w:tab/>
    </w:r>
    <w:r w:rsidR="00E353DD" w:rsidRPr="00173EE7">
      <w:rPr>
        <w:rFonts w:asciiTheme="majorHAnsi" w:hAnsiTheme="majorHAnsi"/>
        <w:b/>
        <w:color w:val="0000FF"/>
        <w:sz w:val="14"/>
      </w:rPr>
      <w:t xml:space="preserve">Veli Adı Soyadı: </w:t>
    </w:r>
    <w:proofErr w:type="gramStart"/>
    <w:r w:rsidR="00E353DD" w:rsidRPr="00173EE7">
      <w:rPr>
        <w:rFonts w:asciiTheme="majorHAnsi" w:hAnsiTheme="majorHAnsi"/>
        <w:b/>
        <w:color w:val="0000FF"/>
        <w:sz w:val="8"/>
      </w:rPr>
      <w:t>................................................................</w:t>
    </w:r>
    <w:proofErr w:type="gramEnd"/>
    <w:r w:rsidR="00E353DD">
      <w:rPr>
        <w:rFonts w:asciiTheme="majorHAnsi" w:hAnsiTheme="majorHAnsi"/>
        <w:b/>
        <w:color w:val="0000FF"/>
        <w:sz w:val="14"/>
      </w:rPr>
      <w:tab/>
    </w:r>
    <w:r w:rsidR="00E353DD" w:rsidRPr="00173EE7">
      <w:rPr>
        <w:rFonts w:asciiTheme="majorHAnsi" w:hAnsiTheme="majorHAnsi"/>
        <w:b/>
        <w:color w:val="0000FF"/>
        <w:sz w:val="14"/>
      </w:rPr>
      <w:t xml:space="preserve">İmza: </w:t>
    </w:r>
    <w:proofErr w:type="gramStart"/>
    <w:r w:rsidR="00E353DD" w:rsidRPr="00173EE7">
      <w:rPr>
        <w:rFonts w:asciiTheme="majorHAnsi" w:hAnsiTheme="majorHAnsi"/>
        <w:b/>
        <w:color w:val="0000FF"/>
        <w:sz w:val="8"/>
      </w:rPr>
      <w:t>.................................</w:t>
    </w:r>
    <w:proofErr w:type="gramEnd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11CC" w:rsidRDefault="00AE11CC" w:rsidP="001A3CA1">
      <w:pPr>
        <w:spacing w:after="0" w:line="240" w:lineRule="auto"/>
      </w:pPr>
      <w:r>
        <w:separator/>
      </w:r>
    </w:p>
  </w:footnote>
  <w:footnote w:type="continuationSeparator" w:id="0">
    <w:p w:rsidR="00AE11CC" w:rsidRDefault="00AE11CC" w:rsidP="001A3C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3DD" w:rsidRPr="00173EE7" w:rsidRDefault="007D24AF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101" type="#_x0000_t32" style="position:absolute;left:0;text-align:left;margin-left:262.55pt;margin-top:20.1pt;width:0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E353DD" w:rsidRPr="00F63236" w:rsidRDefault="007D24AF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="00E353DD"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2C7457">
                    <w:rPr>
                      <w:rFonts w:ascii="Cambria Math" w:hAnsi="Cambria Math"/>
                      <w:b/>
                      <w:noProof/>
                    </w:rPr>
                    <w:t>8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E353DD" w:rsidRPr="00173EE7">
      <w:rPr>
        <w:rFonts w:asciiTheme="majorHAnsi" w:hAnsiTheme="majorHAnsi"/>
        <w:b/>
        <w:color w:val="0000FF"/>
        <w:sz w:val="14"/>
      </w:rPr>
      <w:t>SAKARYA / ADAPAZARI  - 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E353DD" w:rsidRPr="00A84362" w:rsidRDefault="00E353DD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E353DD" w:rsidRPr="008071E3" w:rsidRDefault="00E353DD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E353DD" w:rsidRPr="00A84362" w:rsidRDefault="00E353DD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E353DD" w:rsidRPr="00173EE7">
      <w:rPr>
        <w:rFonts w:asciiTheme="majorHAnsi" w:hAnsiTheme="majorHAnsi"/>
        <w:b/>
        <w:color w:val="0000FF"/>
        <w:sz w:val="14"/>
      </w:rPr>
      <w:t xml:space="preserve"> - </w:t>
    </w:r>
    <w:r w:rsidR="00E353DD">
      <w:rPr>
        <w:rFonts w:asciiTheme="majorHAnsi" w:hAnsiTheme="majorHAnsi"/>
        <w:b/>
        <w:color w:val="0000FF"/>
        <w:sz w:val="14"/>
      </w:rPr>
      <w:t>3</w:t>
    </w:r>
    <w:r w:rsidR="00E353DD" w:rsidRPr="00173EE7">
      <w:rPr>
        <w:rFonts w:asciiTheme="majorHAnsi" w:hAnsiTheme="majorHAnsi"/>
        <w:b/>
        <w:color w:val="0000FF"/>
        <w:sz w:val="14"/>
      </w:rPr>
      <w:t>. SINIFLAR / ÇALIŞMA K</w:t>
    </w:r>
    <w:r w:rsidR="00E353DD">
      <w:rPr>
        <w:rFonts w:asciiTheme="majorHAnsi" w:hAnsiTheme="majorHAnsi"/>
        <w:b/>
        <w:color w:val="0000FF"/>
        <w:sz w:val="14"/>
      </w:rPr>
      <w:t>Â</w:t>
    </w:r>
    <w:r w:rsidR="00E353DD" w:rsidRPr="00173EE7">
      <w:rPr>
        <w:rFonts w:asciiTheme="majorHAnsi" w:hAnsiTheme="majorHAnsi"/>
        <w:b/>
        <w:color w:val="0000FF"/>
        <w:sz w:val="14"/>
      </w:rPr>
      <w:t>ĞIDI</w:t>
    </w:r>
    <w:r w:rsidR="009262EC">
      <w:rPr>
        <w:rFonts w:asciiTheme="majorHAnsi" w:hAnsiTheme="majorHAnsi"/>
        <w:b/>
        <w:color w:val="0000FF"/>
        <w:sz w:val="14"/>
      </w:rPr>
      <w:t xml:space="preserve">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70C0"/>
    <w:multiLevelType w:val="hybridMultilevel"/>
    <w:tmpl w:val="9CEA4B94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81350"/>
    <w:multiLevelType w:val="hybridMultilevel"/>
    <w:tmpl w:val="5CFEDD4A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2C4BD5"/>
    <w:multiLevelType w:val="hybridMultilevel"/>
    <w:tmpl w:val="FBC8C8F6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8D7F96"/>
    <w:multiLevelType w:val="hybridMultilevel"/>
    <w:tmpl w:val="D2F6D600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242033"/>
    <w:multiLevelType w:val="hybridMultilevel"/>
    <w:tmpl w:val="E6EEB460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61589F"/>
    <w:multiLevelType w:val="hybridMultilevel"/>
    <w:tmpl w:val="133E9A5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D024FF"/>
    <w:multiLevelType w:val="hybridMultilevel"/>
    <w:tmpl w:val="F662AF1A"/>
    <w:lvl w:ilvl="0" w:tplc="9620F2BC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8A3050"/>
    <w:multiLevelType w:val="hybridMultilevel"/>
    <w:tmpl w:val="DE307F1C"/>
    <w:lvl w:ilvl="0" w:tplc="D750ADC4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4C17DE3"/>
    <w:multiLevelType w:val="hybridMultilevel"/>
    <w:tmpl w:val="879A97A0"/>
    <w:lvl w:ilvl="0" w:tplc="4D9237CE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"/>
  </w:num>
  <w:num w:numId="4">
    <w:abstractNumId w:val="5"/>
  </w:num>
  <w:num w:numId="5">
    <w:abstractNumId w:val="8"/>
  </w:num>
  <w:num w:numId="6">
    <w:abstractNumId w:val="3"/>
  </w:num>
  <w:num w:numId="7">
    <w:abstractNumId w:val="4"/>
  </w:num>
  <w:num w:numId="8">
    <w:abstractNumId w:val="2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2"/>
      <o:rules v:ext="edit">
        <o:r id="V:Rule11" type="connector" idref="#_x0000_s2101"/>
        <o:r id="V:Rule12" type="connector" idref="#_x0000_s2391"/>
        <o:r id="V:Rule13" type="connector" idref="#AutoShape 3"/>
        <o:r id="V:Rule14" type="connector" idref="#AutoShape 7"/>
        <o:r id="V:Rule15" type="connector" idref="#AutoShape 48"/>
        <o:r id="V:Rule16" type="connector" idref="#AutoShape 49"/>
        <o:r id="V:Rule17" type="connector" idref="#_x0000_s2107"/>
        <o:r id="V:Rule18" type="connector" idref="#AutoShape 35"/>
        <o:r id="V:Rule19" type="connector" idref="#AutoShape 51"/>
        <o:r id="V:Rule20" type="connector" idref="#AutoShape 52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D6DE9"/>
    <w:rsid w:val="00004422"/>
    <w:rsid w:val="000111BB"/>
    <w:rsid w:val="00011226"/>
    <w:rsid w:val="00012895"/>
    <w:rsid w:val="00014A4D"/>
    <w:rsid w:val="000168C5"/>
    <w:rsid w:val="00021AB7"/>
    <w:rsid w:val="000221B9"/>
    <w:rsid w:val="0002301E"/>
    <w:rsid w:val="00023EA4"/>
    <w:rsid w:val="00024AC7"/>
    <w:rsid w:val="00027162"/>
    <w:rsid w:val="0003033D"/>
    <w:rsid w:val="0003164E"/>
    <w:rsid w:val="00032227"/>
    <w:rsid w:val="00041DA1"/>
    <w:rsid w:val="000422CD"/>
    <w:rsid w:val="000440F7"/>
    <w:rsid w:val="000451E4"/>
    <w:rsid w:val="00046668"/>
    <w:rsid w:val="0004725A"/>
    <w:rsid w:val="000475E2"/>
    <w:rsid w:val="00050378"/>
    <w:rsid w:val="000542A9"/>
    <w:rsid w:val="00056636"/>
    <w:rsid w:val="000578C4"/>
    <w:rsid w:val="00061430"/>
    <w:rsid w:val="00064963"/>
    <w:rsid w:val="000662E7"/>
    <w:rsid w:val="00066674"/>
    <w:rsid w:val="00070775"/>
    <w:rsid w:val="00070A4B"/>
    <w:rsid w:val="00072B93"/>
    <w:rsid w:val="00073720"/>
    <w:rsid w:val="00081F0E"/>
    <w:rsid w:val="000823F3"/>
    <w:rsid w:val="0008558F"/>
    <w:rsid w:val="00091DDF"/>
    <w:rsid w:val="000941EC"/>
    <w:rsid w:val="000A103E"/>
    <w:rsid w:val="000A3AF1"/>
    <w:rsid w:val="000A730B"/>
    <w:rsid w:val="000B2A6C"/>
    <w:rsid w:val="000B2DFB"/>
    <w:rsid w:val="000B7040"/>
    <w:rsid w:val="000C1615"/>
    <w:rsid w:val="000C4742"/>
    <w:rsid w:val="000C5E82"/>
    <w:rsid w:val="000C600E"/>
    <w:rsid w:val="000C6957"/>
    <w:rsid w:val="000C6F6E"/>
    <w:rsid w:val="000D0324"/>
    <w:rsid w:val="000D3660"/>
    <w:rsid w:val="000E15DF"/>
    <w:rsid w:val="000E1F03"/>
    <w:rsid w:val="000E36DE"/>
    <w:rsid w:val="000E5D6E"/>
    <w:rsid w:val="000E74A5"/>
    <w:rsid w:val="000F3126"/>
    <w:rsid w:val="00103560"/>
    <w:rsid w:val="00114663"/>
    <w:rsid w:val="00117EBD"/>
    <w:rsid w:val="00121C1E"/>
    <w:rsid w:val="00121F8D"/>
    <w:rsid w:val="00124227"/>
    <w:rsid w:val="0012588D"/>
    <w:rsid w:val="00126A8D"/>
    <w:rsid w:val="00126BEE"/>
    <w:rsid w:val="001335A8"/>
    <w:rsid w:val="001345C1"/>
    <w:rsid w:val="00134D61"/>
    <w:rsid w:val="0013625E"/>
    <w:rsid w:val="001411C1"/>
    <w:rsid w:val="00142C1C"/>
    <w:rsid w:val="001439B8"/>
    <w:rsid w:val="00145296"/>
    <w:rsid w:val="00146368"/>
    <w:rsid w:val="00150A01"/>
    <w:rsid w:val="001516AB"/>
    <w:rsid w:val="00154272"/>
    <w:rsid w:val="0015596B"/>
    <w:rsid w:val="00155DD9"/>
    <w:rsid w:val="00156F17"/>
    <w:rsid w:val="0015793B"/>
    <w:rsid w:val="00157BA5"/>
    <w:rsid w:val="001604E8"/>
    <w:rsid w:val="00160854"/>
    <w:rsid w:val="00163DAE"/>
    <w:rsid w:val="0016685E"/>
    <w:rsid w:val="00170D6E"/>
    <w:rsid w:val="001737A5"/>
    <w:rsid w:val="00173EE7"/>
    <w:rsid w:val="00191826"/>
    <w:rsid w:val="00194F6A"/>
    <w:rsid w:val="001959CC"/>
    <w:rsid w:val="00195E62"/>
    <w:rsid w:val="0019604C"/>
    <w:rsid w:val="001A1A77"/>
    <w:rsid w:val="001A1B49"/>
    <w:rsid w:val="001A3CA1"/>
    <w:rsid w:val="001A45A3"/>
    <w:rsid w:val="001A5239"/>
    <w:rsid w:val="001B1A8F"/>
    <w:rsid w:val="001B79EE"/>
    <w:rsid w:val="001C3451"/>
    <w:rsid w:val="001C3EA3"/>
    <w:rsid w:val="001C55D1"/>
    <w:rsid w:val="001D0F17"/>
    <w:rsid w:val="001D4A2B"/>
    <w:rsid w:val="001E1A82"/>
    <w:rsid w:val="001E616B"/>
    <w:rsid w:val="001E644D"/>
    <w:rsid w:val="001F15D1"/>
    <w:rsid w:val="001F3F99"/>
    <w:rsid w:val="00202578"/>
    <w:rsid w:val="00203975"/>
    <w:rsid w:val="00204BFD"/>
    <w:rsid w:val="00213A1E"/>
    <w:rsid w:val="00216A7A"/>
    <w:rsid w:val="002208B0"/>
    <w:rsid w:val="0022215A"/>
    <w:rsid w:val="0022289E"/>
    <w:rsid w:val="00223F80"/>
    <w:rsid w:val="00224ED3"/>
    <w:rsid w:val="002266A0"/>
    <w:rsid w:val="002266FD"/>
    <w:rsid w:val="00226D6E"/>
    <w:rsid w:val="00227AE2"/>
    <w:rsid w:val="002306BC"/>
    <w:rsid w:val="002344F7"/>
    <w:rsid w:val="00235306"/>
    <w:rsid w:val="00236827"/>
    <w:rsid w:val="00236A20"/>
    <w:rsid w:val="00242383"/>
    <w:rsid w:val="00246209"/>
    <w:rsid w:val="002555C9"/>
    <w:rsid w:val="00257458"/>
    <w:rsid w:val="002616ED"/>
    <w:rsid w:val="00261774"/>
    <w:rsid w:val="002625ED"/>
    <w:rsid w:val="00264559"/>
    <w:rsid w:val="00270E77"/>
    <w:rsid w:val="002713A9"/>
    <w:rsid w:val="00275D81"/>
    <w:rsid w:val="002824B0"/>
    <w:rsid w:val="00282902"/>
    <w:rsid w:val="002847C2"/>
    <w:rsid w:val="00285F58"/>
    <w:rsid w:val="00287084"/>
    <w:rsid w:val="00290E12"/>
    <w:rsid w:val="00294492"/>
    <w:rsid w:val="00296DCB"/>
    <w:rsid w:val="002971D6"/>
    <w:rsid w:val="002976A6"/>
    <w:rsid w:val="002A0BED"/>
    <w:rsid w:val="002A1D20"/>
    <w:rsid w:val="002A3C2F"/>
    <w:rsid w:val="002A50C7"/>
    <w:rsid w:val="002A6FFE"/>
    <w:rsid w:val="002A72C1"/>
    <w:rsid w:val="002A7E9A"/>
    <w:rsid w:val="002B5646"/>
    <w:rsid w:val="002C0F77"/>
    <w:rsid w:val="002C1172"/>
    <w:rsid w:val="002C2ABA"/>
    <w:rsid w:val="002C7212"/>
    <w:rsid w:val="002C7457"/>
    <w:rsid w:val="002D2460"/>
    <w:rsid w:val="002D30AF"/>
    <w:rsid w:val="002D47FF"/>
    <w:rsid w:val="002D60C4"/>
    <w:rsid w:val="002D6CA8"/>
    <w:rsid w:val="002D7824"/>
    <w:rsid w:val="002E28DB"/>
    <w:rsid w:val="002E2998"/>
    <w:rsid w:val="002E2B94"/>
    <w:rsid w:val="002E33CD"/>
    <w:rsid w:val="002E4994"/>
    <w:rsid w:val="002E6F44"/>
    <w:rsid w:val="002F2151"/>
    <w:rsid w:val="002F5233"/>
    <w:rsid w:val="002F5A69"/>
    <w:rsid w:val="00302515"/>
    <w:rsid w:val="00306CF9"/>
    <w:rsid w:val="00307001"/>
    <w:rsid w:val="00311816"/>
    <w:rsid w:val="003148A4"/>
    <w:rsid w:val="00321BCF"/>
    <w:rsid w:val="00321EC5"/>
    <w:rsid w:val="00321EDF"/>
    <w:rsid w:val="00326A88"/>
    <w:rsid w:val="00330024"/>
    <w:rsid w:val="00334F87"/>
    <w:rsid w:val="00335EB9"/>
    <w:rsid w:val="00342B85"/>
    <w:rsid w:val="0034735E"/>
    <w:rsid w:val="00347439"/>
    <w:rsid w:val="00347A4C"/>
    <w:rsid w:val="003604E0"/>
    <w:rsid w:val="00361F8D"/>
    <w:rsid w:val="00363D6D"/>
    <w:rsid w:val="00364DD7"/>
    <w:rsid w:val="00367813"/>
    <w:rsid w:val="00370BFE"/>
    <w:rsid w:val="00375448"/>
    <w:rsid w:val="003758A6"/>
    <w:rsid w:val="0037626E"/>
    <w:rsid w:val="0037770F"/>
    <w:rsid w:val="003777BE"/>
    <w:rsid w:val="00384DA1"/>
    <w:rsid w:val="00393EF7"/>
    <w:rsid w:val="003961AE"/>
    <w:rsid w:val="00396444"/>
    <w:rsid w:val="003A1A40"/>
    <w:rsid w:val="003A5086"/>
    <w:rsid w:val="003B0ACB"/>
    <w:rsid w:val="003C7050"/>
    <w:rsid w:val="003C7FF6"/>
    <w:rsid w:val="003D736B"/>
    <w:rsid w:val="003E4880"/>
    <w:rsid w:val="003F2884"/>
    <w:rsid w:val="003F3D82"/>
    <w:rsid w:val="003F63A0"/>
    <w:rsid w:val="004005C3"/>
    <w:rsid w:val="00400BE7"/>
    <w:rsid w:val="00401405"/>
    <w:rsid w:val="00405CB5"/>
    <w:rsid w:val="00406888"/>
    <w:rsid w:val="0041026D"/>
    <w:rsid w:val="00414556"/>
    <w:rsid w:val="00416930"/>
    <w:rsid w:val="00422A18"/>
    <w:rsid w:val="00425E21"/>
    <w:rsid w:val="00426D15"/>
    <w:rsid w:val="004320C5"/>
    <w:rsid w:val="00443A68"/>
    <w:rsid w:val="0044722A"/>
    <w:rsid w:val="00452F88"/>
    <w:rsid w:val="004536EC"/>
    <w:rsid w:val="004556CF"/>
    <w:rsid w:val="00455B5A"/>
    <w:rsid w:val="0045754C"/>
    <w:rsid w:val="00457937"/>
    <w:rsid w:val="00457F5A"/>
    <w:rsid w:val="004734C7"/>
    <w:rsid w:val="00477CE5"/>
    <w:rsid w:val="00480AB0"/>
    <w:rsid w:val="00481C8C"/>
    <w:rsid w:val="00493750"/>
    <w:rsid w:val="00497CAF"/>
    <w:rsid w:val="004A038E"/>
    <w:rsid w:val="004A27DA"/>
    <w:rsid w:val="004A44BA"/>
    <w:rsid w:val="004A5F30"/>
    <w:rsid w:val="004A797B"/>
    <w:rsid w:val="004B0749"/>
    <w:rsid w:val="004B2261"/>
    <w:rsid w:val="004B23F8"/>
    <w:rsid w:val="004B4C63"/>
    <w:rsid w:val="004B620E"/>
    <w:rsid w:val="004C146E"/>
    <w:rsid w:val="004D1E03"/>
    <w:rsid w:val="004D6979"/>
    <w:rsid w:val="004D74C6"/>
    <w:rsid w:val="004F43B3"/>
    <w:rsid w:val="005025EF"/>
    <w:rsid w:val="005035B6"/>
    <w:rsid w:val="00505DD1"/>
    <w:rsid w:val="00506AAB"/>
    <w:rsid w:val="005074F1"/>
    <w:rsid w:val="00507D00"/>
    <w:rsid w:val="005100DE"/>
    <w:rsid w:val="0051020C"/>
    <w:rsid w:val="00513380"/>
    <w:rsid w:val="00514516"/>
    <w:rsid w:val="005173E6"/>
    <w:rsid w:val="00526044"/>
    <w:rsid w:val="00526661"/>
    <w:rsid w:val="005273CC"/>
    <w:rsid w:val="00527F0B"/>
    <w:rsid w:val="005304D1"/>
    <w:rsid w:val="005342F2"/>
    <w:rsid w:val="00535429"/>
    <w:rsid w:val="00536F24"/>
    <w:rsid w:val="0054071A"/>
    <w:rsid w:val="00541CB4"/>
    <w:rsid w:val="00542CE7"/>
    <w:rsid w:val="00547E05"/>
    <w:rsid w:val="00552D72"/>
    <w:rsid w:val="0055658A"/>
    <w:rsid w:val="005625F3"/>
    <w:rsid w:val="005653E7"/>
    <w:rsid w:val="0056615C"/>
    <w:rsid w:val="00567028"/>
    <w:rsid w:val="00567660"/>
    <w:rsid w:val="00567B23"/>
    <w:rsid w:val="00567E3F"/>
    <w:rsid w:val="00573DB4"/>
    <w:rsid w:val="0058048F"/>
    <w:rsid w:val="00584C8C"/>
    <w:rsid w:val="00586CD4"/>
    <w:rsid w:val="00591984"/>
    <w:rsid w:val="005923A3"/>
    <w:rsid w:val="00593449"/>
    <w:rsid w:val="005A3E50"/>
    <w:rsid w:val="005A4144"/>
    <w:rsid w:val="005B42EC"/>
    <w:rsid w:val="005C11D7"/>
    <w:rsid w:val="005C47AA"/>
    <w:rsid w:val="005C4AD0"/>
    <w:rsid w:val="005C710B"/>
    <w:rsid w:val="005D1A8E"/>
    <w:rsid w:val="005D203C"/>
    <w:rsid w:val="005D2E2F"/>
    <w:rsid w:val="005D2FE4"/>
    <w:rsid w:val="005D3021"/>
    <w:rsid w:val="005D3069"/>
    <w:rsid w:val="005E33CA"/>
    <w:rsid w:val="005E6021"/>
    <w:rsid w:val="005E75EB"/>
    <w:rsid w:val="005F0BDA"/>
    <w:rsid w:val="005F3F5F"/>
    <w:rsid w:val="005F45D5"/>
    <w:rsid w:val="00601959"/>
    <w:rsid w:val="00601EF9"/>
    <w:rsid w:val="00603631"/>
    <w:rsid w:val="00603DEE"/>
    <w:rsid w:val="006078C2"/>
    <w:rsid w:val="00611237"/>
    <w:rsid w:val="00615930"/>
    <w:rsid w:val="00620FB4"/>
    <w:rsid w:val="0062115F"/>
    <w:rsid w:val="0062403B"/>
    <w:rsid w:val="00624C0D"/>
    <w:rsid w:val="0063157C"/>
    <w:rsid w:val="0063199F"/>
    <w:rsid w:val="006336DF"/>
    <w:rsid w:val="0063426A"/>
    <w:rsid w:val="0063432C"/>
    <w:rsid w:val="006361D6"/>
    <w:rsid w:val="00637EA3"/>
    <w:rsid w:val="00643505"/>
    <w:rsid w:val="00644014"/>
    <w:rsid w:val="00644969"/>
    <w:rsid w:val="0064739F"/>
    <w:rsid w:val="00651A77"/>
    <w:rsid w:val="00654E4A"/>
    <w:rsid w:val="006562B6"/>
    <w:rsid w:val="00656536"/>
    <w:rsid w:val="006568E9"/>
    <w:rsid w:val="00661B26"/>
    <w:rsid w:val="0066280C"/>
    <w:rsid w:val="0066417D"/>
    <w:rsid w:val="00664EE7"/>
    <w:rsid w:val="00664EF2"/>
    <w:rsid w:val="006652CF"/>
    <w:rsid w:val="0066575A"/>
    <w:rsid w:val="00666F82"/>
    <w:rsid w:val="006670C2"/>
    <w:rsid w:val="00680A23"/>
    <w:rsid w:val="0068129C"/>
    <w:rsid w:val="006833B2"/>
    <w:rsid w:val="0068687C"/>
    <w:rsid w:val="00686A7D"/>
    <w:rsid w:val="00692247"/>
    <w:rsid w:val="006928F3"/>
    <w:rsid w:val="00694BDA"/>
    <w:rsid w:val="00695834"/>
    <w:rsid w:val="006A1021"/>
    <w:rsid w:val="006A1596"/>
    <w:rsid w:val="006A1EC5"/>
    <w:rsid w:val="006A201B"/>
    <w:rsid w:val="006A2CAD"/>
    <w:rsid w:val="006A5178"/>
    <w:rsid w:val="006A79B5"/>
    <w:rsid w:val="006B1835"/>
    <w:rsid w:val="006B374B"/>
    <w:rsid w:val="006B3A7A"/>
    <w:rsid w:val="006B4FD9"/>
    <w:rsid w:val="006B5E06"/>
    <w:rsid w:val="006C35C8"/>
    <w:rsid w:val="006C4C48"/>
    <w:rsid w:val="006C4E52"/>
    <w:rsid w:val="006C627C"/>
    <w:rsid w:val="006C77C4"/>
    <w:rsid w:val="006D0378"/>
    <w:rsid w:val="006D5BD0"/>
    <w:rsid w:val="006D6EEF"/>
    <w:rsid w:val="006D783F"/>
    <w:rsid w:val="006E1119"/>
    <w:rsid w:val="006F0676"/>
    <w:rsid w:val="006F149B"/>
    <w:rsid w:val="006F24CB"/>
    <w:rsid w:val="006F24D4"/>
    <w:rsid w:val="006F3159"/>
    <w:rsid w:val="006F338F"/>
    <w:rsid w:val="00701DF5"/>
    <w:rsid w:val="00715DA2"/>
    <w:rsid w:val="00717DF5"/>
    <w:rsid w:val="007236E7"/>
    <w:rsid w:val="0072458C"/>
    <w:rsid w:val="00733700"/>
    <w:rsid w:val="00733FF6"/>
    <w:rsid w:val="00742FB6"/>
    <w:rsid w:val="00743DD7"/>
    <w:rsid w:val="0074604B"/>
    <w:rsid w:val="007530E0"/>
    <w:rsid w:val="007579A3"/>
    <w:rsid w:val="007638A3"/>
    <w:rsid w:val="00766FB8"/>
    <w:rsid w:val="0077494F"/>
    <w:rsid w:val="007772CB"/>
    <w:rsid w:val="00777E3A"/>
    <w:rsid w:val="00784A32"/>
    <w:rsid w:val="00784FCF"/>
    <w:rsid w:val="0078510B"/>
    <w:rsid w:val="007924C6"/>
    <w:rsid w:val="007B362B"/>
    <w:rsid w:val="007B5115"/>
    <w:rsid w:val="007B5D20"/>
    <w:rsid w:val="007C0124"/>
    <w:rsid w:val="007C6445"/>
    <w:rsid w:val="007D1584"/>
    <w:rsid w:val="007D1A6D"/>
    <w:rsid w:val="007D24AF"/>
    <w:rsid w:val="007D4667"/>
    <w:rsid w:val="007D66E1"/>
    <w:rsid w:val="007F1775"/>
    <w:rsid w:val="007F4FE7"/>
    <w:rsid w:val="007F59C6"/>
    <w:rsid w:val="007F5AE6"/>
    <w:rsid w:val="007F6ECC"/>
    <w:rsid w:val="008019B4"/>
    <w:rsid w:val="00804C4B"/>
    <w:rsid w:val="008057EC"/>
    <w:rsid w:val="00805BD7"/>
    <w:rsid w:val="00805F51"/>
    <w:rsid w:val="008071E3"/>
    <w:rsid w:val="0080741D"/>
    <w:rsid w:val="0081041F"/>
    <w:rsid w:val="0081208D"/>
    <w:rsid w:val="0081254E"/>
    <w:rsid w:val="00812D33"/>
    <w:rsid w:val="008141A6"/>
    <w:rsid w:val="00821863"/>
    <w:rsid w:val="00822CBA"/>
    <w:rsid w:val="008245BD"/>
    <w:rsid w:val="00825346"/>
    <w:rsid w:val="00825E56"/>
    <w:rsid w:val="00826679"/>
    <w:rsid w:val="008268DB"/>
    <w:rsid w:val="00827B3E"/>
    <w:rsid w:val="008422E9"/>
    <w:rsid w:val="0084245B"/>
    <w:rsid w:val="00846BBA"/>
    <w:rsid w:val="00847205"/>
    <w:rsid w:val="008473F9"/>
    <w:rsid w:val="00851257"/>
    <w:rsid w:val="00851294"/>
    <w:rsid w:val="00851B91"/>
    <w:rsid w:val="0085404A"/>
    <w:rsid w:val="00865794"/>
    <w:rsid w:val="008669B6"/>
    <w:rsid w:val="008702AC"/>
    <w:rsid w:val="00871452"/>
    <w:rsid w:val="00874917"/>
    <w:rsid w:val="00877418"/>
    <w:rsid w:val="00877CB4"/>
    <w:rsid w:val="00880AD3"/>
    <w:rsid w:val="00881F52"/>
    <w:rsid w:val="00882F4D"/>
    <w:rsid w:val="00883EE0"/>
    <w:rsid w:val="008853BD"/>
    <w:rsid w:val="0088606E"/>
    <w:rsid w:val="00886BD4"/>
    <w:rsid w:val="00890115"/>
    <w:rsid w:val="008918EE"/>
    <w:rsid w:val="008965F1"/>
    <w:rsid w:val="008968C2"/>
    <w:rsid w:val="00896C52"/>
    <w:rsid w:val="008A0DE4"/>
    <w:rsid w:val="008A1140"/>
    <w:rsid w:val="008A1568"/>
    <w:rsid w:val="008A20B9"/>
    <w:rsid w:val="008A5986"/>
    <w:rsid w:val="008B68B5"/>
    <w:rsid w:val="008B72A9"/>
    <w:rsid w:val="008C4169"/>
    <w:rsid w:val="008C5AE2"/>
    <w:rsid w:val="008D3DCC"/>
    <w:rsid w:val="008D7CEC"/>
    <w:rsid w:val="008E28F3"/>
    <w:rsid w:val="008E2CA3"/>
    <w:rsid w:val="008E31A8"/>
    <w:rsid w:val="008E3232"/>
    <w:rsid w:val="008E5F54"/>
    <w:rsid w:val="00906392"/>
    <w:rsid w:val="00913882"/>
    <w:rsid w:val="00914115"/>
    <w:rsid w:val="00915D64"/>
    <w:rsid w:val="00917177"/>
    <w:rsid w:val="009262EC"/>
    <w:rsid w:val="00926345"/>
    <w:rsid w:val="00926CE1"/>
    <w:rsid w:val="00927C07"/>
    <w:rsid w:val="00930866"/>
    <w:rsid w:val="009340D4"/>
    <w:rsid w:val="00934BD0"/>
    <w:rsid w:val="00936464"/>
    <w:rsid w:val="009369F2"/>
    <w:rsid w:val="00942130"/>
    <w:rsid w:val="00942A13"/>
    <w:rsid w:val="00945411"/>
    <w:rsid w:val="00945B6F"/>
    <w:rsid w:val="009465D6"/>
    <w:rsid w:val="00950FB6"/>
    <w:rsid w:val="009530FB"/>
    <w:rsid w:val="00955DFB"/>
    <w:rsid w:val="0095793B"/>
    <w:rsid w:val="00960B0F"/>
    <w:rsid w:val="009618BF"/>
    <w:rsid w:val="00963016"/>
    <w:rsid w:val="0096552E"/>
    <w:rsid w:val="00965F98"/>
    <w:rsid w:val="00966232"/>
    <w:rsid w:val="00971FD3"/>
    <w:rsid w:val="00972BB9"/>
    <w:rsid w:val="00974E60"/>
    <w:rsid w:val="009769D0"/>
    <w:rsid w:val="00990189"/>
    <w:rsid w:val="0099096F"/>
    <w:rsid w:val="00995F72"/>
    <w:rsid w:val="009A004C"/>
    <w:rsid w:val="009A1975"/>
    <w:rsid w:val="009A508F"/>
    <w:rsid w:val="009B1296"/>
    <w:rsid w:val="009B1C60"/>
    <w:rsid w:val="009B4349"/>
    <w:rsid w:val="009B53D0"/>
    <w:rsid w:val="009C0C5B"/>
    <w:rsid w:val="009C4768"/>
    <w:rsid w:val="009C6E6C"/>
    <w:rsid w:val="009C75FF"/>
    <w:rsid w:val="009D0AB2"/>
    <w:rsid w:val="009D1E5F"/>
    <w:rsid w:val="009D6E00"/>
    <w:rsid w:val="009D7ABA"/>
    <w:rsid w:val="009D7F85"/>
    <w:rsid w:val="009E2F8B"/>
    <w:rsid w:val="009E6544"/>
    <w:rsid w:val="009F1363"/>
    <w:rsid w:val="009F38B9"/>
    <w:rsid w:val="009F418A"/>
    <w:rsid w:val="009F48DB"/>
    <w:rsid w:val="00A0113D"/>
    <w:rsid w:val="00A0532F"/>
    <w:rsid w:val="00A05731"/>
    <w:rsid w:val="00A05B4D"/>
    <w:rsid w:val="00A05F1E"/>
    <w:rsid w:val="00A10E52"/>
    <w:rsid w:val="00A16A4E"/>
    <w:rsid w:val="00A20430"/>
    <w:rsid w:val="00A22116"/>
    <w:rsid w:val="00A2331F"/>
    <w:rsid w:val="00A23A2B"/>
    <w:rsid w:val="00A25ACE"/>
    <w:rsid w:val="00A31FEB"/>
    <w:rsid w:val="00A32E84"/>
    <w:rsid w:val="00A4088F"/>
    <w:rsid w:val="00A40A31"/>
    <w:rsid w:val="00A47E4C"/>
    <w:rsid w:val="00A5229E"/>
    <w:rsid w:val="00A53D51"/>
    <w:rsid w:val="00A60CB3"/>
    <w:rsid w:val="00A60F87"/>
    <w:rsid w:val="00A61F20"/>
    <w:rsid w:val="00A62B2F"/>
    <w:rsid w:val="00A66654"/>
    <w:rsid w:val="00A7079A"/>
    <w:rsid w:val="00A71D11"/>
    <w:rsid w:val="00A72027"/>
    <w:rsid w:val="00A722D5"/>
    <w:rsid w:val="00A73219"/>
    <w:rsid w:val="00A73CA0"/>
    <w:rsid w:val="00A740D0"/>
    <w:rsid w:val="00A74EAE"/>
    <w:rsid w:val="00A826B0"/>
    <w:rsid w:val="00A84362"/>
    <w:rsid w:val="00A90541"/>
    <w:rsid w:val="00A91B34"/>
    <w:rsid w:val="00A92509"/>
    <w:rsid w:val="00A95AD4"/>
    <w:rsid w:val="00A97D0F"/>
    <w:rsid w:val="00AA0576"/>
    <w:rsid w:val="00AA40CE"/>
    <w:rsid w:val="00AA412E"/>
    <w:rsid w:val="00AA597D"/>
    <w:rsid w:val="00AA5D79"/>
    <w:rsid w:val="00AB7612"/>
    <w:rsid w:val="00AC6381"/>
    <w:rsid w:val="00AC6CF4"/>
    <w:rsid w:val="00AC74E2"/>
    <w:rsid w:val="00AD0483"/>
    <w:rsid w:val="00AD12C6"/>
    <w:rsid w:val="00AD2010"/>
    <w:rsid w:val="00AD2A78"/>
    <w:rsid w:val="00AD3FB5"/>
    <w:rsid w:val="00AD434A"/>
    <w:rsid w:val="00AD51C2"/>
    <w:rsid w:val="00AD64D3"/>
    <w:rsid w:val="00AD6CF6"/>
    <w:rsid w:val="00AD6DE9"/>
    <w:rsid w:val="00AE11CC"/>
    <w:rsid w:val="00AE1C94"/>
    <w:rsid w:val="00AE387A"/>
    <w:rsid w:val="00AF0852"/>
    <w:rsid w:val="00AF08D7"/>
    <w:rsid w:val="00AF1DD5"/>
    <w:rsid w:val="00AF2204"/>
    <w:rsid w:val="00AF4D4C"/>
    <w:rsid w:val="00AF5DE1"/>
    <w:rsid w:val="00AF6193"/>
    <w:rsid w:val="00AF6F8D"/>
    <w:rsid w:val="00AF7545"/>
    <w:rsid w:val="00AF7B20"/>
    <w:rsid w:val="00B03925"/>
    <w:rsid w:val="00B04D5A"/>
    <w:rsid w:val="00B05136"/>
    <w:rsid w:val="00B05194"/>
    <w:rsid w:val="00B06253"/>
    <w:rsid w:val="00B1000D"/>
    <w:rsid w:val="00B12A1D"/>
    <w:rsid w:val="00B16892"/>
    <w:rsid w:val="00B228E8"/>
    <w:rsid w:val="00B265AF"/>
    <w:rsid w:val="00B50BFF"/>
    <w:rsid w:val="00B528F0"/>
    <w:rsid w:val="00B53AAF"/>
    <w:rsid w:val="00B55F52"/>
    <w:rsid w:val="00B561F3"/>
    <w:rsid w:val="00B64DD7"/>
    <w:rsid w:val="00B66460"/>
    <w:rsid w:val="00B67E7B"/>
    <w:rsid w:val="00B73189"/>
    <w:rsid w:val="00B739FB"/>
    <w:rsid w:val="00B8252F"/>
    <w:rsid w:val="00B83D58"/>
    <w:rsid w:val="00B9011C"/>
    <w:rsid w:val="00B92FC2"/>
    <w:rsid w:val="00B94E03"/>
    <w:rsid w:val="00BA2E84"/>
    <w:rsid w:val="00BA6D48"/>
    <w:rsid w:val="00BA757C"/>
    <w:rsid w:val="00BB74F3"/>
    <w:rsid w:val="00BB7A67"/>
    <w:rsid w:val="00BC29EA"/>
    <w:rsid w:val="00BC657D"/>
    <w:rsid w:val="00BD140F"/>
    <w:rsid w:val="00BD352F"/>
    <w:rsid w:val="00BD464E"/>
    <w:rsid w:val="00BD5FAA"/>
    <w:rsid w:val="00BD6127"/>
    <w:rsid w:val="00BE10B6"/>
    <w:rsid w:val="00BE10C9"/>
    <w:rsid w:val="00BE1EBF"/>
    <w:rsid w:val="00BE3D44"/>
    <w:rsid w:val="00BF30E5"/>
    <w:rsid w:val="00BF50C2"/>
    <w:rsid w:val="00BF664C"/>
    <w:rsid w:val="00BF7822"/>
    <w:rsid w:val="00C002F6"/>
    <w:rsid w:val="00C037A3"/>
    <w:rsid w:val="00C074C9"/>
    <w:rsid w:val="00C11BA8"/>
    <w:rsid w:val="00C14627"/>
    <w:rsid w:val="00C14A64"/>
    <w:rsid w:val="00C16332"/>
    <w:rsid w:val="00C16CDB"/>
    <w:rsid w:val="00C1734E"/>
    <w:rsid w:val="00C2256A"/>
    <w:rsid w:val="00C278BC"/>
    <w:rsid w:val="00C30384"/>
    <w:rsid w:val="00C3128C"/>
    <w:rsid w:val="00C33B28"/>
    <w:rsid w:val="00C349AE"/>
    <w:rsid w:val="00C34B3E"/>
    <w:rsid w:val="00C35BBD"/>
    <w:rsid w:val="00C36351"/>
    <w:rsid w:val="00C40F8A"/>
    <w:rsid w:val="00C433F2"/>
    <w:rsid w:val="00C45373"/>
    <w:rsid w:val="00C4661B"/>
    <w:rsid w:val="00C47B0B"/>
    <w:rsid w:val="00C50E82"/>
    <w:rsid w:val="00C52704"/>
    <w:rsid w:val="00C60E7E"/>
    <w:rsid w:val="00C61FF9"/>
    <w:rsid w:val="00C713BF"/>
    <w:rsid w:val="00C73937"/>
    <w:rsid w:val="00C74043"/>
    <w:rsid w:val="00C749A6"/>
    <w:rsid w:val="00C77958"/>
    <w:rsid w:val="00C91DCF"/>
    <w:rsid w:val="00C93724"/>
    <w:rsid w:val="00C94286"/>
    <w:rsid w:val="00C95B91"/>
    <w:rsid w:val="00CA04FA"/>
    <w:rsid w:val="00CA3A81"/>
    <w:rsid w:val="00CA4586"/>
    <w:rsid w:val="00CA79BE"/>
    <w:rsid w:val="00CB59A5"/>
    <w:rsid w:val="00CB5CE5"/>
    <w:rsid w:val="00CB7A9F"/>
    <w:rsid w:val="00CB7B54"/>
    <w:rsid w:val="00CC0BAC"/>
    <w:rsid w:val="00CC6996"/>
    <w:rsid w:val="00CD1884"/>
    <w:rsid w:val="00CD235C"/>
    <w:rsid w:val="00CD2916"/>
    <w:rsid w:val="00CD3F6D"/>
    <w:rsid w:val="00CE17ED"/>
    <w:rsid w:val="00CE1EC8"/>
    <w:rsid w:val="00CE295F"/>
    <w:rsid w:val="00CE4D86"/>
    <w:rsid w:val="00CF040F"/>
    <w:rsid w:val="00CF4F8E"/>
    <w:rsid w:val="00D01CD6"/>
    <w:rsid w:val="00D02CC1"/>
    <w:rsid w:val="00D03A01"/>
    <w:rsid w:val="00D03B20"/>
    <w:rsid w:val="00D104C2"/>
    <w:rsid w:val="00D11A50"/>
    <w:rsid w:val="00D13FB1"/>
    <w:rsid w:val="00D2466A"/>
    <w:rsid w:val="00D265DD"/>
    <w:rsid w:val="00D27CBD"/>
    <w:rsid w:val="00D30E4E"/>
    <w:rsid w:val="00D3323E"/>
    <w:rsid w:val="00D337F0"/>
    <w:rsid w:val="00D3405A"/>
    <w:rsid w:val="00D343BF"/>
    <w:rsid w:val="00D36F62"/>
    <w:rsid w:val="00D47AFB"/>
    <w:rsid w:val="00D501D2"/>
    <w:rsid w:val="00D533D4"/>
    <w:rsid w:val="00D56252"/>
    <w:rsid w:val="00D6492F"/>
    <w:rsid w:val="00D65322"/>
    <w:rsid w:val="00D70CE5"/>
    <w:rsid w:val="00D71095"/>
    <w:rsid w:val="00D7139B"/>
    <w:rsid w:val="00D7550E"/>
    <w:rsid w:val="00D7593A"/>
    <w:rsid w:val="00D76982"/>
    <w:rsid w:val="00D82C01"/>
    <w:rsid w:val="00D87762"/>
    <w:rsid w:val="00D9253C"/>
    <w:rsid w:val="00D937F4"/>
    <w:rsid w:val="00D940B9"/>
    <w:rsid w:val="00D94530"/>
    <w:rsid w:val="00DA0796"/>
    <w:rsid w:val="00DB2281"/>
    <w:rsid w:val="00DC0DDB"/>
    <w:rsid w:val="00DC3616"/>
    <w:rsid w:val="00DC46CF"/>
    <w:rsid w:val="00DD064F"/>
    <w:rsid w:val="00DD22AD"/>
    <w:rsid w:val="00DD6B79"/>
    <w:rsid w:val="00DE0B99"/>
    <w:rsid w:val="00DE0F3A"/>
    <w:rsid w:val="00DF6384"/>
    <w:rsid w:val="00E005AF"/>
    <w:rsid w:val="00E01833"/>
    <w:rsid w:val="00E01B60"/>
    <w:rsid w:val="00E02A14"/>
    <w:rsid w:val="00E1110D"/>
    <w:rsid w:val="00E1628F"/>
    <w:rsid w:val="00E1722D"/>
    <w:rsid w:val="00E25655"/>
    <w:rsid w:val="00E278E7"/>
    <w:rsid w:val="00E306ED"/>
    <w:rsid w:val="00E30E1F"/>
    <w:rsid w:val="00E32BE1"/>
    <w:rsid w:val="00E34BF7"/>
    <w:rsid w:val="00E3516D"/>
    <w:rsid w:val="00E353DD"/>
    <w:rsid w:val="00E373C1"/>
    <w:rsid w:val="00E378FB"/>
    <w:rsid w:val="00E401E5"/>
    <w:rsid w:val="00E40600"/>
    <w:rsid w:val="00E43D95"/>
    <w:rsid w:val="00E45D82"/>
    <w:rsid w:val="00E45E0E"/>
    <w:rsid w:val="00E61841"/>
    <w:rsid w:val="00E62B37"/>
    <w:rsid w:val="00E6411F"/>
    <w:rsid w:val="00E65E16"/>
    <w:rsid w:val="00E671CC"/>
    <w:rsid w:val="00E675B7"/>
    <w:rsid w:val="00E741AD"/>
    <w:rsid w:val="00E75D71"/>
    <w:rsid w:val="00E76A9A"/>
    <w:rsid w:val="00E76BCB"/>
    <w:rsid w:val="00E77CA9"/>
    <w:rsid w:val="00E87C04"/>
    <w:rsid w:val="00E90D4B"/>
    <w:rsid w:val="00E91F55"/>
    <w:rsid w:val="00E94FC6"/>
    <w:rsid w:val="00E95283"/>
    <w:rsid w:val="00E96C89"/>
    <w:rsid w:val="00EA0B45"/>
    <w:rsid w:val="00EA2A29"/>
    <w:rsid w:val="00EA40A1"/>
    <w:rsid w:val="00EA4700"/>
    <w:rsid w:val="00EA5F17"/>
    <w:rsid w:val="00EB1C49"/>
    <w:rsid w:val="00EB22DD"/>
    <w:rsid w:val="00EB2555"/>
    <w:rsid w:val="00EB3CBC"/>
    <w:rsid w:val="00EB5401"/>
    <w:rsid w:val="00EB61C2"/>
    <w:rsid w:val="00EB7B0D"/>
    <w:rsid w:val="00EC08CB"/>
    <w:rsid w:val="00EC211F"/>
    <w:rsid w:val="00EC4809"/>
    <w:rsid w:val="00EC4C2F"/>
    <w:rsid w:val="00EC58A5"/>
    <w:rsid w:val="00ED4145"/>
    <w:rsid w:val="00ED4F04"/>
    <w:rsid w:val="00ED6081"/>
    <w:rsid w:val="00EE027B"/>
    <w:rsid w:val="00EE11CF"/>
    <w:rsid w:val="00EE66F6"/>
    <w:rsid w:val="00EE76D4"/>
    <w:rsid w:val="00EF1BBD"/>
    <w:rsid w:val="00EF2A5A"/>
    <w:rsid w:val="00EF3119"/>
    <w:rsid w:val="00EF55FD"/>
    <w:rsid w:val="00EF7FB1"/>
    <w:rsid w:val="00F00727"/>
    <w:rsid w:val="00F06185"/>
    <w:rsid w:val="00F11837"/>
    <w:rsid w:val="00F11B9A"/>
    <w:rsid w:val="00F1388C"/>
    <w:rsid w:val="00F16A15"/>
    <w:rsid w:val="00F24889"/>
    <w:rsid w:val="00F255E3"/>
    <w:rsid w:val="00F27339"/>
    <w:rsid w:val="00F320E2"/>
    <w:rsid w:val="00F35F9E"/>
    <w:rsid w:val="00F36349"/>
    <w:rsid w:val="00F36ECC"/>
    <w:rsid w:val="00F40FE8"/>
    <w:rsid w:val="00F44B9B"/>
    <w:rsid w:val="00F50EEA"/>
    <w:rsid w:val="00F56C87"/>
    <w:rsid w:val="00F57144"/>
    <w:rsid w:val="00F6014F"/>
    <w:rsid w:val="00F60554"/>
    <w:rsid w:val="00F60E4B"/>
    <w:rsid w:val="00F64E5F"/>
    <w:rsid w:val="00F6574B"/>
    <w:rsid w:val="00F663D8"/>
    <w:rsid w:val="00F718C6"/>
    <w:rsid w:val="00F73374"/>
    <w:rsid w:val="00F80FA4"/>
    <w:rsid w:val="00F81ABB"/>
    <w:rsid w:val="00F82542"/>
    <w:rsid w:val="00F84486"/>
    <w:rsid w:val="00F85F5B"/>
    <w:rsid w:val="00F87D1D"/>
    <w:rsid w:val="00F93493"/>
    <w:rsid w:val="00F948CB"/>
    <w:rsid w:val="00F95310"/>
    <w:rsid w:val="00F95FC9"/>
    <w:rsid w:val="00F96F00"/>
    <w:rsid w:val="00FA2CC7"/>
    <w:rsid w:val="00FA72D2"/>
    <w:rsid w:val="00FA7A9F"/>
    <w:rsid w:val="00FB0027"/>
    <w:rsid w:val="00FB17F4"/>
    <w:rsid w:val="00FB1D50"/>
    <w:rsid w:val="00FB5D35"/>
    <w:rsid w:val="00FC0A56"/>
    <w:rsid w:val="00FC1F1E"/>
    <w:rsid w:val="00FD1A42"/>
    <w:rsid w:val="00FD3953"/>
    <w:rsid w:val="00FE09BA"/>
    <w:rsid w:val="00FE0BE3"/>
    <w:rsid w:val="00FE5AB0"/>
    <w:rsid w:val="00FE65CF"/>
    <w:rsid w:val="00FE74CA"/>
    <w:rsid w:val="00FF15D2"/>
    <w:rsid w:val="00FF4767"/>
    <w:rsid w:val="00FF5063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,3"/>
      <o:rules v:ext="edit">
        <o:r id="V:Rule433" type="connector" idref="#_x0000_s3253"/>
        <o:r id="V:Rule434" type="connector" idref="#_x0000_s1280"/>
        <o:r id="V:Rule435" type="connector" idref="#_x0000_s1984"/>
        <o:r id="V:Rule436" type="connector" idref="#_x0000_s1829"/>
        <o:r id="V:Rule437" type="connector" idref="#_x0000_s3284"/>
        <o:r id="V:Rule438" type="connector" idref="#_x0000_s1996"/>
        <o:r id="V:Rule439" type="connector" idref="#_x0000_s1312"/>
        <o:r id="V:Rule440" type="connector" idref="#_x0000_s1599"/>
        <o:r id="V:Rule441" type="connector" idref="#_x0000_s1952"/>
        <o:r id="V:Rule442" type="connector" idref="#_x0000_s1765"/>
        <o:r id="V:Rule443" type="connector" idref="#_x0000_s3374"/>
        <o:r id="V:Rule444" type="connector" idref="#_x0000_s1761"/>
        <o:r id="V:Rule445" type="connector" idref="#_x0000_s3345"/>
        <o:r id="V:Rule446" type="connector" idref="#_x0000_s3141"/>
        <o:r id="V:Rule447" type="connector" idref="#_x0000_s1348"/>
        <o:r id="V:Rule448" type="connector" idref="#_x0000_s1112"/>
        <o:r id="V:Rule449" type="connector" idref="#_x0000_s1623"/>
        <o:r id="V:Rule450" type="connector" idref="#_x0000_s1851"/>
        <o:r id="V:Rule451" type="connector" idref="#_x0000_s1349"/>
        <o:r id="V:Rule452" type="connector" idref="#_x0000_s1314"/>
        <o:r id="V:Rule453" type="connector" idref="#_x0000_s1925"/>
        <o:r id="V:Rule454" type="connector" idref="#_x0000_s3087"/>
        <o:r id="V:Rule455" type="connector" idref="#_x0000_s1653"/>
        <o:r id="V:Rule456" type="connector" idref="#_x0000_s1146"/>
        <o:r id="V:Rule457" type="connector" idref="#_x0000_s1443"/>
        <o:r id="V:Rule458" type="connector" idref="#_x0000_s1114"/>
        <o:r id="V:Rule459" type="connector" idref="#_x0000_s1337"/>
        <o:r id="V:Rule460" type="connector" idref="#_x0000_s2032"/>
        <o:r id="V:Rule461" type="connector" idref="#_x0000_s3176"/>
        <o:r id="V:Rule462" type="connector" idref="#_x0000_s1181"/>
        <o:r id="V:Rule463" type="connector" idref="#_x0000_s1702"/>
        <o:r id="V:Rule464" type="connector" idref="#_x0000_s1309"/>
        <o:r id="V:Rule465" type="connector" idref="#_x0000_s3336"/>
        <o:r id="V:Rule466" type="connector" idref="#_x0000_s3373"/>
        <o:r id="V:Rule467" type="connector" idref="#_x0000_s1177"/>
        <o:r id="V:Rule468" type="connector" idref="#_x0000_s1634"/>
        <o:r id="V:Rule469" type="connector" idref="#_x0000_s1827"/>
        <o:r id="V:Rule470" type="connector" idref="#_x0000_s3252"/>
        <o:r id="V:Rule471" type="connector" idref="#_x0000_s3283"/>
        <o:r id="V:Rule472" type="connector" idref="#_x0000_s3074"/>
        <o:r id="V:Rule473" type="connector" idref="#_x0000_s1993"/>
        <o:r id="V:Rule474" type="connector" idref="#_x0000_s1278"/>
        <o:r id="V:Rule475" type="connector" idref="#_x0000_s1954"/>
        <o:r id="V:Rule476" type="connector" idref="#_x0000_s1376"/>
        <o:r id="V:Rule477" type="connector" idref="#_x0000_s1667"/>
        <o:r id="V:Rule478" type="connector" idref="#_x0000_s1786"/>
        <o:r id="V:Rule479" type="connector" idref="#_x0000_s1635"/>
        <o:r id="V:Rule480" type="connector" idref="#_x0000_s1205"/>
        <o:r id="V:Rule481" type="connector" idref="#_x0000_s1479"/>
        <o:r id="V:Rule482" type="connector" idref="#_x0000_s1180"/>
        <o:r id="V:Rule483" type="connector" idref="#_x0000_s1886"/>
        <o:r id="V:Rule484" type="connector" idref="#_x0000_s1834"/>
        <o:r id="V:Rule485" type="connector" idref="#_x0000_s1271"/>
        <o:r id="V:Rule486" type="connector" idref="#_x0000_s3086"/>
        <o:r id="V:Rule487" type="connector" idref="#_x0000_s3279"/>
        <o:r id="V:Rule488" type="connector" idref="#_x0000_s1963"/>
        <o:r id="V:Rule489" type="connector" idref="#_x0000_s1897"/>
        <o:r id="V:Rule490" type="connector" idref="#_x0000_s1139"/>
        <o:r id="V:Rule491" type="connector" idref="#_x0000_s1445"/>
        <o:r id="V:Rule492" type="connector" idref="#_x0000_s3085"/>
        <o:r id="V:Rule493" type="connector" idref="#_x0000_s1136"/>
        <o:r id="V:Rule494" type="connector" idref="#_x0000_s1931"/>
        <o:r id="V:Rule495" type="connector" idref="#_x0000_s3188"/>
        <o:r id="V:Rule496" type="connector" idref="#_x0000_s3186"/>
        <o:r id="V:Rule497" type="connector" idref="#_x0000_s1431"/>
        <o:r id="V:Rule498" type="connector" idref="#_x0000_s3282"/>
        <o:r id="V:Rule499" type="connector" idref="#_x0000_s1589"/>
        <o:r id="V:Rule500" type="connector" idref="#_x0000_s1446"/>
        <o:r id="V:Rule501" type="connector" idref="#_x0000_s1111"/>
        <o:r id="V:Rule502" type="connector" idref="#_x0000_s1965"/>
        <o:r id="V:Rule503" type="connector" idref="#_x0000_s3185"/>
        <o:r id="V:Rule504" type="connector" idref="#_x0000_s1149"/>
        <o:r id="V:Rule505" type="connector" idref="#_x0000_s1731"/>
        <o:r id="V:Rule506" type="connector" idref="#_x0000_s1982"/>
        <o:r id="V:Rule507" type="connector" idref="#_x0000_s1373"/>
        <o:r id="V:Rule508" type="connector" idref="#_x0000_s1766"/>
        <o:r id="V:Rule509" type="connector" idref="#_x0000_s1346"/>
        <o:r id="V:Rule510" type="connector" idref="#_x0000_s1858"/>
        <o:r id="V:Rule511" type="connector" idref="#_x0000_s1299"/>
        <o:r id="V:Rule512" type="connector" idref="#_x0000_s1733"/>
        <o:r id="V:Rule513" type="connector" idref="#_x0000_s1344"/>
        <o:r id="V:Rule514" type="connector" idref="#_x0000_s1991"/>
        <o:r id="V:Rule515" type="connector" idref="#_x0000_s1929"/>
        <o:r id="V:Rule516" type="connector" idref="#_x0000_s1110"/>
        <o:r id="V:Rule517" type="connector" idref="#_x0000_s3280"/>
        <o:r id="V:Rule518" type="connector" idref="#_x0000_s3139"/>
        <o:r id="V:Rule519" type="connector" idref="#_x0000_s1402"/>
        <o:r id="V:Rule520" type="connector" idref="#_x0000_s3175"/>
        <o:r id="V:Rule521" type="connector" idref="#_x0000_s1434"/>
        <o:r id="V:Rule522" type="connector" idref="#_x0000_s1792"/>
        <o:r id="V:Rule523" type="connector" idref="#_x0000_s1665"/>
        <o:r id="V:Rule524" type="connector" idref="#_x0000_s1150"/>
        <o:r id="V:Rule525" type="connector" idref="#_x0000_s3381"/>
        <o:r id="V:Rule526" type="connector" idref="#_x0000_s1699"/>
        <o:r id="V:Rule527" type="connector" idref="#_x0000_s1728"/>
        <o:r id="V:Rule528" type="connector" idref="#_x0000_s1308"/>
        <o:r id="V:Rule529" type="connector" idref="#_x0000_s1822"/>
        <o:r id="V:Rule530" type="connector" idref="#_x0000_s1895"/>
        <o:r id="V:Rule531" type="connector" idref="#_x0000_s1115"/>
        <o:r id="V:Rule532" type="connector" idref="#_x0000_s1927"/>
        <o:r id="V:Rule533" type="connector" idref="#_x0000_s1169"/>
        <o:r id="V:Rule534" type="connector" idref="#_x0000_s3271"/>
        <o:r id="V:Rule535" type="connector" idref="#_x0000_s1213"/>
        <o:r id="V:Rule536" type="connector" idref="#_x0000_s1632"/>
        <o:r id="V:Rule537" type="connector" idref="#_x0000_s1137"/>
        <o:r id="V:Rule538" type="connector" idref="#_x0000_s3338"/>
        <o:r id="V:Rule539" type="connector" idref="#_x0000_s3116"/>
        <o:r id="V:Rule540" type="connector" idref="#_x0000_s1108"/>
        <o:r id="V:Rule541" type="connector" idref="#_x0000_s1366"/>
        <o:r id="V:Rule542" type="connector" idref="#_x0000_s1994"/>
        <o:r id="V:Rule543" type="connector" idref="#_x0000_s3371"/>
        <o:r id="V:Rule544" type="connector" idref="#_x0000_s1245"/>
        <o:r id="V:Rule545" type="connector" idref="#_x0000_s1995"/>
        <o:r id="V:Rule546" type="connector" idref="#_x0000_s1754"/>
        <o:r id="V:Rule547" type="connector" idref="#_x0000_s1768"/>
        <o:r id="V:Rule548" type="connector" idref="#_x0000_s1282"/>
        <o:r id="V:Rule549" type="connector" idref="#_x0000_s1727"/>
        <o:r id="V:Rule550" type="connector" idref="#_x0000_s1785"/>
        <o:r id="V:Rule551" type="connector" idref="#_x0000_s1767"/>
        <o:r id="V:Rule552" type="connector" idref="#_x0000_s1630"/>
        <o:r id="V:Rule553" type="connector" idref="#_x0000_s3320"/>
        <o:r id="V:Rule554" type="connector" idref="#_x0000_s1378"/>
        <o:r id="V:Rule555" type="connector" idref="#_x0000_s3184"/>
        <o:r id="V:Rule556" type="connector" idref="#_x0000_s3251"/>
        <o:r id="V:Rule557" type="connector" idref="#_x0000_s1663"/>
        <o:r id="V:Rule558" type="connector" idref="#_x0000_s1654"/>
        <o:r id="V:Rule559" type="connector" idref="#_x0000_s1730"/>
        <o:r id="V:Rule560" type="connector" idref="#_x0000_s3270"/>
        <o:r id="V:Rule561" type="connector" idref="#_x0000_s3075"/>
        <o:r id="V:Rule562" type="connector" idref="#_x0000_s2028"/>
        <o:r id="V:Rule563" type="connector" idref="#_x0000_s3151"/>
        <o:r id="V:Rule564" type="connector" idref="#_x0000_s3347"/>
        <o:r id="V:Rule565" type="connector" idref="#_x0000_s1859"/>
        <o:r id="V:Rule566" type="connector" idref="#_x0000_s3140"/>
        <o:r id="V:Rule567" type="connector" idref="#_x0000_s1377"/>
        <o:r id="V:Rule568" type="connector" idref="#_x0000_s1652"/>
        <o:r id="V:Rule569" type="connector" idref="#_x0000_s1347"/>
        <o:r id="V:Rule570" type="connector" idref="#_x0000_s1234"/>
        <o:r id="V:Rule571" type="connector" idref="#_x0000_s3109"/>
        <o:r id="V:Rule572" type="connector" idref="#_x0000_s3204"/>
        <o:r id="V:Rule573" type="connector" idref="#_x0000_s2018"/>
        <o:r id="V:Rule574" type="connector" idref="#_x0000_s1233"/>
        <o:r id="V:Rule575" type="connector" idref="#_x0000_s1898"/>
        <o:r id="V:Rule576" type="connector" idref="#_x0000_s1919"/>
        <o:r id="V:Rule577" type="connector" idref="#_x0000_s1217"/>
        <o:r id="V:Rule578" type="connector" idref="#_x0000_s3173"/>
        <o:r id="V:Rule579" type="connector" idref="#_x0000_s3319"/>
        <o:r id="V:Rule580" type="connector" idref="#_x0000_s1138"/>
        <o:r id="V:Rule581" type="connector" idref="#_x0000_s1900"/>
        <o:r id="V:Rule582" type="connector" idref="#_x0000_s3307"/>
        <o:r id="V:Rule583" type="connector" idref="#_x0000_s3146"/>
        <o:r id="V:Rule584" type="connector" idref="#_x0000_s3217"/>
        <o:r id="V:Rule585" type="connector" idref="#_x0000_s1720"/>
        <o:r id="V:Rule586" type="connector" idref="#_x0000_s1212"/>
        <o:r id="V:Rule587" type="connector" idref="#_x0000_s1793"/>
        <o:r id="V:Rule588" type="connector" idref="#_x0000_s1283"/>
        <o:r id="V:Rule589" type="connector" idref="#_x0000_s3218"/>
        <o:r id="V:Rule590" type="connector" idref="#_x0000_s1865"/>
        <o:r id="V:Rule591" type="connector" idref="#_x0000_s3315"/>
        <o:r id="V:Rule592" type="connector" idref="#_x0000_s1368"/>
        <o:r id="V:Rule593" type="connector" idref="#_x0000_s1167"/>
        <o:r id="V:Rule594" type="connector" idref="#_x0000_s3272"/>
        <o:r id="V:Rule595" type="connector" idref="#_x0000_s3153"/>
        <o:r id="V:Rule596" type="connector" idref="#_x0000_s1916"/>
        <o:r id="V:Rule597" type="connector" idref="#_x0000_s1860"/>
        <o:r id="V:Rule598" type="connector" idref="#_x0000_s3254"/>
        <o:r id="V:Rule599" type="connector" idref="#_x0000_s1211"/>
        <o:r id="V:Rule600" type="connector" idref="#_x0000_s1928"/>
        <o:r id="V:Rule601" type="connector" idref="#_x0000_s1243"/>
        <o:r id="V:Rule602" type="connector" idref="#_x0000_s1992"/>
        <o:r id="V:Rule603" type="connector" idref="#_x0000_s3119"/>
        <o:r id="V:Rule604" type="connector" idref="#_x0000_s3241"/>
        <o:r id="V:Rule605" type="connector" idref="#_x0000_s1664"/>
        <o:r id="V:Rule606" type="connector" idref="#_x0000_s1214"/>
        <o:r id="V:Rule607" type="connector" idref="#_x0000_s1415"/>
        <o:r id="V:Rule608" type="connector" idref="#_x0000_s1698"/>
        <o:r id="V:Rule609" type="connector" idref="#_x0000_s3281"/>
        <o:r id="V:Rule610" type="connector" idref="#_x0000_s1269"/>
        <o:r id="V:Rule611" type="connector" idref="#_x0000_s1755"/>
        <o:r id="V:Rule612" type="connector" idref="#_x0000_s3212"/>
        <o:r id="V:Rule613" type="connector" idref="#_x0000_s1468"/>
        <o:r id="V:Rule614" type="connector" idref="#_x0000_s1587"/>
        <o:r id="V:Rule615" type="connector" idref="#_x0000_s1924"/>
        <o:r id="V:Rule616" type="connector" idref="#_x0000_s3273"/>
        <o:r id="V:Rule617" type="connector" idref="#_x0000_s1175"/>
        <o:r id="V:Rule618" type="connector" idref="#_x0000_s1631"/>
        <o:r id="V:Rule619" type="connector" idref="#_x0000_s1763"/>
        <o:r id="V:Rule620" type="connector" idref="#_x0000_s3349"/>
        <o:r id="V:Rule621" type="connector" idref="#_x0000_s1799"/>
        <o:r id="V:Rule622" type="connector" idref="#_x0000_s1951"/>
        <o:r id="V:Rule623" type="connector" idref="#_x0000_s1966"/>
        <o:r id="V:Rule624" type="connector" idref="#_x0000_s1433"/>
        <o:r id="V:Rule625" type="connector" idref="#_x0000_s3147"/>
        <o:r id="V:Rule626" type="connector" idref="#_x0000_s3181"/>
        <o:r id="V:Rule627" type="connector" idref="#_x0000_s3187"/>
        <o:r id="V:Rule628" type="connector" idref="#_x0000_s1478"/>
        <o:r id="V:Rule629" type="connector" idref="#_x0000_s1894"/>
        <o:r id="V:Rule630" type="connector" idref="#_x0000_s3182"/>
        <o:r id="V:Rule631" type="connector" idref="#_x0000_s1666"/>
        <o:r id="V:Rule632" type="connector" idref="#_x0000_s3207"/>
        <o:r id="V:Rule633" type="connector" idref="#_x0000_s3080"/>
        <o:r id="V:Rule634" type="connector" idref="#_x0000_s3317"/>
        <o:r id="V:Rule635" type="connector" idref="#_x0000_s1401"/>
        <o:r id="V:Rule636" type="connector" idref="#_x0000_s1661"/>
        <o:r id="V:Rule637" type="connector" idref="#_x0000_s1726"/>
        <o:r id="V:Rule638" type="connector" idref="#_x0000_s1336"/>
        <o:r id="V:Rule639" type="connector" idref="#_x0000_s3206"/>
        <o:r id="V:Rule640" type="connector" idref="#_x0000_s1729"/>
        <o:r id="V:Rule641" type="connector" idref="#_x0000_s1688"/>
        <o:r id="V:Rule642" type="connector" idref="#_x0000_s1113"/>
        <o:r id="V:Rule643" type="connector" idref="#_x0000_s1342"/>
        <o:r id="V:Rule644" type="connector" idref="#_x0000_s1983"/>
        <o:r id="V:Rule645" type="connector" idref="#_x0000_s1655"/>
        <o:r id="V:Rule646" type="connector" idref="#_x0000_s3242"/>
        <o:r id="V:Rule647" type="connector" idref="#_x0000_s1413"/>
        <o:r id="V:Rule648" type="connector" idref="#_x0000_s3219"/>
        <o:r id="V:Rule649" type="connector" idref="#_x0000_s3084"/>
        <o:r id="V:Rule650" type="connector" idref="#_x0000_s1101"/>
        <o:r id="V:Rule651" type="connector" idref="#_x0000_s1151"/>
        <o:r id="V:Rule652" type="connector" idref="#_x0000_s1762"/>
        <o:r id="V:Rule653" type="connector" idref="#_x0000_s1343"/>
        <o:r id="V:Rule654" type="connector" idref="#_x0000_s1374"/>
        <o:r id="V:Rule655" type="connector" idref="#_x0000_s3138"/>
        <o:r id="V:Rule656" type="connector" idref="#_x0000_s3240"/>
        <o:r id="V:Rule657" type="connector" idref="#_x0000_s1828"/>
        <o:r id="V:Rule658" type="connector" idref="#_x0000_s1718"/>
        <o:r id="V:Rule659" type="connector" idref="#_x0000_s1959"/>
        <o:r id="V:Rule660" type="connector" idref="#_x0000_s1170"/>
        <o:r id="V:Rule661" type="connector" idref="#_x0000_s1276"/>
        <o:r id="V:Rule662" type="connector" idref="#_x0000_s1300"/>
        <o:r id="V:Rule663" type="connector" idref="#_x0000_s1888"/>
        <o:r id="V:Rule664" type="connector" idref="#_x0000_s2027"/>
        <o:r id="V:Rule665" type="connector" idref="#_x0000_s1596"/>
        <o:r id="V:Rule666" type="connector" idref="#_x0000_s1821"/>
        <o:r id="V:Rule667" type="connector" idref="#_x0000_s1335"/>
        <o:r id="V:Rule668" type="connector" idref="#_x0000_s1795"/>
        <o:r id="V:Rule669" type="connector" idref="#_x0000_s1466"/>
        <o:r id="V:Rule670" type="connector" idref="#_x0000_s1168"/>
        <o:r id="V:Rule671" type="connector" idref="#_x0000_s1411"/>
        <o:r id="V:Rule672" type="connector" idref="#_x0000_s1145"/>
        <o:r id="V:Rule673" type="connector" idref="#_x0000_s1182"/>
        <o:r id="V:Rule674" type="connector" idref="#_x0000_s3247"/>
        <o:r id="V:Rule675" type="connector" idref="#_x0000_s3306"/>
        <o:r id="V:Rule676" type="connector" idref="#_x0000_s1103"/>
        <o:r id="V:Rule677" type="connector" idref="#_x0000_s3285"/>
        <o:r id="V:Rule678" type="connector" idref="#_x0000_s1281"/>
        <o:r id="V:Rule679" type="connector" idref="#_x0000_s1100"/>
        <o:r id="V:Rule680" type="connector" idref="#_x0000_s3118"/>
        <o:r id="V:Rule681" type="connector" idref="#_x0000_s1246"/>
        <o:r id="V:Rule682" type="connector" idref="#_x0000_s3339"/>
        <o:r id="V:Rule683" type="connector" idref="#_x0000_s1624"/>
        <o:r id="V:Rule684" type="connector" idref="#_x0000_s3215"/>
        <o:r id="V:Rule685" type="connector" idref="#_x0000_s1477"/>
        <o:r id="V:Rule686" type="connector" idref="#_x0000_s1850"/>
        <o:r id="V:Rule687" type="connector" idref="#_x0000_s3379"/>
        <o:r id="V:Rule688" type="connector" idref="#_x0000_s3384"/>
        <o:r id="V:Rule689" type="connector" idref="#_x0000_s1756"/>
        <o:r id="V:Rule690" type="connector" idref="#_x0000_s2029"/>
        <o:r id="V:Rule691" type="connector" idref="#_x0000_s1601"/>
        <o:r id="V:Rule692" type="connector" idref="#_x0000_s1235"/>
        <o:r id="V:Rule693" type="connector" idref="#_x0000_s1862"/>
        <o:r id="V:Rule694" type="connector" idref="#_x0000_s1588"/>
        <o:r id="V:Rule695" type="connector" idref="#_x0000_s1268"/>
        <o:r id="V:Rule696" type="connector" idref="#_x0000_s1480"/>
        <o:r id="V:Rule697" type="connector" idref="#_x0000_s1660"/>
        <o:r id="V:Rule698" type="connector" idref="#_x0000_s1861"/>
        <o:r id="V:Rule699" type="connector" idref="#_x0000_s1732"/>
        <o:r id="V:Rule700" type="connector" idref="#_x0000_s3213"/>
        <o:r id="V:Rule701" type="connector" idref="#_x0000_s3348"/>
        <o:r id="V:Rule702" type="connector" idref="#_x0000_s1414"/>
        <o:r id="V:Rule703" type="connector" idref="#_x0000_s1247"/>
        <o:r id="V:Rule704" type="connector" idref="#_x0000_s3278"/>
        <o:r id="V:Rule705" type="connector" idref="#_x0000_s3110"/>
        <o:r id="V:Rule706" type="connector" idref="#_x0000_s1379"/>
        <o:r id="V:Rule707" type="connector" idref="#_x0000_s1721"/>
        <o:r id="V:Rule708" type="connector" idref="#_x0000_s1953"/>
        <o:r id="V:Rule709" type="connector" idref="#_x0000_s1481"/>
        <o:r id="V:Rule710" type="connector" idref="#_x0000_s1147"/>
        <o:r id="V:Rule711" type="connector" idref="#_x0000_s1102"/>
        <o:r id="V:Rule712" type="connector" idref="#_x0000_s1302"/>
        <o:r id="V:Rule713" type="connector" idref="#_x0000_s1204"/>
        <o:r id="V:Rule714" type="connector" idref="#_x0000_s1784"/>
        <o:r id="V:Rule715" type="connector" idref="#_x0000_s3380"/>
        <o:r id="V:Rule716" type="connector" idref="#_x0000_s3346"/>
        <o:r id="V:Rule717" type="connector" idref="#_x0000_s3316"/>
        <o:r id="V:Rule718" type="connector" idref="#_x0000_s1311"/>
        <o:r id="V:Rule719" type="connector" idref="#_x0000_s3152"/>
        <o:r id="V:Rule720" type="connector" idref="#_x0000_s3318"/>
        <o:r id="V:Rule721" type="connector" idref="#_x0000_s3386"/>
        <o:r id="V:Rule722" type="connector" idref="#_x0000_s1794"/>
        <o:r id="V:Rule723" type="connector" idref="#_x0000_s1380"/>
        <o:r id="V:Rule724" type="connector" idref="#_x0000_s3248"/>
        <o:r id="V:Rule725" type="connector" idref="#_x0000_s1798"/>
        <o:r id="V:Rule726" type="connector" idref="#_x0000_s1440"/>
        <o:r id="V:Rule727" type="connector" idref="#_x0000_s1375"/>
        <o:r id="V:Rule728" type="connector" idref="#_x0000_s1990"/>
        <o:r id="V:Rule729" type="connector" idref="#_x0000_s1441"/>
        <o:r id="V:Rule730" type="connector" idref="#_x0000_s1597"/>
        <o:r id="V:Rule731" type="connector" idref="#_x0000_s2020"/>
        <o:r id="V:Rule732" type="connector" idref="#_x0000_s1109"/>
        <o:r id="V:Rule733" type="connector" idref="#_x0000_s1896"/>
        <o:r id="V:Rule734" type="connector" idref="#_x0000_s1689"/>
        <o:r id="V:Rule735" type="connector" idref="#_x0000_s1831"/>
        <o:r id="V:Rule736" type="connector" idref="#_x0000_s1279"/>
        <o:r id="V:Rule737" type="connector" idref="#_x0000_s2026"/>
        <o:r id="V:Rule738" type="connector" idref="#_x0000_s3385"/>
        <o:r id="V:Rule739" type="connector" idref="#_x0000_s3205"/>
        <o:r id="V:Rule740" type="connector" idref="#_x0000_s3383"/>
        <o:r id="V:Rule741" type="connector" idref="#_x0000_s3350"/>
        <o:r id="V:Rule742" type="connector" idref="#_x0000_s1690"/>
        <o:r id="V:Rule743" type="connector" idref="#_x0000_s1179"/>
        <o:r id="V:Rule744" type="connector" idref="#_x0000_s2019"/>
        <o:r id="V:Rule745" type="connector" idref="#_x0000_s1830"/>
        <o:r id="V:Rule746" type="connector" idref="#_x0000_s1410"/>
        <o:r id="V:Rule747" type="connector" idref="#_x0000_s1962"/>
        <o:r id="V:Rule748" type="connector" idref="#_x0000_s1697"/>
        <o:r id="V:Rule749" type="connector" idref="#_x0000_s1409"/>
        <o:r id="V:Rule750" type="connector" idref="#_x0000_s1244"/>
        <o:r id="V:Rule751" type="connector" idref="#_x0000_s1787"/>
        <o:r id="V:Rule752" type="connector" idref="#_x0000_s3082"/>
        <o:r id="V:Rule753" type="connector" idref="#_x0000_s1307"/>
        <o:r id="V:Rule754" type="connector" idref="#_x0000_s3117"/>
        <o:r id="V:Rule755" type="connector" idref="#_x0000_s1216"/>
        <o:r id="V:Rule756" type="connector" idref="#_x0000_s1918"/>
        <o:r id="V:Rule757" type="connector" idref="#_x0000_s3214"/>
        <o:r id="V:Rule758" type="connector" idref="#_x0000_s1997"/>
        <o:r id="V:Rule759" type="connector" idref="#_x0000_s1820"/>
        <o:r id="V:Rule760" type="connector" idref="#_x0000_s1629"/>
        <o:r id="V:Rule761" type="connector" idref="#_x0000_s3148"/>
        <o:r id="V:Rule762" type="connector" idref="#_x0000_s1701"/>
        <o:r id="V:Rule763" type="connector" idref="#_x0000_s1926"/>
        <o:r id="V:Rule764" type="connector" idref="#_x0000_s1403"/>
        <o:r id="V:Rule765" type="connector" idref="#_x0000_s1833"/>
        <o:r id="V:Rule766" type="connector" idref="#_x0000_s3351"/>
        <o:r id="V:Rule767" type="connector" idref="#_x0000_s1917"/>
        <o:r id="V:Rule768" type="connector" idref="#_x0000_s1863"/>
        <o:r id="V:Rule769" type="connector" idref="#_x0000_s1270"/>
        <o:r id="V:Rule770" type="connector" idref="#_x0000_s1719"/>
        <o:r id="V:Rule771" type="connector" idref="#_x0000_s3120"/>
        <o:r id="V:Rule772" type="connector" idref="#_x0000_s3081"/>
        <o:r id="V:Rule773" type="connector" idref="#_x0000_s1586"/>
        <o:r id="V:Rule774" type="connector" idref="#_x0000_s3249"/>
        <o:r id="V:Rule775" type="connector" idref="#_x0000_s1475"/>
        <o:r id="V:Rule776" type="connector" idref="#_x0000_s1887"/>
        <o:r id="V:Rule777" type="connector" idref="#_x0000_s1633"/>
        <o:r id="V:Rule778" type="connector" idref="#_x0000_s3107"/>
        <o:r id="V:Rule779" type="connector" idref="#_x0000_s1345"/>
        <o:r id="V:Rule780" type="connector" idref="#_x0000_s3239"/>
        <o:r id="V:Rule781" type="connector" idref="#_x0000_s1469"/>
        <o:r id="V:Rule782" type="connector" idref="#_x0000_s1600"/>
        <o:r id="V:Rule783" type="connector" idref="#_x0000_s1365"/>
        <o:r id="V:Rule784" type="connector" idref="#_x0000_s1400"/>
        <o:r id="V:Rule785" type="connector" idref="#_x0000_s1832"/>
        <o:r id="V:Rule786" type="connector" idref="#_x0000_s3073"/>
        <o:r id="V:Rule787" type="connector" idref="#_x0000_s1203"/>
        <o:r id="V:Rule788" type="connector" idref="#_x0000_s3115"/>
        <o:r id="V:Rule789" type="connector" idref="#_x0000_s3216"/>
        <o:r id="V:Rule790" type="connector" idref="#_x0000_s1176"/>
        <o:r id="V:Rule791" type="connector" idref="#_x0000_s1695"/>
        <o:r id="V:Rule792" type="connector" idref="#_x0000_s1797"/>
        <o:r id="V:Rule793" type="connector" idref="#_x0000_s1367"/>
        <o:r id="V:Rule794" type="connector" idref="#_x0000_s1819"/>
        <o:r id="V:Rule795" type="connector" idref="#_x0000_s1148"/>
        <o:r id="V:Rule796" type="connector" idref="#_x0000_s2025"/>
        <o:r id="V:Rule797" type="connector" idref="#_x0000_s1236"/>
        <o:r id="V:Rule798" type="connector" idref="#_x0000_s1764"/>
        <o:r id="V:Rule799" type="connector" idref="#_x0000_s1930"/>
        <o:r id="V:Rule800" type="connector" idref="#_x0000_s1144"/>
        <o:r id="V:Rule801" type="connector" idref="#_x0000_s3382"/>
        <o:r id="V:Rule802" type="connector" idref="#_x0000_s1202"/>
        <o:r id="V:Rule803" type="connector" idref="#_x0000_s1621"/>
        <o:r id="V:Rule804" type="connector" idref="#_x0000_s3314"/>
        <o:r id="V:Rule805" type="connector" idref="#_x0000_s3305"/>
        <o:r id="V:Rule806" type="connector" idref="#_x0000_s1248"/>
        <o:r id="V:Rule807" type="connector" idref="#_x0000_s3174"/>
        <o:r id="V:Rule808" type="connector" idref="#_x0000_s1700"/>
        <o:r id="V:Rule809" type="connector" idref="#_x0000_s3344"/>
        <o:r id="V:Rule810" type="connector" idref="#_x0000_s2031"/>
        <o:r id="V:Rule811" type="connector" idref="#_x0000_s1595"/>
        <o:r id="V:Rule812" type="connector" idref="#_x0000_s3313"/>
        <o:r id="V:Rule813" type="connector" idref="#_x0000_s1242"/>
        <o:r id="V:Rule814" type="connector" idref="#_x0000_s3150"/>
        <o:r id="V:Rule815" type="connector" idref="#_x0000_s1334"/>
        <o:r id="V:Rule816" type="connector" idref="#_x0000_s1594"/>
        <o:r id="V:Rule817" type="connector" idref="#_x0000_s1432"/>
        <o:r id="V:Rule818" type="connector" idref="#_x0000_s1310"/>
        <o:r id="V:Rule819" type="connector" idref="#_x0000_s3250"/>
        <o:r id="V:Rule820" type="connector" idref="#_x0000_s1474"/>
        <o:r id="V:Rule821" type="connector" idref="#_x0000_s3149"/>
        <o:r id="V:Rule822" type="connector" idref="#_x0000_s3183"/>
        <o:r id="V:Rule823" type="connector" idref="#_x0000_s3072"/>
        <o:r id="V:Rule824" type="connector" idref="#_x0000_s1622"/>
        <o:r id="V:Rule825" type="connector" idref="#_x0000_s3121"/>
        <o:r id="V:Rule826" type="connector" idref="#_x0000_s2030"/>
        <o:r id="V:Rule827" type="connector" idref="#_x0000_s1853"/>
        <o:r id="V:Rule828" type="connector" idref="#_x0000_s1215"/>
        <o:r id="V:Rule829" type="connector" idref="#_x0000_s1277"/>
        <o:r id="V:Rule830" type="connector" idref="#_x0000_s1985"/>
        <o:r id="V:Rule831" type="connector" idref="#_x0000_s1753"/>
        <o:r id="V:Rule832" type="connector" idref="#_x0000_s1476"/>
        <o:r id="V:Rule833" type="connector" idref="#_x0000_s1636"/>
        <o:r id="V:Rule834" type="connector" idref="#_x0000_s2017"/>
        <o:r id="V:Rule835" type="connector" idref="#_x0000_s1796"/>
        <o:r id="V:Rule836" type="connector" idref="#_x0000_s1893"/>
        <o:r id="V:Rule837" type="connector" idref="#_x0000_s3372"/>
        <o:r id="V:Rule838" type="connector" idref="#_x0000_s1442"/>
        <o:r id="V:Rule839" type="connector" idref="#_x0000_s1885"/>
        <o:r id="V:Rule840" type="connector" idref="#_x0000_s1210"/>
        <o:r id="V:Rule841" type="connector" idref="#_x0000_s1899"/>
        <o:r id="V:Rule842" type="connector" idref="#_x0000_s1467"/>
        <o:r id="V:Rule843" type="connector" idref="#_x0000_s3108"/>
        <o:r id="V:Rule844" type="connector" idref="#_x0000_s1964"/>
        <o:r id="V:Rule845" type="connector" idref="#_x0000_s1439"/>
        <o:r id="V:Rule846" type="connector" idref="#_x0000_s1598"/>
        <o:r id="V:Rule847" type="connector" idref="#_x0000_s1687"/>
        <o:r id="V:Rule848" type="connector" idref="#_x0000_s1313"/>
        <o:r id="V:Rule849" type="connector" idref="#_x0000_s1241"/>
        <o:r id="V:Rule850" type="connector" idref="#_x0000_s1864"/>
        <o:r id="V:Rule851" type="connector" idref="#_x0000_s1444"/>
        <o:r id="V:Rule852" type="connector" idref="#_x0000_s3337"/>
        <o:r id="V:Rule853" type="connector" idref="#_x0000_s1696"/>
        <o:r id="V:Rule854" type="connector" idref="#_x0000_s1852"/>
        <o:r id="V:Rule855" type="connector" idref="#_x0000_s3122"/>
        <o:r id="V:Rule856" type="connector" idref="#_x0000_s1178"/>
        <o:r id="V:Rule857" type="connector" idref="#_x0000_s3308"/>
        <o:r id="V:Rule858" type="connector" idref="#_x0000_s1961"/>
        <o:r id="V:Rule859" type="connector" idref="#_x0000_s1412"/>
        <o:r id="V:Rule860" type="connector" idref="#_x0000_s1408"/>
        <o:r id="V:Rule861" type="connector" idref="#_x0000_s1301"/>
        <o:r id="V:Rule862" type="connector" idref="#_x0000_s1960"/>
        <o:r id="V:Rule863" type="connector" idref="#_x0000_s3083"/>
        <o:r id="V:Rule864" type="connector" idref="#_x0000_s16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6D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table" w:styleId="TabloKlavuzu">
    <w:name w:val="Table Grid"/>
    <w:basedOn w:val="NormalTablo"/>
    <w:uiPriority w:val="59"/>
    <w:rsid w:val="00BA2E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semiHidden/>
    <w:unhideWhenUsed/>
    <w:rsid w:val="009262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package" Target="embeddings/Microsoft_Office_Excel__al__ma_Sayfas_1.xlsx"/><Relationship Id="rId76" Type="http://schemas.openxmlformats.org/officeDocument/2006/relationships/package" Target="embeddings/Microsoft_Office_Excel__al__ma_Sayfas_9.xlsx"/><Relationship Id="rId84" Type="http://schemas.openxmlformats.org/officeDocument/2006/relationships/image" Target="media/image63.emf"/><Relationship Id="rId89" Type="http://schemas.openxmlformats.org/officeDocument/2006/relationships/package" Target="embeddings/Microsoft_Office_Excel__al__ma_Sayfas_16.xlsx"/><Relationship Id="rId97" Type="http://schemas.openxmlformats.org/officeDocument/2006/relationships/package" Target="embeddings/Microsoft_Office_Excel__al__ma_Sayfas_20.xlsx"/><Relationship Id="rId7" Type="http://schemas.openxmlformats.org/officeDocument/2006/relationships/endnotes" Target="endnotes.xml"/><Relationship Id="rId71" Type="http://schemas.openxmlformats.org/officeDocument/2006/relationships/package" Target="embeddings/Microsoft_Office_Excel__al__ma_Sayfas_4.xlsx"/><Relationship Id="rId92" Type="http://schemas.openxmlformats.org/officeDocument/2006/relationships/image" Target="media/image67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package" Target="embeddings/Microsoft_Office_Excel__al__ma_Sayfas_7.xlsx"/><Relationship Id="rId79" Type="http://schemas.openxmlformats.org/officeDocument/2006/relationships/package" Target="embeddings/Microsoft_Office_Excel__al__ma_Sayfas_11.xlsx"/><Relationship Id="rId87" Type="http://schemas.openxmlformats.org/officeDocument/2006/relationships/package" Target="embeddings/Microsoft_Office_Excel__al__ma_Sayfas_15.xlsx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62.emf"/><Relationship Id="rId90" Type="http://schemas.openxmlformats.org/officeDocument/2006/relationships/image" Target="media/image66.emf"/><Relationship Id="rId95" Type="http://schemas.openxmlformats.org/officeDocument/2006/relationships/package" Target="embeddings/Microsoft_Office_Excel__al__ma_Sayfas_19.xlsx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package" Target="embeddings/Microsoft_Office_Excel__al__ma_Sayfas_2.xlsx"/><Relationship Id="rId77" Type="http://schemas.openxmlformats.org/officeDocument/2006/relationships/package" Target="embeddings/Microsoft_Office_Excel__al__ma_Sayfas_10.xlsx"/><Relationship Id="rId100" Type="http://schemas.openxmlformats.org/officeDocument/2006/relationships/fontTable" Target="fontTable.xml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3.png"/><Relationship Id="rId72" Type="http://schemas.openxmlformats.org/officeDocument/2006/relationships/package" Target="embeddings/Microsoft_Office_Excel__al__ma_Sayfas_5.xlsx"/><Relationship Id="rId80" Type="http://schemas.openxmlformats.org/officeDocument/2006/relationships/image" Target="media/image61.emf"/><Relationship Id="rId85" Type="http://schemas.openxmlformats.org/officeDocument/2006/relationships/package" Target="embeddings/Microsoft_Office_Excel__al__ma_Sayfas_14.xlsx"/><Relationship Id="rId93" Type="http://schemas.openxmlformats.org/officeDocument/2006/relationships/package" Target="embeddings/Microsoft_Office_Excel__al__ma_Sayfas_18.xlsx"/><Relationship Id="rId9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emf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package" Target="embeddings/Microsoft_Office_Excel__al__ma_Sayfas_3.xlsx"/><Relationship Id="rId75" Type="http://schemas.openxmlformats.org/officeDocument/2006/relationships/package" Target="embeddings/Microsoft_Office_Excel__al__ma_Sayfas_8.xlsx"/><Relationship Id="rId83" Type="http://schemas.openxmlformats.org/officeDocument/2006/relationships/package" Target="embeddings/Microsoft_Office_Excel__al__ma_Sayfas_13.xlsx"/><Relationship Id="rId88" Type="http://schemas.openxmlformats.org/officeDocument/2006/relationships/image" Target="media/image65.emf"/><Relationship Id="rId91" Type="http://schemas.openxmlformats.org/officeDocument/2006/relationships/package" Target="embeddings/Microsoft_Office_Excel__al__ma_Sayfas_17.xlsx"/><Relationship Id="rId96" Type="http://schemas.openxmlformats.org/officeDocument/2006/relationships/image" Target="media/image6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package" Target="embeddings/Microsoft_Office_Excel__al__ma_Sayfas_6.xlsx"/><Relationship Id="rId78" Type="http://schemas.openxmlformats.org/officeDocument/2006/relationships/image" Target="media/image60.emf"/><Relationship Id="rId81" Type="http://schemas.openxmlformats.org/officeDocument/2006/relationships/package" Target="embeddings/Microsoft_Office_Excel__al__ma_Sayfas_12.xlsx"/><Relationship Id="rId86" Type="http://schemas.openxmlformats.org/officeDocument/2006/relationships/image" Target="media/image64.emf"/><Relationship Id="rId94" Type="http://schemas.openxmlformats.org/officeDocument/2006/relationships/image" Target="media/image68.emf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3.SINIF\T&#220;RK&#199;E%20&#199;ALI&#350;MA%20YAPRAK\T&#220;RK&#199;E%202017-%202018\1.%20&#350;ABLON%20D&#304;KEY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492BF0-1692-4142-8289-0333ADD610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ŞABLON DİKEY</Template>
  <TotalTime>159</TotalTime>
  <Pages>8</Pages>
  <Words>2094</Words>
  <Characters>11936</Characters>
  <Application>Microsoft Office Word</Application>
  <DocSecurity>0</DocSecurity>
  <Lines>99</Lines>
  <Paragraphs>28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16</cp:revision>
  <dcterms:created xsi:type="dcterms:W3CDTF">2018-04-17T13:11:00Z</dcterms:created>
  <dcterms:modified xsi:type="dcterms:W3CDTF">2018-04-20T05:55:00Z</dcterms:modified>
  <cp:category>www.sorubak.com</cp:category>
</cp:coreProperties>
</file>