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A35" w:rsidRPr="00AD79A8" w:rsidRDefault="00DF1A35" w:rsidP="00287453">
      <w:pPr>
        <w:pStyle w:val="stbilgi"/>
        <w:jc w:val="center"/>
        <w:rPr>
          <w:sz w:val="28"/>
        </w:rPr>
      </w:pPr>
      <w:r>
        <w:rPr>
          <w:sz w:val="28"/>
        </w:rPr>
        <w:t>Üsküp İlköğretim Okulu 4/…</w:t>
      </w:r>
      <w:r w:rsidRPr="00AD79A8">
        <w:rPr>
          <w:sz w:val="28"/>
        </w:rPr>
        <w:t xml:space="preserve">  Sınıfı  I. Dönem I. </w:t>
      </w:r>
      <w:r>
        <w:rPr>
          <w:sz w:val="28"/>
        </w:rPr>
        <w:t xml:space="preserve">Matemetik </w:t>
      </w:r>
      <w:r w:rsidRPr="00AD79A8">
        <w:rPr>
          <w:sz w:val="28"/>
        </w:rPr>
        <w:t xml:space="preserve"> Yazılı Soruları</w:t>
      </w:r>
    </w:p>
    <w:p w:rsidR="00DF1A35" w:rsidRDefault="00DF1A35" w:rsidP="00E90F5A"/>
    <w:p w:rsidR="00DF1A35" w:rsidRDefault="00DF1A35" w:rsidP="00E90F5A">
      <w:pPr>
        <w:sectPr w:rsidR="00DF1A35" w:rsidSect="00287453">
          <w:pgSz w:w="11906" w:h="16838"/>
          <w:pgMar w:top="1417" w:right="282" w:bottom="1417" w:left="1417" w:header="708" w:footer="708" w:gutter="0"/>
          <w:cols w:space="849"/>
          <w:docGrid w:linePitch="360"/>
        </w:sectPr>
      </w:pPr>
    </w:p>
    <w:p w:rsidR="00DF1A35" w:rsidRDefault="00DF1A35" w:rsidP="00E90F5A">
      <w:r>
        <w:lastRenderedPageBreak/>
        <w:t>Adım:……………………………</w:t>
      </w:r>
      <w:r>
        <w:tab/>
      </w:r>
    </w:p>
    <w:p w:rsidR="00DF1A35" w:rsidRDefault="00DF1A35" w:rsidP="00E90F5A">
      <w:pPr>
        <w:sectPr w:rsidR="00DF1A35" w:rsidSect="00287453">
          <w:type w:val="continuous"/>
          <w:pgSz w:w="11906" w:h="16838"/>
          <w:pgMar w:top="1417" w:right="282" w:bottom="1417" w:left="1417" w:header="708" w:footer="708" w:gutter="0"/>
          <w:cols w:num="2" w:space="849"/>
          <w:docGrid w:linePitch="360"/>
        </w:sectPr>
      </w:pPr>
    </w:p>
    <w:p w:rsidR="00DF1A35" w:rsidRDefault="00DF1A35" w:rsidP="00287453">
      <w:r>
        <w:lastRenderedPageBreak/>
        <w:t xml:space="preserve">Numaram:……………………… </w:t>
      </w:r>
    </w:p>
    <w:p w:rsidR="00DF1A35" w:rsidRDefault="00DF1A35" w:rsidP="00E90F5A">
      <w:r>
        <w:tab/>
      </w:r>
      <w:r>
        <w:tab/>
      </w:r>
      <w:r>
        <w:tab/>
      </w:r>
      <w:r>
        <w:tab/>
      </w:r>
    </w:p>
    <w:p w:rsidR="00DF1A35" w:rsidRPr="00287453" w:rsidRDefault="00DF1A35" w:rsidP="00E90F5A">
      <w:pPr>
        <w:rPr>
          <w:b/>
        </w:rPr>
      </w:pPr>
      <w:r w:rsidRPr="00287453">
        <w:rPr>
          <w:b/>
        </w:rPr>
        <w:t>1. Aşağıdaki doğal sayıları okunuşlarını karşılarına yazınız.</w:t>
      </w:r>
      <w:r>
        <w:rPr>
          <w:b/>
        </w:rPr>
        <w:t>(5P)</w:t>
      </w:r>
    </w:p>
    <w:p w:rsidR="00DF1A35" w:rsidRDefault="00E517A2" w:rsidP="00E90F5A">
      <w:hyperlink r:id="rId6" w:history="1">
        <w:r w:rsidRPr="00131901">
          <w:rPr>
            <w:rStyle w:val="Kpr"/>
          </w:rPr>
          <w:t>www.sorubak.com</w:t>
        </w:r>
      </w:hyperlink>
      <w:r>
        <w:t xml:space="preserve"> </w:t>
      </w:r>
    </w:p>
    <w:p w:rsidR="00DF1A35" w:rsidRDefault="00DF1A35" w:rsidP="00E90F5A">
      <w:pPr>
        <w:rPr>
          <w:sz w:val="48"/>
          <w:szCs w:val="28"/>
        </w:rPr>
      </w:pPr>
      <w:r>
        <w:t>5006 :....................................</w:t>
      </w:r>
      <w:r>
        <w:tab/>
      </w:r>
      <w:r>
        <w:rPr>
          <w:sz w:val="48"/>
          <w:szCs w:val="28"/>
        </w:rPr>
        <w:t xml:space="preserve">           </w:t>
      </w:r>
    </w:p>
    <w:p w:rsidR="00DF1A35" w:rsidRPr="00E90F5A" w:rsidRDefault="00DF1A35" w:rsidP="00E90F5A"/>
    <w:p w:rsidR="00DF1A35" w:rsidRDefault="00DF1A35" w:rsidP="00E90F5A">
      <w:r>
        <w:t>24508: …………………</w:t>
      </w:r>
    </w:p>
    <w:p w:rsidR="00DF1A35" w:rsidRPr="00EC2BB8" w:rsidRDefault="00DF1A35" w:rsidP="00E90F5A"/>
    <w:p w:rsidR="00DF1A35" w:rsidRPr="00EC2BB8" w:rsidRDefault="00DF1A35" w:rsidP="00E90F5A">
      <w:r w:rsidRPr="00EC2BB8">
        <w:t>9456 : …………………………….</w:t>
      </w:r>
      <w:r w:rsidRPr="00EC2BB8">
        <w:tab/>
      </w:r>
    </w:p>
    <w:p w:rsidR="00DF1A35" w:rsidRPr="00EC2BB8" w:rsidRDefault="00DF1A35" w:rsidP="00E90F5A"/>
    <w:p w:rsidR="00DF1A35" w:rsidRPr="00EC2BB8" w:rsidRDefault="00DF1A35" w:rsidP="00E90F5A">
      <w:r w:rsidRPr="00EC2BB8">
        <w:t>103764:. ………………………</w:t>
      </w:r>
    </w:p>
    <w:p w:rsidR="00DF1A35" w:rsidRPr="00EC2BB8" w:rsidRDefault="00DF1A35" w:rsidP="00E90F5A"/>
    <w:p w:rsidR="00DF1A35" w:rsidRPr="00EC2BB8" w:rsidRDefault="00DF1A35" w:rsidP="00E90F5A">
      <w:r w:rsidRPr="00EC2BB8">
        <w:t>740289 . ………………………</w:t>
      </w:r>
      <w:r w:rsidRPr="00EC2BB8">
        <w:tab/>
      </w:r>
      <w:r w:rsidRPr="00EC2BB8">
        <w:tab/>
      </w:r>
    </w:p>
    <w:p w:rsidR="00DF1A35" w:rsidRPr="00EC2BB8" w:rsidRDefault="00DF1A35" w:rsidP="00E90F5A"/>
    <w:p w:rsidR="00DF1A35" w:rsidRPr="00EC2BB8" w:rsidRDefault="00DF1A35" w:rsidP="00E90F5A">
      <w:pPr>
        <w:rPr>
          <w:b/>
        </w:rPr>
      </w:pPr>
      <w:r w:rsidRPr="00EC2BB8">
        <w:rPr>
          <w:b/>
        </w:rPr>
        <w:t>2. Aşağıda okunuşları yazıyla verilmiş sayıları rakamlarla yazınız.(10P)</w:t>
      </w:r>
    </w:p>
    <w:p w:rsidR="00DF1A35" w:rsidRPr="00EC2BB8" w:rsidRDefault="00DF1A35" w:rsidP="00E90F5A"/>
    <w:p w:rsidR="00DF1A35" w:rsidRPr="00EC2BB8" w:rsidRDefault="00DF1A35" w:rsidP="00E90F5A">
      <w:r w:rsidRPr="00EC2BB8">
        <w:t>Yedi bin on üç : …………………….</w:t>
      </w:r>
      <w:r w:rsidRPr="00EC2BB8">
        <w:tab/>
      </w:r>
      <w:r w:rsidRPr="00EC2BB8">
        <w:tab/>
      </w:r>
    </w:p>
    <w:p w:rsidR="00DF1A35" w:rsidRPr="00EC2BB8" w:rsidRDefault="00DF1A35" w:rsidP="00E90F5A">
      <w:r w:rsidRPr="00EC2BB8">
        <w:t>Elli dört bin üç yüz on altı :…………..</w:t>
      </w:r>
    </w:p>
    <w:p w:rsidR="00DF1A35" w:rsidRPr="00EC2BB8" w:rsidRDefault="00DF1A35" w:rsidP="00E90F5A"/>
    <w:p w:rsidR="00DF1A35" w:rsidRPr="00EC2BB8" w:rsidRDefault="00DF1A35" w:rsidP="00E90F5A">
      <w:r w:rsidRPr="00EC2BB8">
        <w:t>On bin: ………………….</w:t>
      </w:r>
      <w:r w:rsidRPr="00EC2BB8">
        <w:tab/>
      </w:r>
    </w:p>
    <w:p w:rsidR="00DF1A35" w:rsidRPr="00EC2BB8" w:rsidRDefault="00DF1A35" w:rsidP="00E90F5A"/>
    <w:p w:rsidR="00DF1A35" w:rsidRPr="00EC2BB8" w:rsidRDefault="00DF1A35" w:rsidP="00E90F5A">
      <w:r w:rsidRPr="00EC2BB8">
        <w:t>İki yüz altmış beş bin dokuz yüz kırk beş:……………</w:t>
      </w:r>
    </w:p>
    <w:p w:rsidR="00DF1A35" w:rsidRPr="00EC2BB8" w:rsidRDefault="00DF1A35" w:rsidP="00E90F5A"/>
    <w:p w:rsidR="00DF1A35" w:rsidRPr="00EC2BB8" w:rsidRDefault="00DF1A35" w:rsidP="00E90F5A">
      <w:r w:rsidRPr="00EC2BB8">
        <w:t>Dört yüz üç bin kırk dört : ………………..</w:t>
      </w:r>
      <w:r w:rsidRPr="00EC2BB8">
        <w:tab/>
      </w:r>
      <w:r w:rsidRPr="00EC2BB8">
        <w:tab/>
      </w:r>
      <w:r w:rsidRPr="00EC2BB8">
        <w:tab/>
      </w:r>
      <w:r w:rsidRPr="00EC2BB8">
        <w:tab/>
      </w:r>
    </w:p>
    <w:p w:rsidR="00DF1A35" w:rsidRPr="00EC2BB8" w:rsidRDefault="00DF1A35" w:rsidP="00E90F5A"/>
    <w:p w:rsidR="00DF1A35" w:rsidRPr="00EC2BB8" w:rsidRDefault="00DF1A35" w:rsidP="00471D57">
      <w:pPr>
        <w:rPr>
          <w:b/>
        </w:rPr>
      </w:pPr>
      <w:r w:rsidRPr="00EC2BB8">
        <w:rPr>
          <w:b/>
        </w:rPr>
        <w:t xml:space="preserve">3.   </w:t>
      </w:r>
    </w:p>
    <w:p w:rsidR="00DF1A35" w:rsidRPr="00EC2BB8" w:rsidRDefault="00DF1A35" w:rsidP="00471D57">
      <w:pPr>
        <w:rPr>
          <w:b/>
        </w:rPr>
      </w:pPr>
      <w:r w:rsidRPr="00EC2BB8">
        <w:rPr>
          <w:b/>
        </w:rPr>
        <w:t>a) Binler bölüğü 37, birler bölüğü 108 olan sayıyı yazınız.(5P)</w:t>
      </w:r>
    </w:p>
    <w:p w:rsidR="00DF1A35" w:rsidRPr="00EC2BB8" w:rsidRDefault="00DF1A35" w:rsidP="00471D57">
      <w:pPr>
        <w:rPr>
          <w:b/>
        </w:rPr>
      </w:pPr>
    </w:p>
    <w:p w:rsidR="00DF1A35" w:rsidRPr="00EC2BB8" w:rsidRDefault="00DF1A35" w:rsidP="00471D57">
      <w:pPr>
        <w:rPr>
          <w:b/>
        </w:rPr>
      </w:pPr>
    </w:p>
    <w:p w:rsidR="00DF1A35" w:rsidRPr="00EC2BB8" w:rsidRDefault="00DF1A35" w:rsidP="00471D57">
      <w:pPr>
        <w:rPr>
          <w:b/>
        </w:rPr>
      </w:pPr>
    </w:p>
    <w:p w:rsidR="00DF1A35" w:rsidRPr="00EC2BB8" w:rsidRDefault="00DF1A35" w:rsidP="00471D57">
      <w:pPr>
        <w:rPr>
          <w:b/>
        </w:rPr>
      </w:pPr>
      <w:r w:rsidRPr="00EC2BB8">
        <w:rPr>
          <w:b/>
        </w:rPr>
        <w:t>b)Birler bölüğü 258, binler bölüğü 165 olan sayıyı yazınız.(5P)</w:t>
      </w:r>
    </w:p>
    <w:p w:rsidR="00DF1A35" w:rsidRPr="00EC2BB8" w:rsidRDefault="00DF1A35" w:rsidP="00471D57">
      <w:pPr>
        <w:rPr>
          <w:b/>
        </w:rPr>
      </w:pPr>
      <w:r w:rsidRPr="00EC2BB8">
        <w:rPr>
          <w:b/>
        </w:rPr>
        <w:tab/>
      </w:r>
      <w:r w:rsidRPr="00EC2BB8">
        <w:rPr>
          <w:b/>
        </w:rPr>
        <w:tab/>
      </w:r>
    </w:p>
    <w:p w:rsidR="00DF1A35" w:rsidRPr="00EC2BB8" w:rsidRDefault="00DF1A35"/>
    <w:p w:rsidR="00DF1A35" w:rsidRPr="00EC2BB8" w:rsidRDefault="00DF1A35"/>
    <w:p w:rsidR="00DF1A35" w:rsidRPr="00EC2BB8" w:rsidRDefault="00DF1A35"/>
    <w:p w:rsidR="00DF1A35" w:rsidRPr="00EC2BB8" w:rsidRDefault="00DF1A35" w:rsidP="00FE6590">
      <w:pPr>
        <w:rPr>
          <w:b/>
        </w:rPr>
      </w:pPr>
      <w:r w:rsidRPr="00EC2BB8">
        <w:rPr>
          <w:b/>
        </w:rPr>
        <w:t>4.</w:t>
      </w:r>
      <w:r w:rsidRPr="00EC2BB8">
        <w:t xml:space="preserve"> </w:t>
      </w:r>
      <w:r w:rsidRPr="00EC2BB8">
        <w:rPr>
          <w:b/>
        </w:rPr>
        <w:t>6,0,5,1,8 rakamlarını bir kez kullanarak yazılabilecek 5 basamaklı en büyük ve en küçük sayıyı yazınız. (10P)</w:t>
      </w:r>
    </w:p>
    <w:p w:rsidR="00DF1A35" w:rsidRPr="00EC2BB8" w:rsidRDefault="00DF1A35" w:rsidP="00FE6590"/>
    <w:p w:rsidR="00DF1A35" w:rsidRPr="00EC2BB8" w:rsidRDefault="00DF1A35"/>
    <w:p w:rsidR="00DF1A35" w:rsidRPr="00EC2BB8" w:rsidRDefault="00DF1A35"/>
    <w:p w:rsidR="00DF1A35" w:rsidRPr="00EC2BB8" w:rsidRDefault="00DF1A35" w:rsidP="00287453">
      <w:pPr>
        <w:pBdr>
          <w:left w:val="single" w:sz="4" w:space="4" w:color="auto"/>
        </w:pBdr>
        <w:rPr>
          <w:b/>
        </w:rPr>
      </w:pPr>
      <w:r w:rsidRPr="00EC2BB8">
        <w:rPr>
          <w:b/>
        </w:rPr>
        <w:t>5.  Aşağıda  verilen sayıların basamak adlarını yazınız.(5P)</w:t>
      </w:r>
    </w:p>
    <w:p w:rsidR="00DF1A35" w:rsidRPr="00EC2BB8" w:rsidRDefault="00DF1A35" w:rsidP="00287453">
      <w:pPr>
        <w:pBdr>
          <w:left w:val="single" w:sz="4" w:space="4" w:color="auto"/>
        </w:pBdr>
      </w:pPr>
    </w:p>
    <w:p w:rsidR="00DF1A35" w:rsidRPr="00EC2BB8" w:rsidRDefault="00DF1A35" w:rsidP="0076686B">
      <w:pPr>
        <w:pBdr>
          <w:left w:val="single" w:sz="4" w:space="4" w:color="auto"/>
        </w:pBdr>
        <w:tabs>
          <w:tab w:val="left" w:pos="2694"/>
        </w:tabs>
      </w:pPr>
      <w:r w:rsidRPr="00EC2BB8">
        <w:t>9 0 5 6 3 6</w:t>
      </w:r>
    </w:p>
    <w:p w:rsidR="00DF1A35" w:rsidRPr="00EC2BB8" w:rsidRDefault="00DF1A35" w:rsidP="0076686B">
      <w:pPr>
        <w:pBdr>
          <w:left w:val="single" w:sz="4" w:space="4" w:color="auto"/>
        </w:pBdr>
        <w:tabs>
          <w:tab w:val="left" w:pos="2694"/>
        </w:tabs>
      </w:pPr>
      <w:r w:rsidRPr="00EC2BB8">
        <w:tab/>
      </w:r>
    </w:p>
    <w:p w:rsidR="00DF1A35" w:rsidRPr="00EC2BB8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Pr="00B8522F" w:rsidRDefault="00DF1A35" w:rsidP="00287453">
      <w:pPr>
        <w:pBdr>
          <w:left w:val="single" w:sz="4" w:space="4" w:color="auto"/>
        </w:pBdr>
        <w:rPr>
          <w:b/>
        </w:rPr>
      </w:pPr>
      <w:r w:rsidRPr="00FE6590">
        <w:rPr>
          <w:b/>
        </w:rPr>
        <w:t>6.</w:t>
      </w:r>
      <w:r w:rsidRPr="00B8522F">
        <w:rPr>
          <w:b/>
        </w:rPr>
        <w:t>Birler basmağı 7, yüzler basamağı 2, binler basamağı 6, yüz binler basamağı 1, on binler basamağı 5 onlar basamağı 8 olan sayıyı yazınız.</w:t>
      </w:r>
      <w:r>
        <w:rPr>
          <w:b/>
        </w:rPr>
        <w:t>(10P)</w:t>
      </w:r>
    </w:p>
    <w:p w:rsidR="00DF1A35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Default="00DF1A35" w:rsidP="00287453">
      <w:pPr>
        <w:pBdr>
          <w:left w:val="single" w:sz="4" w:space="4" w:color="auto"/>
        </w:pBdr>
      </w:pPr>
    </w:p>
    <w:p w:rsidR="00DF1A35" w:rsidRPr="00471D57" w:rsidRDefault="00DF1A35" w:rsidP="00471D57">
      <w:pPr>
        <w:rPr>
          <w:b/>
        </w:rPr>
      </w:pPr>
      <w:r>
        <w:rPr>
          <w:b/>
        </w:rPr>
        <w:t xml:space="preserve">7. </w:t>
      </w:r>
      <w:r w:rsidRPr="00471D57">
        <w:rPr>
          <w:b/>
        </w:rPr>
        <w:t>Aşağıdaki sayı</w:t>
      </w:r>
      <w:r>
        <w:rPr>
          <w:b/>
        </w:rPr>
        <w:t>da altı çizilen rakamların basamak değerle</w:t>
      </w:r>
      <w:r w:rsidRPr="00471D57">
        <w:rPr>
          <w:b/>
        </w:rPr>
        <w:t>rini yazınız.</w:t>
      </w:r>
      <w:r>
        <w:rPr>
          <w:b/>
        </w:rPr>
        <w:t>(10P)</w:t>
      </w:r>
    </w:p>
    <w:p w:rsidR="00DF1A35" w:rsidRDefault="00DF1A35" w:rsidP="00471D57"/>
    <w:p w:rsidR="00DF1A35" w:rsidRPr="00774F46" w:rsidRDefault="00DF1A35" w:rsidP="00471D57">
      <w:pPr>
        <w:rPr>
          <w:sz w:val="28"/>
        </w:rPr>
      </w:pPr>
      <w:r w:rsidRPr="00774F46">
        <w:rPr>
          <w:sz w:val="28"/>
        </w:rPr>
        <w:t>4</w:t>
      </w:r>
      <w:r w:rsidRPr="00774F46">
        <w:rPr>
          <w:sz w:val="28"/>
          <w:u w:val="single"/>
        </w:rPr>
        <w:t>5</w:t>
      </w:r>
      <w:r w:rsidRPr="00774F46">
        <w:rPr>
          <w:sz w:val="28"/>
        </w:rPr>
        <w:t>26</w:t>
      </w:r>
      <w:r w:rsidRPr="00774F46">
        <w:rPr>
          <w:sz w:val="28"/>
          <w:u w:val="single"/>
        </w:rPr>
        <w:t>7</w:t>
      </w:r>
      <w:r w:rsidRPr="00774F46">
        <w:rPr>
          <w:sz w:val="28"/>
        </w:rPr>
        <w:t>1</w:t>
      </w:r>
    </w:p>
    <w:p w:rsidR="00DF1A35" w:rsidRDefault="00DF1A35" w:rsidP="00471D57">
      <w:pPr>
        <w:rPr>
          <w:u w:val="single"/>
        </w:rPr>
      </w:pPr>
    </w:p>
    <w:p w:rsidR="00DF1A35" w:rsidRDefault="00DF1A35" w:rsidP="00471D57">
      <w:pPr>
        <w:rPr>
          <w:u w:val="single"/>
        </w:rPr>
      </w:pPr>
    </w:p>
    <w:p w:rsidR="00DF1A35" w:rsidRDefault="00DF1A35" w:rsidP="00471D57">
      <w:pPr>
        <w:rPr>
          <w:u w:val="single"/>
        </w:rPr>
      </w:pPr>
    </w:p>
    <w:p w:rsidR="00DF1A35" w:rsidRDefault="00DF1A35" w:rsidP="00471D57">
      <w:pPr>
        <w:rPr>
          <w:u w:val="single"/>
        </w:rPr>
      </w:pPr>
    </w:p>
    <w:p w:rsidR="00DF1A35" w:rsidRDefault="00DF1A35" w:rsidP="00471D57">
      <w:pPr>
        <w:rPr>
          <w:u w:val="single"/>
        </w:rPr>
      </w:pPr>
    </w:p>
    <w:p w:rsidR="00DF1A35" w:rsidRDefault="00DF1A35" w:rsidP="00B8522F">
      <w:pPr>
        <w:pBdr>
          <w:left w:val="single" w:sz="4" w:space="7" w:color="auto"/>
        </w:pBdr>
        <w:rPr>
          <w:b/>
        </w:rPr>
      </w:pPr>
    </w:p>
    <w:p w:rsidR="00DF1A35" w:rsidRDefault="00DF1A35" w:rsidP="00B8522F">
      <w:pPr>
        <w:pBdr>
          <w:left w:val="single" w:sz="4" w:space="7" w:color="auto"/>
        </w:pBdr>
        <w:rPr>
          <w:b/>
        </w:rPr>
      </w:pPr>
    </w:p>
    <w:p w:rsidR="00DF1A35" w:rsidRDefault="00DF1A35" w:rsidP="00B8522F">
      <w:pPr>
        <w:pBdr>
          <w:left w:val="single" w:sz="4" w:space="7" w:color="auto"/>
        </w:pBdr>
        <w:rPr>
          <w:b/>
        </w:rPr>
      </w:pPr>
    </w:p>
    <w:p w:rsidR="00DF1A35" w:rsidRPr="002E2001" w:rsidRDefault="00DF1A35" w:rsidP="00DA78B8">
      <w:pPr>
        <w:rPr>
          <w:b/>
        </w:rPr>
      </w:pPr>
      <w:r>
        <w:rPr>
          <w:b/>
        </w:rPr>
        <w:t>8.</w:t>
      </w:r>
      <w:r w:rsidRPr="002E2001">
        <w:rPr>
          <w:b/>
        </w:rPr>
        <w:t>Aşağıda çözümlemesi verilen sayıları yazınız.</w:t>
      </w:r>
      <w:r>
        <w:rPr>
          <w:b/>
        </w:rPr>
        <w:t>(10P)</w:t>
      </w:r>
    </w:p>
    <w:p w:rsidR="00DF1A35" w:rsidRDefault="00DF1A35" w:rsidP="00DA78B8">
      <w:pPr>
        <w:rPr>
          <w:u w:val="single"/>
        </w:rPr>
      </w:pPr>
    </w:p>
    <w:p w:rsidR="00DF1A35" w:rsidRDefault="00DF1A35" w:rsidP="00DA78B8">
      <w:pPr>
        <w:rPr>
          <w:u w:val="single"/>
        </w:rPr>
      </w:pPr>
      <w:r w:rsidRPr="008A49C0">
        <w:t>2</w:t>
      </w:r>
      <w:r>
        <w:t xml:space="preserve"> </w:t>
      </w:r>
      <w:r w:rsidRPr="008A49C0">
        <w:t>binlik+3</w:t>
      </w:r>
      <w:r>
        <w:t xml:space="preserve"> </w:t>
      </w:r>
      <w:r w:rsidRPr="008A49C0">
        <w:t>yüzlük+6</w:t>
      </w:r>
      <w:r>
        <w:t xml:space="preserve"> </w:t>
      </w:r>
      <w:r w:rsidRPr="008A49C0">
        <w:t>onluk+5</w:t>
      </w:r>
      <w:r>
        <w:t xml:space="preserve"> </w:t>
      </w:r>
      <w:r w:rsidRPr="008A49C0">
        <w:t>birlik=</w:t>
      </w:r>
    </w:p>
    <w:p w:rsidR="00DF1A35" w:rsidRDefault="00DF1A35" w:rsidP="00DA78B8">
      <w:pPr>
        <w:rPr>
          <w:u w:val="single"/>
        </w:rPr>
      </w:pPr>
    </w:p>
    <w:p w:rsidR="00DF1A35" w:rsidRPr="008A49C0" w:rsidRDefault="00DF1A35" w:rsidP="00DA78B8">
      <w:r w:rsidRPr="008A49C0">
        <w:t>6binlik+2</w:t>
      </w:r>
      <w:r>
        <w:t xml:space="preserve"> </w:t>
      </w:r>
      <w:r w:rsidRPr="008A49C0">
        <w:t>birlik</w:t>
      </w:r>
      <w:r>
        <w:t>=</w:t>
      </w:r>
    </w:p>
    <w:p w:rsidR="00DF1A35" w:rsidRDefault="00DF1A35" w:rsidP="00DA78B8"/>
    <w:p w:rsidR="00DF1A35" w:rsidRPr="008A49C0" w:rsidRDefault="00DF1A35" w:rsidP="00DA78B8">
      <w:r w:rsidRPr="008A49C0">
        <w:t>9</w:t>
      </w:r>
      <w:r>
        <w:t xml:space="preserve"> </w:t>
      </w:r>
      <w:r w:rsidRPr="008A49C0">
        <w:t>yüzbinlik+5</w:t>
      </w:r>
      <w:r>
        <w:t xml:space="preserve"> </w:t>
      </w:r>
      <w:r w:rsidRPr="008A49C0">
        <w:t>binlik+3</w:t>
      </w:r>
      <w:r>
        <w:t xml:space="preserve"> </w:t>
      </w:r>
      <w:r w:rsidRPr="008A49C0">
        <w:t>birlik</w:t>
      </w:r>
      <w:r>
        <w:t>=</w:t>
      </w:r>
    </w:p>
    <w:p w:rsidR="00DF1A35" w:rsidRDefault="00DF1A35" w:rsidP="00DA78B8"/>
    <w:p w:rsidR="00DF1A35" w:rsidRDefault="00DF1A35" w:rsidP="00DA78B8">
      <w:r>
        <w:t>5000+300+40+4</w:t>
      </w:r>
    </w:p>
    <w:p w:rsidR="00DF1A35" w:rsidRDefault="00DF1A35" w:rsidP="00DA78B8"/>
    <w:p w:rsidR="00DF1A35" w:rsidRPr="00F231A2" w:rsidRDefault="00DF1A35" w:rsidP="00DA78B8">
      <w:r>
        <w:t>800000+50000+4000+800+70</w:t>
      </w:r>
    </w:p>
    <w:p w:rsidR="00DF1A35" w:rsidRDefault="00DF1A35" w:rsidP="00DA78B8">
      <w:pPr>
        <w:rPr>
          <w:b/>
        </w:rPr>
      </w:pPr>
    </w:p>
    <w:p w:rsidR="00DF1A35" w:rsidRDefault="00DF1A35" w:rsidP="00DA78B8">
      <w:pPr>
        <w:rPr>
          <w:b/>
        </w:rPr>
      </w:pPr>
    </w:p>
    <w:p w:rsidR="00DF1A35" w:rsidRDefault="00DF1A35" w:rsidP="00DA78B8">
      <w:pPr>
        <w:rPr>
          <w:b/>
        </w:rPr>
        <w:sectPr w:rsidR="00DF1A35" w:rsidSect="007F190B">
          <w:type w:val="continuous"/>
          <w:pgSz w:w="11906" w:h="16838"/>
          <w:pgMar w:top="1276" w:right="282" w:bottom="0" w:left="1134" w:header="708" w:footer="708" w:gutter="0"/>
          <w:cols w:num="2" w:space="849"/>
          <w:docGrid w:linePitch="360"/>
        </w:sectPr>
      </w:pPr>
    </w:p>
    <w:p w:rsidR="00DF1A35" w:rsidRPr="00AD1C8C" w:rsidRDefault="00DF1A35" w:rsidP="00DA78B8">
      <w:pPr>
        <w:rPr>
          <w:b/>
        </w:rPr>
      </w:pPr>
      <w:r>
        <w:rPr>
          <w:b/>
        </w:rPr>
        <w:lastRenderedPageBreak/>
        <w:t>9.</w:t>
      </w:r>
      <w:r w:rsidRPr="00AD1C8C">
        <w:rPr>
          <w:b/>
        </w:rPr>
        <w:t>Aşağıdaki sayıları onluğa yuvarlayınız.</w:t>
      </w:r>
      <w:r>
        <w:rPr>
          <w:b/>
        </w:rPr>
        <w:t>(5P)</w:t>
      </w:r>
    </w:p>
    <w:p w:rsidR="00DF1A35" w:rsidRDefault="00DF1A35" w:rsidP="00DA78B8"/>
    <w:p w:rsidR="00DF1A35" w:rsidRDefault="00DF1A35" w:rsidP="00DA78B8"/>
    <w:p w:rsidR="00DF1A35" w:rsidRDefault="00DF1A35" w:rsidP="00DA78B8">
      <w:r>
        <w:t>26</w:t>
      </w:r>
      <w:r>
        <w:tab/>
      </w:r>
      <w:r>
        <w:tab/>
        <w:t>98</w:t>
      </w:r>
      <w:r>
        <w:tab/>
      </w:r>
      <w:r>
        <w:tab/>
      </w:r>
      <w:r>
        <w:tab/>
        <w:t>345</w:t>
      </w:r>
      <w:r>
        <w:tab/>
      </w:r>
      <w:r>
        <w:tab/>
      </w:r>
      <w:r>
        <w:tab/>
        <w:t>204</w:t>
      </w:r>
      <w:r>
        <w:tab/>
      </w:r>
      <w:r>
        <w:tab/>
      </w:r>
      <w:r>
        <w:tab/>
        <w:t>997</w:t>
      </w:r>
    </w:p>
    <w:p w:rsidR="00DF1A35" w:rsidRDefault="00DF1A35" w:rsidP="00DA78B8"/>
    <w:p w:rsidR="00DF1A35" w:rsidRDefault="00DF1A35" w:rsidP="00DA78B8">
      <w:pPr>
        <w:rPr>
          <w:b/>
        </w:rPr>
      </w:pPr>
    </w:p>
    <w:p w:rsidR="00DF1A35" w:rsidRDefault="00DF1A35" w:rsidP="00DA78B8">
      <w:pPr>
        <w:rPr>
          <w:b/>
        </w:rPr>
      </w:pPr>
    </w:p>
    <w:p w:rsidR="00DF1A35" w:rsidRDefault="00DF1A35" w:rsidP="00DA78B8">
      <w:pPr>
        <w:rPr>
          <w:b/>
        </w:rPr>
      </w:pPr>
    </w:p>
    <w:p w:rsidR="00DF1A35" w:rsidRDefault="00DF1A35" w:rsidP="00DA78B8">
      <w:r w:rsidRPr="00B8522F">
        <w:rPr>
          <w:b/>
        </w:rPr>
        <w:t>10.</w:t>
      </w:r>
      <w:r>
        <w:rPr>
          <w:b/>
        </w:rPr>
        <w:t xml:space="preserve">Aşağıdaki sayıları yüzlüğe </w:t>
      </w:r>
      <w:r w:rsidRPr="00B8522F">
        <w:rPr>
          <w:b/>
        </w:rPr>
        <w:t>yuvarlayınız.</w:t>
      </w:r>
      <w:r>
        <w:rPr>
          <w:b/>
        </w:rPr>
        <w:t>(5P)</w:t>
      </w:r>
    </w:p>
    <w:p w:rsidR="00DF1A35" w:rsidRDefault="00DF1A35" w:rsidP="00DA78B8"/>
    <w:p w:rsidR="00DF1A35" w:rsidRDefault="00DF1A35" w:rsidP="00DA78B8">
      <w:r>
        <w:t>1267</w:t>
      </w:r>
      <w:r>
        <w:tab/>
      </w:r>
      <w:r>
        <w:tab/>
      </w:r>
      <w:r>
        <w:tab/>
        <w:t>3896</w:t>
      </w:r>
      <w:r>
        <w:tab/>
      </w:r>
      <w:r>
        <w:tab/>
        <w:t>7084</w:t>
      </w:r>
      <w:r>
        <w:tab/>
      </w:r>
      <w:r>
        <w:tab/>
      </w:r>
      <w:r>
        <w:tab/>
        <w:t>9548</w:t>
      </w:r>
      <w:r>
        <w:tab/>
      </w:r>
      <w:r>
        <w:tab/>
      </w:r>
      <w:r>
        <w:tab/>
        <w:t>15451</w:t>
      </w:r>
    </w:p>
    <w:p w:rsidR="00DF1A35" w:rsidRPr="00770552" w:rsidRDefault="00DF1A35" w:rsidP="00DA78B8"/>
    <w:p w:rsidR="00DF1A35" w:rsidRDefault="00DF1A35" w:rsidP="00DA78B8">
      <w:pPr>
        <w:rPr>
          <w:u w:val="single"/>
        </w:rPr>
      </w:pPr>
    </w:p>
    <w:p w:rsidR="00DF1A35" w:rsidRDefault="00DF1A35" w:rsidP="007D4773">
      <w:pPr>
        <w:pBdr>
          <w:left w:val="single" w:sz="4" w:space="0" w:color="auto"/>
        </w:pBdr>
      </w:pPr>
      <w:r>
        <w:rPr>
          <w:b/>
        </w:rPr>
        <w:t xml:space="preserve"> </w:t>
      </w:r>
    </w:p>
    <w:p w:rsidR="00DF1A35" w:rsidRDefault="00DF1A35" w:rsidP="007D4773">
      <w:pPr>
        <w:pBdr>
          <w:left w:val="single" w:sz="4" w:space="0" w:color="auto"/>
        </w:pBdr>
        <w:rPr>
          <w:b/>
        </w:rPr>
      </w:pPr>
    </w:p>
    <w:p w:rsidR="00DF1A35" w:rsidRDefault="00DF1A35" w:rsidP="007D4773">
      <w:pPr>
        <w:pBdr>
          <w:left w:val="single" w:sz="4" w:space="0" w:color="auto"/>
        </w:pBdr>
        <w:rPr>
          <w:b/>
        </w:rPr>
      </w:pPr>
    </w:p>
    <w:p w:rsidR="00DF1A35" w:rsidRPr="00B8522F" w:rsidRDefault="00DF1A35" w:rsidP="007D4773">
      <w:pPr>
        <w:pBdr>
          <w:left w:val="single" w:sz="4" w:space="0" w:color="auto"/>
        </w:pBdr>
        <w:rPr>
          <w:b/>
        </w:rPr>
      </w:pPr>
      <w:r>
        <w:rPr>
          <w:b/>
        </w:rPr>
        <w:t>11. Aşağıda bloklarla verilen sayıyı yazınız.(5P)</w:t>
      </w:r>
    </w:p>
    <w:p w:rsidR="00DF1A35" w:rsidRDefault="00301AFB" w:rsidP="007D4773">
      <w:pPr>
        <w:pBdr>
          <w:left w:val="single" w:sz="4" w:space="0" w:color="auto"/>
        </w:pBd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.8pt;margin-top:7.8pt;width:419.25pt;height:185.25pt;z-index:1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" stroked="f">
            <v:textbox style="mso-fit-shape-to-text:t">
              <w:txbxContent>
                <w:p w:rsidR="00DF1A35" w:rsidRDefault="00301AF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style="width:404.15pt;height:151.4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Pr="00B8522F" w:rsidRDefault="00DF1A35" w:rsidP="007D4773">
      <w:pPr>
        <w:pBdr>
          <w:left w:val="single" w:sz="4" w:space="0" w:color="auto"/>
        </w:pBdr>
        <w:rPr>
          <w:b/>
        </w:rPr>
      </w:pPr>
      <w:r>
        <w:t xml:space="preserve">  </w:t>
      </w:r>
      <w:r w:rsidRPr="007D4773">
        <w:rPr>
          <w:b/>
        </w:rPr>
        <w:t>12.</w:t>
      </w:r>
      <w:r>
        <w:t xml:space="preserve"> </w:t>
      </w:r>
      <w:r w:rsidRPr="00B8522F">
        <w:rPr>
          <w:b/>
        </w:rPr>
        <w:t>756.831 sayısını çözümleyiniz.</w:t>
      </w:r>
      <w:r>
        <w:rPr>
          <w:b/>
        </w:rPr>
        <w:t>(5P)</w:t>
      </w: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Pr="007D4773" w:rsidRDefault="00DF1A35" w:rsidP="007D4773">
      <w:pPr>
        <w:pBdr>
          <w:left w:val="single" w:sz="4" w:space="0" w:color="auto"/>
        </w:pBdr>
        <w:rPr>
          <w:b/>
        </w:rPr>
      </w:pPr>
      <w:r w:rsidRPr="007D4773">
        <w:rPr>
          <w:b/>
        </w:rPr>
        <w:t>13.</w:t>
      </w:r>
      <w:r>
        <w:t xml:space="preserve"> </w:t>
      </w:r>
      <w:r>
        <w:rPr>
          <w:b/>
        </w:rPr>
        <w:t>A</w:t>
      </w:r>
      <w:r w:rsidRPr="007D4773">
        <w:rPr>
          <w:b/>
        </w:rPr>
        <w:t>şağıda verilen sayının sayı değerlerini yazınız.</w:t>
      </w:r>
      <w:r>
        <w:rPr>
          <w:b/>
        </w:rPr>
        <w:t>(5P)</w:t>
      </w: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  <w:r>
        <w:t>905347</w:t>
      </w: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</w:p>
    <w:p w:rsidR="00DF1A35" w:rsidRDefault="00DF1A35" w:rsidP="007D4773">
      <w:pPr>
        <w:pBdr>
          <w:left w:val="single" w:sz="4" w:space="0" w:color="auto"/>
        </w:pBdr>
      </w:pPr>
      <w:r>
        <w:t xml:space="preserve">14. </w:t>
      </w:r>
      <w:r w:rsidRPr="007F190B">
        <w:rPr>
          <w:b/>
        </w:rPr>
        <w:t>Aşağıda  abaküsle verilen sayıyı yazınız.</w:t>
      </w:r>
      <w:r>
        <w:rPr>
          <w:b/>
        </w:rPr>
        <w:t>(5P)</w:t>
      </w:r>
    </w:p>
    <w:p w:rsidR="00DF1A35" w:rsidRDefault="00301AFB" w:rsidP="007D4773">
      <w:pPr>
        <w:pBdr>
          <w:left w:val="single" w:sz="4" w:space="0" w:color="auto"/>
        </w:pBdr>
      </w:pPr>
      <w:r>
        <w:rPr>
          <w:noProof/>
        </w:rPr>
        <w:pict>
          <v:shape id="_x0000_s1027" type="#_x0000_t202" style="position:absolute;margin-left:15.3pt;margin-top:10.8pt;width:269.25pt;height:154.2pt;z-index: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" stroked="f">
            <v:textbox style="mso-fit-shape-to-text:t">
              <w:txbxContent>
                <w:p w:rsidR="00DF1A35" w:rsidRDefault="00301AFB">
                  <w:r>
                    <w:rPr>
                      <w:noProof/>
                    </w:rPr>
                    <w:pict>
                      <v:shape id="Resim 5" o:spid="_x0000_i1026" type="#_x0000_t75" style="width:254.05pt;height:1in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DF1A35" w:rsidRDefault="00DF1A35" w:rsidP="007D4773">
      <w:pPr>
        <w:ind w:left="7788" w:firstLine="708"/>
      </w:pPr>
    </w:p>
    <w:p w:rsidR="00DF1A35" w:rsidRDefault="00DF1A35" w:rsidP="007D4773">
      <w:pPr>
        <w:ind w:left="7788" w:firstLine="708"/>
      </w:pPr>
    </w:p>
    <w:p w:rsidR="00DF1A35" w:rsidRDefault="00DF1A35" w:rsidP="007D4773">
      <w:pPr>
        <w:ind w:left="7788" w:firstLine="708"/>
      </w:pPr>
    </w:p>
    <w:p w:rsidR="00DF1A35" w:rsidRDefault="00DF1A35" w:rsidP="007D4773">
      <w:pPr>
        <w:ind w:left="7788" w:firstLine="708"/>
      </w:pPr>
    </w:p>
    <w:p w:rsidR="00DF1A35" w:rsidRDefault="00DF1A35" w:rsidP="007D4773">
      <w:pPr>
        <w:ind w:left="7788" w:firstLine="708"/>
      </w:pPr>
      <w:r>
        <w:t xml:space="preserve">Başarılar </w:t>
      </w:r>
    </w:p>
    <w:p w:rsidR="00DF1A35" w:rsidRDefault="00DF1A35" w:rsidP="007D4773">
      <w:pPr>
        <w:ind w:left="7788" w:firstLine="708"/>
      </w:pPr>
    </w:p>
    <w:p w:rsidR="00DF1A35" w:rsidRDefault="00DF1A35" w:rsidP="007D4773">
      <w:pPr>
        <w:ind w:left="7788" w:firstLine="708"/>
      </w:pPr>
      <w:r>
        <w:t>Ümit KARACA</w:t>
      </w:r>
      <w:bookmarkStart w:id="0" w:name="_GoBack"/>
      <w:bookmarkEnd w:id="0"/>
    </w:p>
    <w:p w:rsidR="00DF1A35" w:rsidRDefault="00DF1A35" w:rsidP="007D4773">
      <w:pPr>
        <w:ind w:left="7788" w:firstLine="708"/>
      </w:pPr>
    </w:p>
    <w:sectPr w:rsidR="00DF1A35" w:rsidSect="007D4773">
      <w:type w:val="continuous"/>
      <w:pgSz w:w="11906" w:h="16838"/>
      <w:pgMar w:top="1417" w:right="282" w:bottom="0" w:left="1134" w:header="708" w:footer="708" w:gutter="0"/>
      <w:cols w:space="84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129" w:rsidRDefault="00643129" w:rsidP="00287453">
      <w:r>
        <w:separator/>
      </w:r>
    </w:p>
  </w:endnote>
  <w:endnote w:type="continuationSeparator" w:id="0">
    <w:p w:rsidR="00643129" w:rsidRDefault="00643129" w:rsidP="00287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129" w:rsidRDefault="00643129" w:rsidP="00287453">
      <w:r>
        <w:separator/>
      </w:r>
    </w:p>
  </w:footnote>
  <w:footnote w:type="continuationSeparator" w:id="0">
    <w:p w:rsidR="00643129" w:rsidRDefault="00643129" w:rsidP="002874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9C0"/>
    <w:rsid w:val="00035C36"/>
    <w:rsid w:val="0007720E"/>
    <w:rsid w:val="00085409"/>
    <w:rsid w:val="00194F07"/>
    <w:rsid w:val="0024119D"/>
    <w:rsid w:val="0026559C"/>
    <w:rsid w:val="002861DB"/>
    <w:rsid w:val="00287453"/>
    <w:rsid w:val="002E2001"/>
    <w:rsid w:val="00301AFB"/>
    <w:rsid w:val="00360BC0"/>
    <w:rsid w:val="00391A49"/>
    <w:rsid w:val="00471D57"/>
    <w:rsid w:val="00543B69"/>
    <w:rsid w:val="00643129"/>
    <w:rsid w:val="006967D9"/>
    <w:rsid w:val="006A292F"/>
    <w:rsid w:val="006A7F40"/>
    <w:rsid w:val="006D12FB"/>
    <w:rsid w:val="0076686B"/>
    <w:rsid w:val="00770552"/>
    <w:rsid w:val="00774F46"/>
    <w:rsid w:val="007D4773"/>
    <w:rsid w:val="007E48F5"/>
    <w:rsid w:val="007E58E1"/>
    <w:rsid w:val="007F190B"/>
    <w:rsid w:val="00822862"/>
    <w:rsid w:val="00835178"/>
    <w:rsid w:val="008A49C0"/>
    <w:rsid w:val="00967F88"/>
    <w:rsid w:val="009C7895"/>
    <w:rsid w:val="00A566A3"/>
    <w:rsid w:val="00AD1C8C"/>
    <w:rsid w:val="00AD79A8"/>
    <w:rsid w:val="00B71F76"/>
    <w:rsid w:val="00B8522F"/>
    <w:rsid w:val="00C60229"/>
    <w:rsid w:val="00C664BD"/>
    <w:rsid w:val="00C7249E"/>
    <w:rsid w:val="00D30D6F"/>
    <w:rsid w:val="00D45534"/>
    <w:rsid w:val="00D54616"/>
    <w:rsid w:val="00D67A56"/>
    <w:rsid w:val="00DA78B8"/>
    <w:rsid w:val="00DE5506"/>
    <w:rsid w:val="00DF18BC"/>
    <w:rsid w:val="00DF1A35"/>
    <w:rsid w:val="00DF77BD"/>
    <w:rsid w:val="00E358F2"/>
    <w:rsid w:val="00E517A2"/>
    <w:rsid w:val="00E526E0"/>
    <w:rsid w:val="00E90F5A"/>
    <w:rsid w:val="00EC2BB8"/>
    <w:rsid w:val="00F231A2"/>
    <w:rsid w:val="00F45B80"/>
    <w:rsid w:val="00F57E03"/>
    <w:rsid w:val="00FB445E"/>
    <w:rsid w:val="00FE6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F5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874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87453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2874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87453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71D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1D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17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P~1\AppData\Local\Temp\Rar$DI00.037\mat%20s&#305;na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mat sınav</Template>
  <TotalTime>13</TotalTime>
  <Pages>2</Pages>
  <Words>272</Words>
  <Characters>1554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2017-10-11T06:05:00Z</cp:lastPrinted>
  <dcterms:created xsi:type="dcterms:W3CDTF">2017-10-11T05:49:00Z</dcterms:created>
  <dcterms:modified xsi:type="dcterms:W3CDTF">2017-10-18T08:23:00Z</dcterms:modified>
  <cp:category>www.sorubak.com</cp:category>
</cp:coreProperties>
</file>