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53" w:rsidRPr="00AD79A8" w:rsidRDefault="0081037F" w:rsidP="00287453">
      <w:pPr>
        <w:pStyle w:val="stbilgi"/>
        <w:jc w:val="center"/>
        <w:rPr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1.85pt;margin-top:-72.35pt;width:132.05pt;height:30pt;z-index:251662848;mso-width-relative:margin;mso-height-relative:margin" filled="f" stroked="f">
            <v:textbox style="mso-next-textbox:#_x0000_s1027">
              <w:txbxContent>
                <w:p w:rsidR="0081037F" w:rsidRDefault="0081037F" w:rsidP="0081037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87453">
        <w:rPr>
          <w:sz w:val="28"/>
        </w:rPr>
        <w:t>Üsküp İlköğretim Okulu 4/B</w:t>
      </w:r>
      <w:r w:rsidR="00287453" w:rsidRPr="00AD79A8">
        <w:rPr>
          <w:sz w:val="28"/>
        </w:rPr>
        <w:t xml:space="preserve">  Sınıfı  I. Dönem I. </w:t>
      </w:r>
      <w:r w:rsidR="00F32F6F">
        <w:rPr>
          <w:sz w:val="28"/>
        </w:rPr>
        <w:t>Matema</w:t>
      </w:r>
      <w:r w:rsidR="00287453">
        <w:rPr>
          <w:sz w:val="28"/>
        </w:rPr>
        <w:t xml:space="preserve">tik </w:t>
      </w:r>
      <w:r w:rsidR="00287453" w:rsidRPr="00AD79A8">
        <w:rPr>
          <w:sz w:val="28"/>
        </w:rPr>
        <w:t xml:space="preserve"> Yazılı Soruları</w:t>
      </w:r>
    </w:p>
    <w:p w:rsidR="00287453" w:rsidRDefault="00287453" w:rsidP="00E90F5A"/>
    <w:p w:rsidR="00287453" w:rsidRDefault="00287453" w:rsidP="00E90F5A">
      <w:pPr>
        <w:sectPr w:rsidR="00287453" w:rsidSect="00287453">
          <w:pgSz w:w="11906" w:h="16838"/>
          <w:pgMar w:top="1417" w:right="282" w:bottom="1417" w:left="1417" w:header="708" w:footer="708" w:gutter="0"/>
          <w:cols w:space="849"/>
          <w:docGrid w:linePitch="360"/>
        </w:sectPr>
      </w:pPr>
    </w:p>
    <w:p w:rsidR="00287453" w:rsidRDefault="00287453" w:rsidP="00E90F5A">
      <w:r>
        <w:lastRenderedPageBreak/>
        <w:t>Adım:……………………………</w:t>
      </w:r>
      <w:r w:rsidR="00E90F5A">
        <w:tab/>
      </w:r>
    </w:p>
    <w:p w:rsidR="00287453" w:rsidRDefault="00287453" w:rsidP="00E90F5A">
      <w:pPr>
        <w:sectPr w:rsidR="00287453" w:rsidSect="00287453">
          <w:type w:val="continuous"/>
          <w:pgSz w:w="11906" w:h="16838"/>
          <w:pgMar w:top="1417" w:right="282" w:bottom="1417" w:left="1417" w:header="708" w:footer="708" w:gutter="0"/>
          <w:cols w:num="2" w:space="849"/>
          <w:docGrid w:linePitch="360"/>
        </w:sectPr>
      </w:pPr>
    </w:p>
    <w:p w:rsidR="00287453" w:rsidRDefault="00287453" w:rsidP="00287453">
      <w:r>
        <w:lastRenderedPageBreak/>
        <w:t xml:space="preserve">Numaram:……………………… </w:t>
      </w:r>
    </w:p>
    <w:p w:rsidR="00E90F5A" w:rsidRDefault="00E90F5A" w:rsidP="00E90F5A">
      <w:r>
        <w:tab/>
      </w:r>
      <w:r>
        <w:tab/>
      </w:r>
      <w:r>
        <w:tab/>
      </w:r>
      <w:r>
        <w:tab/>
      </w:r>
    </w:p>
    <w:p w:rsidR="00E90F5A" w:rsidRPr="00287453" w:rsidRDefault="00E90F5A" w:rsidP="00E90F5A">
      <w:pPr>
        <w:rPr>
          <w:b/>
        </w:rPr>
      </w:pPr>
      <w:r w:rsidRPr="00287453">
        <w:rPr>
          <w:b/>
        </w:rPr>
        <w:t>1. Aşağıdaki doğal sayıları okunuşlarını karşılarına yazınız.</w:t>
      </w:r>
    </w:p>
    <w:p w:rsidR="00E90F5A" w:rsidRDefault="00E90F5A" w:rsidP="00E90F5A"/>
    <w:p w:rsidR="00E90F5A" w:rsidRDefault="00E90F5A" w:rsidP="00E90F5A">
      <w:pPr>
        <w:rPr>
          <w:sz w:val="48"/>
          <w:szCs w:val="28"/>
        </w:rPr>
      </w:pPr>
      <w:r>
        <w:t>5006 :....................................</w:t>
      </w:r>
      <w:r>
        <w:tab/>
      </w:r>
      <w:r>
        <w:rPr>
          <w:sz w:val="48"/>
          <w:szCs w:val="28"/>
        </w:rPr>
        <w:t xml:space="preserve">           </w:t>
      </w:r>
    </w:p>
    <w:p w:rsidR="00E90F5A" w:rsidRPr="00E90F5A" w:rsidRDefault="00E90F5A" w:rsidP="00E90F5A"/>
    <w:p w:rsidR="00E90F5A" w:rsidRDefault="00E90F5A" w:rsidP="00E90F5A">
      <w:r>
        <w:t>24508: …………………</w:t>
      </w:r>
    </w:p>
    <w:p w:rsidR="00E90F5A" w:rsidRDefault="00E90F5A" w:rsidP="00E90F5A"/>
    <w:p w:rsidR="00E90F5A" w:rsidRDefault="00E90F5A" w:rsidP="00E90F5A">
      <w:r>
        <w:t>9456 : …………………………….</w:t>
      </w:r>
      <w:r>
        <w:tab/>
      </w:r>
    </w:p>
    <w:p w:rsidR="00E90F5A" w:rsidRDefault="00E90F5A" w:rsidP="00E90F5A"/>
    <w:p w:rsidR="00E90F5A" w:rsidRDefault="00E90F5A" w:rsidP="00E90F5A">
      <w:r>
        <w:t>103764:.</w:t>
      </w:r>
      <w:r w:rsidRPr="009B6B33">
        <w:t xml:space="preserve"> </w:t>
      </w:r>
      <w:r>
        <w:t>………………………</w:t>
      </w:r>
    </w:p>
    <w:p w:rsidR="00E90F5A" w:rsidRDefault="00E90F5A" w:rsidP="00E90F5A"/>
    <w:p w:rsidR="00E90F5A" w:rsidRDefault="00E90F5A" w:rsidP="00E90F5A">
      <w:r>
        <w:t>740289 .</w:t>
      </w:r>
      <w:r w:rsidRPr="009B6B33">
        <w:t xml:space="preserve"> </w:t>
      </w:r>
      <w:r>
        <w:t>………………………</w:t>
      </w:r>
      <w:r>
        <w:tab/>
      </w:r>
      <w:r>
        <w:tab/>
      </w:r>
    </w:p>
    <w:p w:rsidR="00E90F5A" w:rsidRDefault="00E90F5A" w:rsidP="00E90F5A"/>
    <w:p w:rsidR="00E90F5A" w:rsidRPr="00A30B6E" w:rsidRDefault="00E90F5A" w:rsidP="00E90F5A">
      <w:pPr>
        <w:rPr>
          <w:b/>
        </w:rPr>
      </w:pPr>
      <w:r w:rsidRPr="00A30B6E">
        <w:rPr>
          <w:b/>
        </w:rPr>
        <w:t>2. Aşağıda okunuşları yazıyla verilmiş sayıları rakamlarla yazınız.</w:t>
      </w:r>
    </w:p>
    <w:p w:rsidR="00E90F5A" w:rsidRDefault="00E90F5A" w:rsidP="00E90F5A"/>
    <w:p w:rsidR="00E90F5A" w:rsidRDefault="00E90F5A" w:rsidP="00E90F5A">
      <w:r>
        <w:t>Yedi bin on üç : …………………….</w:t>
      </w:r>
      <w:r>
        <w:tab/>
      </w:r>
      <w:r>
        <w:tab/>
      </w:r>
    </w:p>
    <w:p w:rsidR="00E90F5A" w:rsidRDefault="00E90F5A" w:rsidP="00E90F5A">
      <w:r>
        <w:t>Elli dört bin üç yüz on altı :…………..</w:t>
      </w:r>
    </w:p>
    <w:p w:rsidR="00E90F5A" w:rsidRDefault="00E90F5A" w:rsidP="00E90F5A"/>
    <w:p w:rsidR="00E90F5A" w:rsidRDefault="00E90F5A" w:rsidP="00E90F5A">
      <w:r>
        <w:t>Kırk yedi bin sekiz yüz bir: ………………….</w:t>
      </w:r>
      <w:r>
        <w:tab/>
      </w:r>
    </w:p>
    <w:p w:rsidR="00E90F5A" w:rsidRDefault="00E90F5A" w:rsidP="00E90F5A">
      <w:r>
        <w:t>İki yüz altmış beş bin dokuz yüz kırk beş:……………</w:t>
      </w:r>
    </w:p>
    <w:p w:rsidR="00E90F5A" w:rsidRDefault="00E90F5A" w:rsidP="00E90F5A"/>
    <w:p w:rsidR="00E90F5A" w:rsidRDefault="00E90F5A" w:rsidP="00E90F5A">
      <w:r>
        <w:t>Dört yüz üç bin kırk dört : ………………..</w:t>
      </w:r>
      <w:r>
        <w:tab/>
      </w:r>
      <w:r>
        <w:tab/>
      </w:r>
      <w:r>
        <w:tab/>
      </w:r>
      <w:r>
        <w:tab/>
      </w:r>
    </w:p>
    <w:p w:rsidR="00E90F5A" w:rsidRDefault="00E90F5A" w:rsidP="00E90F5A"/>
    <w:p w:rsidR="00E90F5A" w:rsidRDefault="00E90F5A" w:rsidP="00E90F5A">
      <w:pPr>
        <w:rPr>
          <w:b/>
        </w:rPr>
      </w:pPr>
      <w:r>
        <w:rPr>
          <w:b/>
        </w:rPr>
        <w:t>3.Aşağıda verilen doğal sayıların bölüklerindeki sayıları noktalı yerlere yazınız.</w:t>
      </w:r>
    </w:p>
    <w:p w:rsidR="00E90F5A" w:rsidRDefault="00E90F5A" w:rsidP="00E90F5A">
      <w:pPr>
        <w:rPr>
          <w:b/>
        </w:rPr>
      </w:pPr>
    </w:p>
    <w:p w:rsidR="00E90F5A" w:rsidRDefault="00E90F5A" w:rsidP="00E90F5A">
      <w:pPr>
        <w:rPr>
          <w:b/>
        </w:rPr>
      </w:pPr>
      <w:r>
        <w:rPr>
          <w:b/>
        </w:rPr>
        <w:t>45983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367214</w:t>
      </w:r>
    </w:p>
    <w:p w:rsidR="00E90F5A" w:rsidRDefault="00E90F5A" w:rsidP="00E90F5A">
      <w:pPr>
        <w:rPr>
          <w:b/>
        </w:rPr>
      </w:pPr>
      <w:r>
        <w:rPr>
          <w:b/>
        </w:rPr>
        <w:t>……… , ……..</w:t>
      </w:r>
      <w:r>
        <w:rPr>
          <w:b/>
        </w:rPr>
        <w:tab/>
      </w:r>
      <w:r>
        <w:rPr>
          <w:b/>
        </w:rPr>
        <w:tab/>
        <w:t>……… , ……..</w:t>
      </w:r>
    </w:p>
    <w:p w:rsidR="00E90F5A" w:rsidRDefault="00E90F5A" w:rsidP="00E90F5A">
      <w:pPr>
        <w:rPr>
          <w:b/>
        </w:rPr>
      </w:pPr>
    </w:p>
    <w:p w:rsidR="00E90F5A" w:rsidRDefault="00E90F5A" w:rsidP="00E90F5A">
      <w:pPr>
        <w:rPr>
          <w:b/>
        </w:rPr>
      </w:pPr>
      <w:r>
        <w:rPr>
          <w:b/>
        </w:rPr>
        <w:t>98473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30873</w:t>
      </w:r>
      <w:r>
        <w:rPr>
          <w:b/>
        </w:rPr>
        <w:tab/>
      </w:r>
      <w:r>
        <w:rPr>
          <w:b/>
        </w:rPr>
        <w:tab/>
      </w:r>
    </w:p>
    <w:p w:rsidR="00E90F5A" w:rsidRDefault="00E90F5A" w:rsidP="00E90F5A">
      <w:pPr>
        <w:rPr>
          <w:b/>
        </w:rPr>
      </w:pPr>
      <w:r>
        <w:rPr>
          <w:b/>
        </w:rPr>
        <w:t>……… , ……..</w:t>
      </w:r>
      <w:r>
        <w:rPr>
          <w:b/>
        </w:rPr>
        <w:tab/>
      </w:r>
      <w:r>
        <w:rPr>
          <w:b/>
        </w:rPr>
        <w:tab/>
        <w:t>……… , ……..</w:t>
      </w:r>
    </w:p>
    <w:p w:rsidR="00E90F5A" w:rsidRDefault="00E90F5A" w:rsidP="00E90F5A">
      <w:pPr>
        <w:rPr>
          <w:b/>
        </w:rPr>
      </w:pPr>
    </w:p>
    <w:p w:rsidR="00E90F5A" w:rsidRDefault="00E90F5A" w:rsidP="00E90F5A">
      <w:pPr>
        <w:rPr>
          <w:b/>
        </w:rPr>
      </w:pPr>
      <w:r>
        <w:rPr>
          <w:b/>
        </w:rPr>
        <w:t>428917</w:t>
      </w:r>
    </w:p>
    <w:p w:rsidR="00E90F5A" w:rsidRDefault="00E90F5A" w:rsidP="00E90F5A">
      <w:pPr>
        <w:rPr>
          <w:b/>
        </w:rPr>
      </w:pPr>
      <w:r>
        <w:rPr>
          <w:b/>
        </w:rPr>
        <w:t>……… , ……..</w:t>
      </w:r>
      <w:r>
        <w:rPr>
          <w:b/>
        </w:rPr>
        <w:tab/>
      </w:r>
      <w:r>
        <w:rPr>
          <w:b/>
        </w:rPr>
        <w:tab/>
      </w:r>
    </w:p>
    <w:p w:rsidR="00FB445E" w:rsidRDefault="00FB445E"/>
    <w:p w:rsidR="00E90F5A" w:rsidRDefault="00E90F5A"/>
    <w:p w:rsidR="00E90F5A" w:rsidRDefault="00E90F5A"/>
    <w:p w:rsidR="00391A49" w:rsidRDefault="00391A49"/>
    <w:p w:rsidR="00391A49" w:rsidRDefault="00391A49"/>
    <w:p w:rsidR="00391A49" w:rsidRDefault="00391A49"/>
    <w:p w:rsidR="00E90F5A" w:rsidRPr="002861DB" w:rsidRDefault="00E90F5A" w:rsidP="00287453">
      <w:pPr>
        <w:pBdr>
          <w:left w:val="single" w:sz="4" w:space="4" w:color="auto"/>
        </w:pBdr>
        <w:rPr>
          <w:b/>
        </w:rPr>
      </w:pPr>
      <w:r w:rsidRPr="002861DB">
        <w:rPr>
          <w:b/>
        </w:rPr>
        <w:t xml:space="preserve">4.  Aşağıda  verilen sayıların basamak </w:t>
      </w:r>
      <w:r w:rsidR="0076686B">
        <w:rPr>
          <w:b/>
        </w:rPr>
        <w:t>adlarını yazınız</w:t>
      </w:r>
      <w:r w:rsidRPr="002861DB">
        <w:rPr>
          <w:b/>
        </w:rPr>
        <w:t>.</w:t>
      </w:r>
    </w:p>
    <w:p w:rsidR="00391A49" w:rsidRDefault="00391A49" w:rsidP="00287453">
      <w:pPr>
        <w:pBdr>
          <w:left w:val="single" w:sz="4" w:space="4" w:color="auto"/>
        </w:pBdr>
      </w:pPr>
    </w:p>
    <w:p w:rsidR="0076686B" w:rsidRDefault="00D54616" w:rsidP="0076686B">
      <w:pPr>
        <w:pBdr>
          <w:left w:val="single" w:sz="4" w:space="4" w:color="auto"/>
        </w:pBdr>
        <w:tabs>
          <w:tab w:val="left" w:pos="2694"/>
        </w:tabs>
      </w:pPr>
      <w:r>
        <w:t>9056</w:t>
      </w:r>
      <w:r w:rsidR="0076686B">
        <w:t>36</w:t>
      </w:r>
    </w:p>
    <w:p w:rsidR="00E90F5A" w:rsidRDefault="00D54616" w:rsidP="0076686B">
      <w:pPr>
        <w:pBdr>
          <w:left w:val="single" w:sz="4" w:space="4" w:color="auto"/>
        </w:pBdr>
        <w:tabs>
          <w:tab w:val="left" w:pos="2694"/>
        </w:tabs>
      </w:pPr>
      <w:r>
        <w:tab/>
      </w:r>
    </w:p>
    <w:p w:rsidR="00391A49" w:rsidRDefault="00391A49" w:rsidP="00287453">
      <w:pPr>
        <w:pBdr>
          <w:left w:val="single" w:sz="4" w:space="4" w:color="auto"/>
        </w:pBdr>
      </w:pPr>
    </w:p>
    <w:p w:rsidR="00391A49" w:rsidRDefault="00391A49" w:rsidP="00287453">
      <w:pPr>
        <w:pBdr>
          <w:left w:val="single" w:sz="4" w:space="4" w:color="auto"/>
        </w:pBdr>
      </w:pPr>
    </w:p>
    <w:p w:rsidR="00391A49" w:rsidRDefault="00391A49" w:rsidP="00287453">
      <w:pPr>
        <w:pBdr>
          <w:left w:val="single" w:sz="4" w:space="4" w:color="auto"/>
        </w:pBdr>
      </w:pPr>
    </w:p>
    <w:p w:rsidR="00391A49" w:rsidRDefault="00391A49" w:rsidP="00287453">
      <w:pPr>
        <w:pBdr>
          <w:left w:val="single" w:sz="4" w:space="4" w:color="auto"/>
        </w:pBdr>
      </w:pPr>
    </w:p>
    <w:p w:rsidR="00391A49" w:rsidRDefault="007E48F5" w:rsidP="00287453">
      <w:pPr>
        <w:pBdr>
          <w:left w:val="single" w:sz="4" w:space="4" w:color="auto"/>
        </w:pBdr>
      </w:pPr>
      <w:r>
        <w:t>Birler basmağı 7, yüzler basamağı 2, binler basamağı 6, yüz binler basamağı 1, on binler basamağı 5 onlar basamağı 8 olan sayıyı yazınız.</w:t>
      </w:r>
    </w:p>
    <w:p w:rsidR="007E48F5" w:rsidRDefault="007E48F5" w:rsidP="00287453">
      <w:pPr>
        <w:pBdr>
          <w:left w:val="single" w:sz="4" w:space="4" w:color="auto"/>
        </w:pBdr>
      </w:pPr>
    </w:p>
    <w:p w:rsidR="007E48F5" w:rsidRDefault="007E48F5" w:rsidP="00287453">
      <w:pPr>
        <w:pBdr>
          <w:left w:val="single" w:sz="4" w:space="4" w:color="auto"/>
        </w:pBdr>
      </w:pPr>
    </w:p>
    <w:p w:rsidR="00E90F5A" w:rsidRDefault="00E90F5A" w:rsidP="00287453">
      <w:pPr>
        <w:pBdr>
          <w:left w:val="single" w:sz="4" w:space="4" w:color="auto"/>
        </w:pBdr>
      </w:pPr>
    </w:p>
    <w:p w:rsidR="002861DB" w:rsidRPr="002861DB" w:rsidRDefault="002861DB" w:rsidP="00287453">
      <w:pPr>
        <w:pBdr>
          <w:left w:val="single" w:sz="4" w:space="4" w:color="auto"/>
        </w:pBdr>
        <w:rPr>
          <w:b/>
        </w:rPr>
      </w:pPr>
      <w:r>
        <w:rPr>
          <w:b/>
        </w:rPr>
        <w:t xml:space="preserve">5. </w:t>
      </w:r>
      <w:r w:rsidRPr="002861DB">
        <w:rPr>
          <w:b/>
        </w:rPr>
        <w:t>Aşağıdaki noktalı yerlere uygun sözcükleri ya da sayıları yazınız.</w:t>
      </w:r>
    </w:p>
    <w:p w:rsidR="002861DB" w:rsidRDefault="002861DB" w:rsidP="00287453">
      <w:pPr>
        <w:pBdr>
          <w:left w:val="single" w:sz="4" w:space="4" w:color="auto"/>
        </w:pBdr>
      </w:pPr>
    </w:p>
    <w:p w:rsidR="002861DB" w:rsidRDefault="002861DB" w:rsidP="00287453">
      <w:pPr>
        <w:pBdr>
          <w:left w:val="single" w:sz="4" w:space="4" w:color="auto"/>
        </w:pBdr>
      </w:pPr>
      <w:r>
        <w:t>Doğal sayılar  ……..’dan başlar ……….’ a kadar devam eder.</w:t>
      </w:r>
    </w:p>
    <w:p w:rsidR="002861DB" w:rsidRDefault="002861DB" w:rsidP="00287453">
      <w:pPr>
        <w:pBdr>
          <w:left w:val="single" w:sz="4" w:space="4" w:color="auto"/>
        </w:pBdr>
      </w:pPr>
    </w:p>
    <w:p w:rsidR="002861DB" w:rsidRDefault="002861DB" w:rsidP="00287453">
      <w:pPr>
        <w:pBdr>
          <w:left w:val="single" w:sz="4" w:space="4" w:color="auto"/>
        </w:pBdr>
      </w:pPr>
      <w:r>
        <w:t>Pozitif doğal sayılar ……..’dan başlar ………. kadar devam eder.</w:t>
      </w:r>
    </w:p>
    <w:p w:rsidR="002861DB" w:rsidRDefault="002861DB" w:rsidP="00287453">
      <w:pPr>
        <w:pBdr>
          <w:left w:val="single" w:sz="4" w:space="4" w:color="auto"/>
        </w:pBdr>
      </w:pPr>
    </w:p>
    <w:p w:rsidR="002861DB" w:rsidRDefault="002861DB" w:rsidP="00287453">
      <w:pPr>
        <w:pBdr>
          <w:left w:val="single" w:sz="4" w:space="4" w:color="auto"/>
        </w:pBdr>
      </w:pPr>
      <w:r>
        <w:t>93845 sayısının binler basamağının basamak değeri ……………. ‘dir.</w:t>
      </w:r>
    </w:p>
    <w:p w:rsidR="002861DB" w:rsidRDefault="002861DB" w:rsidP="00287453">
      <w:pPr>
        <w:pBdr>
          <w:left w:val="single" w:sz="4" w:space="4" w:color="auto"/>
        </w:pBdr>
      </w:pPr>
    </w:p>
    <w:p w:rsidR="002861DB" w:rsidRDefault="00D45534" w:rsidP="00287453">
      <w:pPr>
        <w:pBdr>
          <w:left w:val="single" w:sz="4" w:space="4" w:color="auto"/>
        </w:pBdr>
      </w:pPr>
      <w:r>
        <w:t>645</w:t>
      </w:r>
      <w:r w:rsidR="002861DB">
        <w:t>89 sayısının binler bölüğü ile birler bölüğünün toplamı ………………..’dır.</w:t>
      </w:r>
    </w:p>
    <w:p w:rsidR="002861DB" w:rsidRDefault="002861DB" w:rsidP="00287453">
      <w:pPr>
        <w:pBdr>
          <w:left w:val="single" w:sz="4" w:space="4" w:color="auto"/>
        </w:pBdr>
      </w:pPr>
    </w:p>
    <w:p w:rsidR="002861DB" w:rsidRDefault="002861DB" w:rsidP="00287453">
      <w:pPr>
        <w:pBdr>
          <w:left w:val="single" w:sz="4" w:space="4" w:color="auto"/>
        </w:pBdr>
      </w:pPr>
      <w:r>
        <w:t>567398 sayısını çözümleyiniz.…………………………………………………………………………………………………………………………………………………….</w:t>
      </w:r>
    </w:p>
    <w:p w:rsidR="00391A49" w:rsidRDefault="00391A49" w:rsidP="00287453">
      <w:pPr>
        <w:rPr>
          <w:b/>
        </w:rPr>
      </w:pPr>
    </w:p>
    <w:p w:rsidR="00287453" w:rsidRPr="002E2001" w:rsidRDefault="008A49C0" w:rsidP="00DA78B8">
      <w:pPr>
        <w:rPr>
          <w:b/>
        </w:rPr>
      </w:pPr>
      <w:r w:rsidRPr="002E2001">
        <w:rPr>
          <w:b/>
        </w:rPr>
        <w:t>Aşağıda çözümlemesi verilen sayıları yazınız.</w:t>
      </w:r>
    </w:p>
    <w:p w:rsidR="00287453" w:rsidRDefault="00287453" w:rsidP="00DA78B8">
      <w:pPr>
        <w:rPr>
          <w:u w:val="single"/>
        </w:rPr>
      </w:pPr>
    </w:p>
    <w:p w:rsidR="00287453" w:rsidRDefault="008A49C0" w:rsidP="00DA78B8">
      <w:pPr>
        <w:rPr>
          <w:u w:val="single"/>
        </w:rPr>
      </w:pPr>
      <w:r w:rsidRPr="008A49C0">
        <w:t>2</w:t>
      </w:r>
      <w:r>
        <w:t xml:space="preserve"> </w:t>
      </w:r>
      <w:r w:rsidRPr="008A49C0">
        <w:t>binlik+3</w:t>
      </w:r>
      <w:r>
        <w:t xml:space="preserve"> </w:t>
      </w:r>
      <w:r w:rsidRPr="008A49C0">
        <w:t>yüzlük+6</w:t>
      </w:r>
      <w:r>
        <w:t xml:space="preserve"> </w:t>
      </w:r>
      <w:r w:rsidRPr="008A49C0">
        <w:t>onluk+5</w:t>
      </w:r>
      <w:r>
        <w:t xml:space="preserve"> </w:t>
      </w:r>
      <w:r w:rsidRPr="008A49C0">
        <w:t>birlik=</w:t>
      </w:r>
    </w:p>
    <w:p w:rsidR="008A49C0" w:rsidRDefault="008A49C0" w:rsidP="00DA78B8">
      <w:pPr>
        <w:rPr>
          <w:u w:val="single"/>
        </w:rPr>
      </w:pPr>
    </w:p>
    <w:p w:rsidR="008A49C0" w:rsidRPr="008A49C0" w:rsidRDefault="008A49C0" w:rsidP="00DA78B8">
      <w:r w:rsidRPr="008A49C0">
        <w:t>6binlik+2</w:t>
      </w:r>
      <w:r>
        <w:t xml:space="preserve"> </w:t>
      </w:r>
      <w:r w:rsidRPr="008A49C0">
        <w:t>birlik</w:t>
      </w:r>
      <w:r>
        <w:t>=</w:t>
      </w:r>
    </w:p>
    <w:p w:rsidR="008A49C0" w:rsidRDefault="008A49C0" w:rsidP="00DA78B8">
      <w:pPr>
        <w:rPr>
          <w:u w:val="single"/>
        </w:rPr>
      </w:pPr>
    </w:p>
    <w:p w:rsidR="008A49C0" w:rsidRPr="008A49C0" w:rsidRDefault="008A49C0" w:rsidP="00DA78B8">
      <w:r w:rsidRPr="008A49C0">
        <w:t>8</w:t>
      </w:r>
      <w:r>
        <w:t xml:space="preserve"> </w:t>
      </w:r>
      <w:r w:rsidRPr="008A49C0">
        <w:t>onbinlik+7</w:t>
      </w:r>
      <w:r>
        <w:t xml:space="preserve"> </w:t>
      </w:r>
      <w:r w:rsidRPr="008A49C0">
        <w:t>binlik+5</w:t>
      </w:r>
      <w:r>
        <w:t xml:space="preserve"> </w:t>
      </w:r>
      <w:r w:rsidRPr="008A49C0">
        <w:t>yüzlük+1</w:t>
      </w:r>
      <w:r>
        <w:t xml:space="preserve"> </w:t>
      </w:r>
      <w:r w:rsidRPr="008A49C0">
        <w:t>birlik</w:t>
      </w:r>
      <w:r>
        <w:t>=</w:t>
      </w:r>
    </w:p>
    <w:p w:rsidR="008A49C0" w:rsidRDefault="008A49C0" w:rsidP="00DA78B8"/>
    <w:p w:rsidR="008A49C0" w:rsidRPr="008A49C0" w:rsidRDefault="008A49C0" w:rsidP="00DA78B8">
      <w:r w:rsidRPr="008A49C0">
        <w:t>9</w:t>
      </w:r>
      <w:r>
        <w:t xml:space="preserve"> </w:t>
      </w:r>
      <w:r w:rsidRPr="008A49C0">
        <w:t>yüzbinlik+5</w:t>
      </w:r>
      <w:r>
        <w:t xml:space="preserve"> </w:t>
      </w:r>
      <w:r w:rsidRPr="008A49C0">
        <w:t>binlik+3</w:t>
      </w:r>
      <w:r>
        <w:t xml:space="preserve"> </w:t>
      </w:r>
      <w:r w:rsidRPr="008A49C0">
        <w:t>birlik</w:t>
      </w:r>
      <w:r>
        <w:t>=</w:t>
      </w:r>
    </w:p>
    <w:p w:rsidR="00287453" w:rsidRDefault="00287453" w:rsidP="00DA78B8"/>
    <w:p w:rsidR="00770552" w:rsidRDefault="00770552" w:rsidP="00DA78B8">
      <w:r>
        <w:t>5000+300+40+4</w:t>
      </w:r>
    </w:p>
    <w:p w:rsidR="00770552" w:rsidRDefault="00770552" w:rsidP="00DA78B8"/>
    <w:p w:rsidR="00770552" w:rsidRDefault="00770552" w:rsidP="00DA78B8">
      <w:r>
        <w:t>10000+60+7</w:t>
      </w:r>
    </w:p>
    <w:p w:rsidR="00770552" w:rsidRDefault="00770552" w:rsidP="00DA78B8"/>
    <w:p w:rsidR="00770552" w:rsidRDefault="00770552" w:rsidP="00DA78B8">
      <w:r>
        <w:t>800000+50000+4000+800+70</w:t>
      </w:r>
    </w:p>
    <w:p w:rsidR="0026559C" w:rsidRDefault="0026559C" w:rsidP="00DA78B8"/>
    <w:p w:rsidR="00770552" w:rsidRPr="00AD1C8C" w:rsidRDefault="0026559C" w:rsidP="00DA78B8">
      <w:pPr>
        <w:rPr>
          <w:b/>
        </w:rPr>
      </w:pPr>
      <w:r w:rsidRPr="00AD1C8C">
        <w:rPr>
          <w:b/>
        </w:rPr>
        <w:t>Aşağıdaki sayıları onluğa yuvarlayınız.</w:t>
      </w:r>
    </w:p>
    <w:p w:rsidR="0026559C" w:rsidRDefault="0026559C" w:rsidP="00DA78B8"/>
    <w:p w:rsidR="0026559C" w:rsidRDefault="0026559C" w:rsidP="00DA78B8"/>
    <w:p w:rsidR="0026559C" w:rsidRDefault="0026559C" w:rsidP="00DA78B8">
      <w:r>
        <w:t>26</w:t>
      </w:r>
      <w:r>
        <w:tab/>
      </w:r>
      <w:r>
        <w:tab/>
      </w:r>
    </w:p>
    <w:p w:rsidR="0026559C" w:rsidRDefault="0026559C" w:rsidP="00DA78B8"/>
    <w:p w:rsidR="0026559C" w:rsidRDefault="0026559C" w:rsidP="00DA78B8">
      <w:r>
        <w:t>98</w:t>
      </w:r>
    </w:p>
    <w:p w:rsidR="0026559C" w:rsidRDefault="0026559C" w:rsidP="00DA78B8"/>
    <w:p w:rsidR="0026559C" w:rsidRDefault="0026559C" w:rsidP="00DA78B8">
      <w:r>
        <w:t>345</w:t>
      </w:r>
    </w:p>
    <w:p w:rsidR="0026559C" w:rsidRDefault="0026559C" w:rsidP="00DA78B8"/>
    <w:p w:rsidR="007E58E1" w:rsidRDefault="007E58E1" w:rsidP="00DA78B8">
      <w:r>
        <w:t>204</w:t>
      </w:r>
    </w:p>
    <w:p w:rsidR="007E58E1" w:rsidRDefault="007E58E1" w:rsidP="00DA78B8"/>
    <w:p w:rsidR="0026559C" w:rsidRDefault="0026559C" w:rsidP="00DA78B8">
      <w:r>
        <w:t>9</w:t>
      </w:r>
      <w:r w:rsidR="007E58E1">
        <w:t>97</w:t>
      </w:r>
    </w:p>
    <w:p w:rsidR="007E58E1" w:rsidRDefault="007E58E1" w:rsidP="00DA78B8"/>
    <w:p w:rsidR="007E58E1" w:rsidRDefault="007E58E1" w:rsidP="00DA78B8">
      <w:r>
        <w:t>Aşağıdaki sayıları yüzlüğe yuvarlayınız.</w:t>
      </w:r>
    </w:p>
    <w:p w:rsidR="007E58E1" w:rsidRDefault="007E58E1" w:rsidP="00DA78B8"/>
    <w:p w:rsidR="007E58E1" w:rsidRDefault="007E58E1" w:rsidP="00DA78B8">
      <w:r>
        <w:t>1267</w:t>
      </w:r>
      <w:r>
        <w:tab/>
      </w:r>
      <w:r>
        <w:tab/>
      </w:r>
      <w:r>
        <w:tab/>
        <w:t>3896</w:t>
      </w:r>
      <w:r>
        <w:tab/>
      </w:r>
      <w:r>
        <w:tab/>
        <w:t>7084</w:t>
      </w:r>
    </w:p>
    <w:p w:rsidR="007E58E1" w:rsidRDefault="007E58E1" w:rsidP="00DA78B8"/>
    <w:p w:rsidR="006967D9" w:rsidRDefault="006967D9" w:rsidP="00DA78B8"/>
    <w:p w:rsidR="006967D9" w:rsidRDefault="006967D9" w:rsidP="00DA78B8"/>
    <w:p w:rsidR="007E58E1" w:rsidRDefault="007E58E1" w:rsidP="00DA78B8">
      <w:r>
        <w:t>9548</w:t>
      </w:r>
      <w:r>
        <w:tab/>
      </w:r>
      <w:r>
        <w:tab/>
      </w:r>
      <w:r>
        <w:tab/>
        <w:t>15451</w:t>
      </w:r>
    </w:p>
    <w:p w:rsidR="0026559C" w:rsidRPr="00770552" w:rsidRDefault="0026559C" w:rsidP="00DA78B8"/>
    <w:p w:rsidR="00287453" w:rsidRDefault="00287453" w:rsidP="00DA78B8">
      <w:pPr>
        <w:rPr>
          <w:u w:val="single"/>
        </w:rPr>
      </w:pPr>
    </w:p>
    <w:p w:rsidR="00DA78B8" w:rsidRPr="00D54616" w:rsidRDefault="00DA78B8" w:rsidP="00D54616">
      <w:pPr>
        <w:pBdr>
          <w:left w:val="single" w:sz="4" w:space="4" w:color="auto"/>
        </w:pBdr>
        <w:rPr>
          <w:b/>
        </w:rPr>
      </w:pPr>
      <w:r w:rsidRPr="00D54616">
        <w:rPr>
          <w:b/>
        </w:rPr>
        <w:t xml:space="preserve"> 9.  </w:t>
      </w: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  <w:rPr>
          <w:b/>
        </w:rPr>
      </w:pPr>
      <w:r w:rsidRPr="00DA78B8">
        <w:rPr>
          <w:b/>
        </w:rPr>
        <w:t>9</w:t>
      </w:r>
      <w:r>
        <w:rPr>
          <w:b/>
        </w:rPr>
        <w:t>,</w:t>
      </w:r>
      <w:r w:rsidRPr="00DA78B8">
        <w:rPr>
          <w:b/>
        </w:rPr>
        <w:t xml:space="preserve"> 7, 3, 8, 2 rakamlarını bir kez  kullanarak yazılabilecek</w:t>
      </w:r>
      <w:r w:rsidR="00D30D6F">
        <w:rPr>
          <w:b/>
        </w:rPr>
        <w:t xml:space="preserve"> 5 basmaklı</w:t>
      </w:r>
      <w:r w:rsidRPr="00DA78B8">
        <w:rPr>
          <w:b/>
        </w:rPr>
        <w:t xml:space="preserve"> en büyük sayı ile</w:t>
      </w:r>
      <w:r w:rsidR="00D30D6F">
        <w:rPr>
          <w:b/>
        </w:rPr>
        <w:t xml:space="preserve"> 5 basamaklı</w:t>
      </w:r>
      <w:r w:rsidRPr="00DA78B8">
        <w:rPr>
          <w:b/>
        </w:rPr>
        <w:t xml:space="preserve"> en küçük sayının toplamı kaçtır?</w:t>
      </w:r>
    </w:p>
    <w:p w:rsidR="00DA78B8" w:rsidRDefault="00DA78B8" w:rsidP="00D54616">
      <w:pPr>
        <w:pBdr>
          <w:left w:val="single" w:sz="4" w:space="4" w:color="auto"/>
        </w:pBd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A78B8" w:rsidRDefault="00DA78B8" w:rsidP="00D54616">
      <w:pPr>
        <w:pBdr>
          <w:left w:val="single" w:sz="4" w:space="4" w:color="auto"/>
        </w:pBdr>
        <w:rPr>
          <w:b/>
        </w:rPr>
      </w:pPr>
    </w:p>
    <w:p w:rsidR="00DA78B8" w:rsidRDefault="00DA78B8" w:rsidP="00D54616">
      <w:pPr>
        <w:pBdr>
          <w:left w:val="single" w:sz="4" w:space="4" w:color="auto"/>
        </w:pBdr>
        <w:rPr>
          <w:b/>
        </w:rPr>
      </w:pPr>
      <w:r>
        <w:rPr>
          <w:b/>
        </w:rPr>
        <w:t xml:space="preserve">10.  </w:t>
      </w:r>
    </w:p>
    <w:p w:rsidR="00DA78B8" w:rsidRDefault="00DA78B8" w:rsidP="00D54616">
      <w:pPr>
        <w:pBdr>
          <w:left w:val="single" w:sz="4" w:space="4" w:color="auto"/>
        </w:pBdr>
        <w:rPr>
          <w:b/>
        </w:rPr>
      </w:pPr>
    </w:p>
    <w:p w:rsidR="00DA78B8" w:rsidRPr="00DA78B8" w:rsidRDefault="00DA78B8" w:rsidP="00D54616">
      <w:pPr>
        <w:pBdr>
          <w:left w:val="single" w:sz="4" w:space="4" w:color="auto"/>
        </w:pBdr>
        <w:rPr>
          <w:b/>
        </w:rPr>
      </w:pPr>
      <w:r>
        <w:rPr>
          <w:b/>
        </w:rPr>
        <w:t xml:space="preserve">37 + k  &lt;  84  denkleminde </w:t>
      </w:r>
      <w:r w:rsidR="00D54616">
        <w:rPr>
          <w:b/>
        </w:rPr>
        <w:t>“</w:t>
      </w:r>
      <w:r>
        <w:rPr>
          <w:b/>
        </w:rPr>
        <w:t>k</w:t>
      </w:r>
      <w:r w:rsidR="00D54616">
        <w:rPr>
          <w:b/>
        </w:rPr>
        <w:t>”</w:t>
      </w:r>
      <w:r>
        <w:rPr>
          <w:b/>
        </w:rPr>
        <w:t xml:space="preserve"> yerine yazılabilecek en büyük doğal sayı kaçtır? </w:t>
      </w:r>
    </w:p>
    <w:p w:rsidR="00DA78B8" w:rsidRPr="006A7F40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2861DB" w:rsidRDefault="002861DB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036BAA" w:rsidRDefault="00036BAA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01056F" w:rsidP="00D54616">
      <w:pPr>
        <w:pBdr>
          <w:left w:val="single" w:sz="4" w:space="4" w:color="auto"/>
        </w:pBdr>
      </w:pPr>
      <w:r>
        <w:rPr>
          <w:noProof/>
        </w:rPr>
        <w:pict>
          <v:shape id="AutoShape 11" o:spid="_x0000_s1026" style="position:absolute;margin-left:23.6pt;margin-top:10.95pt;width:7.1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" path="m,50935r34685,l45403,,56120,50935r34685,l62744,82414r10719,50936l45403,101870,17342,133350,28061,82414,,50935xe">
            <v:stroke joinstyle="miter"/>
            <v:path o:connecttype="custom" o:connectlocs="0,50935;34685,50935;45403,0;56120,50935;90805,50935;62744,82414;73463,133350;45403,101870;17342,133350;28061,82414;0,50935" o:connectangles="0,0,0,0,0,0,0,0,0,0,0"/>
          </v:shape>
        </w:pict>
      </w:r>
    </w:p>
    <w:p w:rsidR="00DA78B8" w:rsidRDefault="00DA78B8" w:rsidP="00D30D6F">
      <w:pPr>
        <w:pBdr>
          <w:left w:val="single" w:sz="4" w:space="4" w:color="auto"/>
        </w:pBdr>
        <w:ind w:firstLine="708"/>
      </w:pPr>
      <w:r>
        <w:t>Her soru 10 puandır.</w:t>
      </w:r>
    </w:p>
    <w:p w:rsidR="00DA78B8" w:rsidRDefault="00DA78B8" w:rsidP="00D54616">
      <w:pPr>
        <w:pBdr>
          <w:left w:val="single" w:sz="4" w:space="4" w:color="auto"/>
        </w:pBdr>
      </w:pPr>
    </w:p>
    <w:p w:rsidR="00DA78B8" w:rsidRDefault="00DA78B8" w:rsidP="00D54616">
      <w:pPr>
        <w:pBdr>
          <w:left w:val="single" w:sz="4" w:space="4" w:color="auto"/>
        </w:pBdr>
      </w:pPr>
    </w:p>
    <w:p w:rsidR="00036BAA" w:rsidRDefault="00036BAA" w:rsidP="00DA78B8">
      <w:pPr>
        <w:ind w:left="2124" w:firstLine="708"/>
      </w:pPr>
      <w:r>
        <w:t>Ümit KARACA</w:t>
      </w:r>
    </w:p>
    <w:p w:rsidR="00DA78B8" w:rsidRDefault="00DA78B8" w:rsidP="00DA78B8">
      <w:pPr>
        <w:ind w:left="2124" w:firstLine="708"/>
      </w:pPr>
      <w:bookmarkStart w:id="0" w:name="_GoBack"/>
      <w:bookmarkEnd w:id="0"/>
      <w:r>
        <w:t xml:space="preserve">Başarılar </w:t>
      </w:r>
    </w:p>
    <w:sectPr w:rsidR="00DA78B8" w:rsidSect="00287453">
      <w:type w:val="continuous"/>
      <w:pgSz w:w="11906" w:h="16838"/>
      <w:pgMar w:top="1417" w:right="282" w:bottom="0" w:left="1417" w:header="708" w:footer="708" w:gutter="0"/>
      <w:cols w:num="2" w:space="84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BF5" w:rsidRDefault="00356BF5" w:rsidP="00287453">
      <w:r>
        <w:separator/>
      </w:r>
    </w:p>
  </w:endnote>
  <w:endnote w:type="continuationSeparator" w:id="0">
    <w:p w:rsidR="00356BF5" w:rsidRDefault="00356BF5" w:rsidP="00287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BF5" w:rsidRDefault="00356BF5" w:rsidP="00287453">
      <w:r>
        <w:separator/>
      </w:r>
    </w:p>
  </w:footnote>
  <w:footnote w:type="continuationSeparator" w:id="0">
    <w:p w:rsidR="00356BF5" w:rsidRDefault="00356BF5" w:rsidP="002874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9C0"/>
    <w:rsid w:val="0001056F"/>
    <w:rsid w:val="00036BAA"/>
    <w:rsid w:val="0007720E"/>
    <w:rsid w:val="0026559C"/>
    <w:rsid w:val="002861DB"/>
    <w:rsid w:val="00287453"/>
    <w:rsid w:val="002E2001"/>
    <w:rsid w:val="00356BF5"/>
    <w:rsid w:val="00391A49"/>
    <w:rsid w:val="003A3E74"/>
    <w:rsid w:val="006967D9"/>
    <w:rsid w:val="006A7F40"/>
    <w:rsid w:val="0076686B"/>
    <w:rsid w:val="00770552"/>
    <w:rsid w:val="007E48F5"/>
    <w:rsid w:val="007E58E1"/>
    <w:rsid w:val="007F0D45"/>
    <w:rsid w:val="0081037F"/>
    <w:rsid w:val="008A3554"/>
    <w:rsid w:val="008A49C0"/>
    <w:rsid w:val="009C7895"/>
    <w:rsid w:val="00A566A3"/>
    <w:rsid w:val="00AD1C8C"/>
    <w:rsid w:val="00B71F76"/>
    <w:rsid w:val="00C7249E"/>
    <w:rsid w:val="00CA7067"/>
    <w:rsid w:val="00D30D6F"/>
    <w:rsid w:val="00D45534"/>
    <w:rsid w:val="00D54616"/>
    <w:rsid w:val="00DA78B8"/>
    <w:rsid w:val="00DF18BC"/>
    <w:rsid w:val="00E90F5A"/>
    <w:rsid w:val="00F32F6F"/>
    <w:rsid w:val="00F45B80"/>
    <w:rsid w:val="00F57E03"/>
    <w:rsid w:val="00FB4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F5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74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74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74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745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32F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F5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74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74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74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745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32F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P~1\AppData\Local\Temp\Rar$DI00.037\mat%20s&#305;nav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mat sınav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ALİKIZI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2017-10-15T19:25:00Z</dcterms:created>
  <dcterms:modified xsi:type="dcterms:W3CDTF">2017-10-17T05:35:00Z</dcterms:modified>
  <cp:category>www.sorubak.com</cp:category>
</cp:coreProperties>
</file>