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5"/>
        <w:gridCol w:w="7763"/>
      </w:tblGrid>
      <w:tr w:rsidR="003C0019" w:rsidRPr="008A3A7A" w:rsidTr="008A3A7A">
        <w:trPr>
          <w:trHeight w:val="2505"/>
        </w:trPr>
        <w:tc>
          <w:tcPr>
            <w:tcW w:w="821" w:type="pct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3C0019" w:rsidRPr="008A3A7A" w:rsidRDefault="004C77FD" w:rsidP="008A3A7A">
            <w:pPr>
              <w:spacing w:after="0" w:line="240" w:lineRule="auto"/>
              <w:rPr>
                <w:sz w:val="24"/>
                <w:szCs w:val="24"/>
              </w:rPr>
            </w:pPr>
            <w:bookmarkStart w:id="0" w:name="_GoBack" w:colFirst="2" w:colLast="2"/>
            <w:r>
              <w:rPr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18" type="#_x0000_t202" style="position:absolute;margin-left:159.75pt;margin-top:-73.1pt;width:123.95pt;height:25.8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118">
                    <w:txbxContent>
                      <w:p w:rsidR="004C77FD" w:rsidRDefault="004C77FD" w:rsidP="004C77FD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31140B">
              <w:rPr>
                <w:noProof/>
                <w:sz w:val="24"/>
                <w:szCs w:val="24"/>
                <w:lang w:eastAsia="tr-TR"/>
              </w:rPr>
              <w:pict>
                <v:shape id="_x0000_s1034" type="#_x0000_t202" style="position:absolute;margin-left:14.7pt;margin-top:28.75pt;width:38.65pt;height:559.8pt;z-index:251646976" strokeweight="5pt">
                  <v:stroke linestyle="thickThin"/>
                  <v:shadow color="#868686"/>
                  <v:textbox style="layout-flow:vertical;mso-layout-flow-alt:bottom-to-top;mso-next-textbox:#_x0000_s1034">
                    <w:txbxContent>
                      <w:p w:rsidR="00BF4062" w:rsidRPr="00BF4062" w:rsidRDefault="00BF4062" w:rsidP="00BF4062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</w:pPr>
                        <w:r w:rsidRPr="00BF4062"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  <w:t>PROBLEM ÇÖZÜYORUM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179" w:type="pct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3C0019" w:rsidRPr="008A3A7A" w:rsidRDefault="0031140B" w:rsidP="008A3A7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026" type="#_x0000_t202" style="position:absolute;margin-left:19.05pt;margin-top:8.3pt;width:348.1pt;height:87.25pt;z-index:251641856;mso-position-horizontal-relative:text;mso-position-vertical-relative:text" strokeweight="5pt">
                  <v:stroke linestyle="thickThin"/>
                  <v:shadow color="#868686"/>
                  <v:textbox style="mso-next-textbox:#_x0000_s1026">
                    <w:txbxContent>
                      <w:p w:rsidR="000478E8" w:rsidRDefault="000478E8" w:rsidP="000478E8">
                        <w:pPr>
                          <w:jc w:val="both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:rsidR="000478E8" w:rsidRPr="000478E8" w:rsidRDefault="000478E8" w:rsidP="000478E8">
                        <w:pPr>
                          <w:jc w:val="both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0478E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Bir çıkarma işleminde fark 102’dir. Eksilen sayıyı 29 artırır, çıkan sayıyı 5 eksiltirsek yeni fark kaç olur?</w:t>
                        </w:r>
                      </w:p>
                      <w:p w:rsidR="003C0019" w:rsidRPr="000478E8" w:rsidRDefault="003C0019" w:rsidP="000478E8">
                        <w:pPr>
                          <w:jc w:val="both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3C0019" w:rsidRPr="008A3A7A" w:rsidTr="008A3A7A">
        <w:trPr>
          <w:trHeight w:val="2505"/>
        </w:trPr>
        <w:tc>
          <w:tcPr>
            <w:tcW w:w="821" w:type="pct"/>
            <w:vMerge/>
            <w:tcBorders>
              <w:left w:val="dashDotStroked" w:sz="24" w:space="0" w:color="auto"/>
              <w:right w:val="dashDotStroked" w:sz="24" w:space="0" w:color="auto"/>
            </w:tcBorders>
          </w:tcPr>
          <w:p w:rsidR="003C0019" w:rsidRPr="008A3A7A" w:rsidRDefault="003C0019" w:rsidP="008A3A7A">
            <w:pPr>
              <w:spacing w:after="0" w:line="240" w:lineRule="auto"/>
            </w:pPr>
          </w:p>
        </w:tc>
        <w:tc>
          <w:tcPr>
            <w:tcW w:w="4179" w:type="pct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3C0019" w:rsidRPr="008A3A7A" w:rsidRDefault="0031140B" w:rsidP="008A3A7A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28" type="#_x0000_t202" style="position:absolute;margin-left:19.05pt;margin-top:9.25pt;width:348.1pt;height:87.25pt;z-index:251642880;mso-position-horizontal-relative:text;mso-position-vertical-relative:text" strokeweight="5pt">
                  <v:stroke linestyle="thickThin"/>
                  <v:shadow color="#868686"/>
                  <v:textbox style="mso-next-textbox:#_x0000_s1028">
                    <w:txbxContent>
                      <w:p w:rsidR="003C0019" w:rsidRDefault="003C0019" w:rsidP="003C0019"/>
                      <w:p w:rsidR="000478E8" w:rsidRPr="000478E8" w:rsidRDefault="000478E8" w:rsidP="000478E8">
                        <w:pPr>
                          <w:jc w:val="both"/>
                          <w:rPr>
                            <w:rFonts w:ascii="Comic Sans MS" w:hAnsi="Comic Sans MS"/>
                            <w:b/>
                          </w:rPr>
                        </w:pPr>
                        <w:r w:rsidRPr="000478E8">
                          <w:rPr>
                            <w:rFonts w:ascii="Comic Sans MS" w:hAnsi="Comic Sans MS"/>
                            <w:b/>
                          </w:rPr>
                          <w:t>İki sayının farkı 495’tir. Çıkan sayı 175 olduğuna göre eksilen kaçtır?</w:t>
                        </w:r>
                      </w:p>
                    </w:txbxContent>
                  </v:textbox>
                </v:shape>
              </w:pict>
            </w:r>
            <w:r w:rsidR="003C0019" w:rsidRPr="008A3A7A">
              <w:t xml:space="preserve">  </w:t>
            </w:r>
          </w:p>
          <w:p w:rsidR="003C0019" w:rsidRPr="008A3A7A" w:rsidRDefault="003C0019" w:rsidP="008A3A7A">
            <w:pPr>
              <w:spacing w:after="0" w:line="240" w:lineRule="auto"/>
            </w:pPr>
            <w:r w:rsidRPr="008A3A7A">
              <w:t xml:space="preserve">      </w:t>
            </w:r>
          </w:p>
        </w:tc>
      </w:tr>
      <w:tr w:rsidR="003C0019" w:rsidRPr="008A3A7A" w:rsidTr="008A3A7A">
        <w:trPr>
          <w:trHeight w:val="2155"/>
        </w:trPr>
        <w:tc>
          <w:tcPr>
            <w:tcW w:w="821" w:type="pct"/>
            <w:vMerge/>
            <w:tcBorders>
              <w:left w:val="dashDotStroked" w:sz="24" w:space="0" w:color="auto"/>
              <w:right w:val="dashDotStroked" w:sz="24" w:space="0" w:color="auto"/>
            </w:tcBorders>
          </w:tcPr>
          <w:p w:rsidR="003C0019" w:rsidRPr="008A3A7A" w:rsidRDefault="003C0019" w:rsidP="008A3A7A">
            <w:pPr>
              <w:spacing w:after="0" w:line="240" w:lineRule="auto"/>
            </w:pPr>
          </w:p>
        </w:tc>
        <w:tc>
          <w:tcPr>
            <w:tcW w:w="4179" w:type="pct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3C0019" w:rsidRPr="008A3A7A" w:rsidRDefault="0031140B" w:rsidP="008A3A7A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1" type="#_x0000_t202" style="position:absolute;margin-left:18.1pt;margin-top:10.95pt;width:348.1pt;height:87.25pt;z-index:251643904;mso-position-horizontal-relative:text;mso-position-vertical-relative:text" strokeweight="5pt">
                  <v:stroke linestyle="thickThin"/>
                  <v:shadow color="#868686"/>
                  <v:textbox style="mso-next-textbox:#_x0000_s1031">
                    <w:txbxContent>
                      <w:p w:rsidR="000478E8" w:rsidRDefault="000478E8" w:rsidP="003C0019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:rsidR="000478E8" w:rsidRPr="000478E8" w:rsidRDefault="000478E8" w:rsidP="003C0019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0478E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Bir çıkarma işleminde eksilen ile farkın toplamı 708, çıkan 264 olduğuna göre fark kaçtır?</w:t>
                        </w:r>
                      </w:p>
                    </w:txbxContent>
                  </v:textbox>
                </v:shape>
              </w:pict>
            </w:r>
            <w:r w:rsidR="003C0019" w:rsidRPr="008A3A7A">
              <w:t xml:space="preserve">        </w:t>
            </w:r>
          </w:p>
        </w:tc>
      </w:tr>
      <w:tr w:rsidR="003C0019" w:rsidRPr="008A3A7A" w:rsidTr="008A3A7A">
        <w:trPr>
          <w:trHeight w:val="2505"/>
        </w:trPr>
        <w:tc>
          <w:tcPr>
            <w:tcW w:w="821" w:type="pct"/>
            <w:vMerge/>
            <w:tcBorders>
              <w:left w:val="dashDotStroked" w:sz="24" w:space="0" w:color="auto"/>
              <w:right w:val="dashDotStroked" w:sz="24" w:space="0" w:color="auto"/>
            </w:tcBorders>
          </w:tcPr>
          <w:p w:rsidR="003C0019" w:rsidRPr="008A3A7A" w:rsidRDefault="003C0019" w:rsidP="008A3A7A">
            <w:pPr>
              <w:spacing w:after="0" w:line="240" w:lineRule="auto"/>
            </w:pPr>
          </w:p>
        </w:tc>
        <w:tc>
          <w:tcPr>
            <w:tcW w:w="4179" w:type="pct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3C0019" w:rsidRPr="008A3A7A" w:rsidRDefault="0031140B" w:rsidP="008A3A7A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2" type="#_x0000_t202" style="position:absolute;margin-left:18.1pt;margin-top:17.9pt;width:348.1pt;height:87.25pt;z-index:251644928;mso-position-horizontal-relative:text;mso-position-vertical-relative:text" strokeweight="5pt">
                  <v:stroke linestyle="thickThin"/>
                  <v:shadow color="#868686"/>
                  <v:textbox style="mso-next-textbox:#_x0000_s1032">
                    <w:txbxContent>
                      <w:p w:rsidR="003C0019" w:rsidRDefault="003C0019" w:rsidP="003C0019"/>
                      <w:p w:rsidR="000478E8" w:rsidRPr="000478E8" w:rsidRDefault="000478E8" w:rsidP="003C0019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0478E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İki doğal sayının farkı 186’dır. Eksilene 42 eklersek yeni fark kaç olur?</w:t>
                        </w:r>
                      </w:p>
                    </w:txbxContent>
                  </v:textbox>
                </v:shape>
              </w:pict>
            </w:r>
          </w:p>
        </w:tc>
      </w:tr>
      <w:tr w:rsidR="003C0019" w:rsidRPr="008A3A7A" w:rsidTr="008A3A7A">
        <w:trPr>
          <w:trHeight w:val="2505"/>
        </w:trPr>
        <w:tc>
          <w:tcPr>
            <w:tcW w:w="821" w:type="pct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3C0019" w:rsidRPr="008A3A7A" w:rsidRDefault="003C0019" w:rsidP="008A3A7A">
            <w:pPr>
              <w:spacing w:after="0" w:line="240" w:lineRule="auto"/>
            </w:pPr>
          </w:p>
        </w:tc>
        <w:tc>
          <w:tcPr>
            <w:tcW w:w="4179" w:type="pct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3C0019" w:rsidRPr="008A3A7A" w:rsidRDefault="003C0019" w:rsidP="008A3A7A">
            <w:pPr>
              <w:spacing w:after="0" w:line="240" w:lineRule="auto"/>
            </w:pPr>
          </w:p>
          <w:p w:rsidR="003C0019" w:rsidRPr="008A3A7A" w:rsidRDefault="0031140B" w:rsidP="008A3A7A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3" type="#_x0000_t202" style="position:absolute;margin-left:19.05pt;margin-top:2.2pt;width:348.1pt;height:87.25pt;z-index:251645952" strokeweight="5pt">
                  <v:stroke linestyle="thickThin"/>
                  <v:shadow color="#868686"/>
                  <v:textbox style="mso-next-textbox:#_x0000_s1033">
                    <w:txbxContent>
                      <w:p w:rsidR="003C0019" w:rsidRPr="00BF4062" w:rsidRDefault="003C0019" w:rsidP="003C0019">
                        <w:pPr>
                          <w:rPr>
                            <w:b/>
                          </w:rPr>
                        </w:pPr>
                      </w:p>
                      <w:p w:rsidR="00BF4062" w:rsidRPr="00BF4062" w:rsidRDefault="00BF4062" w:rsidP="003C0019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BF4062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İki</w:t>
                        </w: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sayının</w:t>
                        </w:r>
                        <w:r w:rsidRPr="00BF4062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farkı 39’dur. Eksileni 12, çıkanı 5 artırırsak yeni fark kaç olur?</w:t>
                        </w:r>
                      </w:p>
                    </w:txbxContent>
                  </v:textbox>
                </v:shape>
              </w:pict>
            </w:r>
            <w:r w:rsidR="003C0019" w:rsidRPr="008A3A7A">
              <w:t xml:space="preserve">   </w:t>
            </w:r>
          </w:p>
        </w:tc>
      </w:tr>
      <w:bookmarkEnd w:id="0"/>
    </w:tbl>
    <w:p w:rsidR="00B20B23" w:rsidRDefault="00B20B23"/>
    <w:p w:rsidR="00BF4062" w:rsidRDefault="00BF4062"/>
    <w:p w:rsidR="00BF4062" w:rsidRDefault="00BF4062"/>
    <w:p w:rsidR="00BF4062" w:rsidRDefault="00BF406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5"/>
        <w:gridCol w:w="7763"/>
      </w:tblGrid>
      <w:tr w:rsidR="00BF4062" w:rsidRPr="008A3A7A" w:rsidTr="008A3A7A">
        <w:trPr>
          <w:trHeight w:val="2505"/>
        </w:trPr>
        <w:tc>
          <w:tcPr>
            <w:tcW w:w="821" w:type="pct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BF4062" w:rsidRPr="008A3A7A" w:rsidRDefault="0031140B" w:rsidP="008A3A7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040" type="#_x0000_t202" style="position:absolute;margin-left:14.7pt;margin-top:28.75pt;width:38.65pt;height:559.8pt;z-index:251653120" strokeweight="5pt">
                  <v:stroke linestyle="thickThin"/>
                  <v:shadow color="#868686"/>
                  <v:textbox style="layout-flow:vertical;mso-layout-flow-alt:bottom-to-top;mso-next-textbox:#_x0000_s1040">
                    <w:txbxContent>
                      <w:p w:rsidR="00BF4062" w:rsidRPr="00BF4062" w:rsidRDefault="00BF4062" w:rsidP="00BF4062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</w:pPr>
                        <w:r w:rsidRPr="00BF4062"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  <w:t>PROBLEM ÇÖZÜYORUM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179" w:type="pct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BF4062" w:rsidRPr="008A3A7A" w:rsidRDefault="0031140B" w:rsidP="008A3A7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035" type="#_x0000_t202" style="position:absolute;margin-left:19.05pt;margin-top:8.3pt;width:348.1pt;height:87.25pt;z-index:251648000;mso-position-horizontal-relative:text;mso-position-vertical-relative:text" strokeweight="5pt">
                  <v:stroke linestyle="thickThin"/>
                  <v:shadow color="#868686"/>
                  <v:textbox style="mso-next-textbox:#_x0000_s1035">
                    <w:txbxContent>
                      <w:p w:rsidR="00BF4062" w:rsidRDefault="00BF4062" w:rsidP="00BF4062">
                        <w:pPr>
                          <w:jc w:val="both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:rsidR="00BF4062" w:rsidRPr="000478E8" w:rsidRDefault="00BF4062" w:rsidP="00BF4062">
                        <w:pPr>
                          <w:jc w:val="both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Bir çıkarma işleminde eksilen, çıkan ve farkın toplamı 6870’tir.Buna göre eksilen kaçtır?</w:t>
                        </w:r>
                      </w:p>
                      <w:p w:rsidR="00BF4062" w:rsidRPr="000478E8" w:rsidRDefault="00BF4062" w:rsidP="00BF4062">
                        <w:pPr>
                          <w:jc w:val="both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BF4062" w:rsidRPr="008A3A7A" w:rsidTr="008A3A7A">
        <w:trPr>
          <w:trHeight w:val="2505"/>
        </w:trPr>
        <w:tc>
          <w:tcPr>
            <w:tcW w:w="821" w:type="pct"/>
            <w:vMerge/>
            <w:tcBorders>
              <w:left w:val="dashDotStroked" w:sz="24" w:space="0" w:color="auto"/>
              <w:right w:val="dashDotStroked" w:sz="24" w:space="0" w:color="auto"/>
            </w:tcBorders>
          </w:tcPr>
          <w:p w:rsidR="00BF4062" w:rsidRPr="008A3A7A" w:rsidRDefault="00BF4062" w:rsidP="008A3A7A">
            <w:pPr>
              <w:spacing w:after="0" w:line="240" w:lineRule="auto"/>
            </w:pPr>
          </w:p>
        </w:tc>
        <w:tc>
          <w:tcPr>
            <w:tcW w:w="4179" w:type="pct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BF4062" w:rsidRPr="008A3A7A" w:rsidRDefault="0031140B" w:rsidP="008A3A7A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6" type="#_x0000_t202" style="position:absolute;margin-left:19.05pt;margin-top:9.25pt;width:348.1pt;height:87.25pt;z-index:251649024;mso-position-horizontal-relative:text;mso-position-vertical-relative:text" strokeweight="5pt">
                  <v:stroke linestyle="thickThin"/>
                  <v:shadow color="#868686"/>
                  <v:textbox style="mso-next-textbox:#_x0000_s1036">
                    <w:txbxContent>
                      <w:p w:rsidR="00BF4062" w:rsidRDefault="00BF4062" w:rsidP="00BF4062">
                        <w:pPr>
                          <w:jc w:val="both"/>
                          <w:rPr>
                            <w:rFonts w:ascii="Comic Sans MS" w:hAnsi="Comic Sans MS"/>
                            <w:b/>
                          </w:rPr>
                        </w:pPr>
                      </w:p>
                      <w:p w:rsidR="00BF4062" w:rsidRPr="00BF4062" w:rsidRDefault="00BF4062" w:rsidP="00BF4062">
                        <w:pPr>
                          <w:jc w:val="both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BF4062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Bir çıkarma işleminde eksilen ile çıkanın toplamı 4327’dir. Fark 591 ise eksilen kaçtır?</w:t>
                        </w:r>
                      </w:p>
                    </w:txbxContent>
                  </v:textbox>
                </v:shape>
              </w:pict>
            </w:r>
            <w:r w:rsidR="00BF4062" w:rsidRPr="008A3A7A">
              <w:t xml:space="preserve">  </w:t>
            </w:r>
          </w:p>
          <w:p w:rsidR="00BF4062" w:rsidRPr="008A3A7A" w:rsidRDefault="00BF4062" w:rsidP="008A3A7A">
            <w:pPr>
              <w:spacing w:after="0" w:line="240" w:lineRule="auto"/>
            </w:pPr>
            <w:r w:rsidRPr="008A3A7A">
              <w:t xml:space="preserve">      </w:t>
            </w:r>
          </w:p>
        </w:tc>
      </w:tr>
      <w:tr w:rsidR="00BF4062" w:rsidRPr="008A3A7A" w:rsidTr="008A3A7A">
        <w:trPr>
          <w:trHeight w:val="2155"/>
        </w:trPr>
        <w:tc>
          <w:tcPr>
            <w:tcW w:w="821" w:type="pct"/>
            <w:vMerge/>
            <w:tcBorders>
              <w:left w:val="dashDotStroked" w:sz="24" w:space="0" w:color="auto"/>
              <w:right w:val="dashDotStroked" w:sz="24" w:space="0" w:color="auto"/>
            </w:tcBorders>
          </w:tcPr>
          <w:p w:rsidR="00BF4062" w:rsidRPr="008A3A7A" w:rsidRDefault="00BF4062" w:rsidP="008A3A7A">
            <w:pPr>
              <w:spacing w:after="0" w:line="240" w:lineRule="auto"/>
            </w:pPr>
          </w:p>
        </w:tc>
        <w:tc>
          <w:tcPr>
            <w:tcW w:w="4179" w:type="pct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BF4062" w:rsidRPr="008A3A7A" w:rsidRDefault="0031140B" w:rsidP="008A3A7A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7" type="#_x0000_t202" style="position:absolute;margin-left:18.1pt;margin-top:10.95pt;width:348.1pt;height:87.25pt;z-index:251650048;mso-position-horizontal-relative:text;mso-position-vertical-relative:text" strokeweight="5pt">
                  <v:stroke linestyle="thickThin"/>
                  <v:shadow color="#868686"/>
                  <v:textbox style="mso-next-textbox:#_x0000_s1037">
                    <w:txbxContent>
                      <w:p w:rsidR="00BF4062" w:rsidRPr="000478E8" w:rsidRDefault="00BF4062" w:rsidP="00BF4062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7683 sayısının  onlar basamağından 6 çıkarılır,yüzler basamağına 5 eklenirse yeni oluşan sayıyla arasındaki fark kaç olur?</w:t>
                        </w:r>
                      </w:p>
                    </w:txbxContent>
                  </v:textbox>
                </v:shape>
              </w:pict>
            </w:r>
            <w:r w:rsidR="00BF4062" w:rsidRPr="008A3A7A">
              <w:t xml:space="preserve">        </w:t>
            </w:r>
          </w:p>
        </w:tc>
      </w:tr>
      <w:tr w:rsidR="00BF4062" w:rsidRPr="008A3A7A" w:rsidTr="008A3A7A">
        <w:trPr>
          <w:trHeight w:val="2505"/>
        </w:trPr>
        <w:tc>
          <w:tcPr>
            <w:tcW w:w="821" w:type="pct"/>
            <w:vMerge/>
            <w:tcBorders>
              <w:left w:val="dashDotStroked" w:sz="24" w:space="0" w:color="auto"/>
              <w:right w:val="dashDotStroked" w:sz="24" w:space="0" w:color="auto"/>
            </w:tcBorders>
          </w:tcPr>
          <w:p w:rsidR="00BF4062" w:rsidRPr="008A3A7A" w:rsidRDefault="00BF4062" w:rsidP="008A3A7A">
            <w:pPr>
              <w:spacing w:after="0" w:line="240" w:lineRule="auto"/>
            </w:pPr>
          </w:p>
        </w:tc>
        <w:tc>
          <w:tcPr>
            <w:tcW w:w="4179" w:type="pct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BF4062" w:rsidRPr="008A3A7A" w:rsidRDefault="0031140B" w:rsidP="008A3A7A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8" type="#_x0000_t202" style="position:absolute;margin-left:18.1pt;margin-top:17.9pt;width:348.1pt;height:87.25pt;z-index:251651072;mso-position-horizontal-relative:text;mso-position-vertical-relative:text" strokeweight="5pt">
                  <v:stroke linestyle="thickThin"/>
                  <v:shadow color="#868686"/>
                  <v:textbox style="mso-next-textbox:#_x0000_s1038">
                    <w:txbxContent>
                      <w:p w:rsidR="00BF4062" w:rsidRDefault="00BF4062" w:rsidP="00BF4062"/>
                      <w:p w:rsidR="00BF4062" w:rsidRPr="000478E8" w:rsidRDefault="00EF0EEE" w:rsidP="00BF4062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İki doğal sayının farkı 947’dir.Eksilen sayı 295 azalırsa oluşacak yeni fark kaç olur?</w:t>
                        </w:r>
                      </w:p>
                    </w:txbxContent>
                  </v:textbox>
                </v:shape>
              </w:pict>
            </w:r>
          </w:p>
        </w:tc>
      </w:tr>
      <w:tr w:rsidR="00BF4062" w:rsidRPr="008A3A7A" w:rsidTr="008A3A7A">
        <w:trPr>
          <w:trHeight w:val="2505"/>
        </w:trPr>
        <w:tc>
          <w:tcPr>
            <w:tcW w:w="821" w:type="pct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BF4062" w:rsidRPr="008A3A7A" w:rsidRDefault="00BF4062" w:rsidP="008A3A7A">
            <w:pPr>
              <w:spacing w:after="0" w:line="240" w:lineRule="auto"/>
            </w:pPr>
          </w:p>
        </w:tc>
        <w:tc>
          <w:tcPr>
            <w:tcW w:w="4179" w:type="pct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BF4062" w:rsidRPr="008A3A7A" w:rsidRDefault="00BF4062" w:rsidP="008A3A7A">
            <w:pPr>
              <w:spacing w:after="0" w:line="240" w:lineRule="auto"/>
            </w:pPr>
          </w:p>
          <w:p w:rsidR="00BF4062" w:rsidRPr="008A3A7A" w:rsidRDefault="0031140B" w:rsidP="008A3A7A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9" type="#_x0000_t202" style="position:absolute;margin-left:19.05pt;margin-top:2.2pt;width:348.1pt;height:87.25pt;z-index:251652096" strokeweight="5pt">
                  <v:stroke linestyle="thickThin"/>
                  <v:shadow color="#868686"/>
                  <v:textbox style="mso-next-textbox:#_x0000_s1039">
                    <w:txbxContent>
                      <w:p w:rsidR="00BF4062" w:rsidRDefault="00BF4062" w:rsidP="00BF4062">
                        <w:pPr>
                          <w:rPr>
                            <w:b/>
                          </w:rPr>
                        </w:pPr>
                      </w:p>
                      <w:p w:rsidR="00EF0EEE" w:rsidRPr="00EF0EEE" w:rsidRDefault="00EF0EEE" w:rsidP="00BF4062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İki doğal sayının farkı 257’dir. Eksilenden 9 çıkarır ve çıkana 25 eklersek yeni fark kaç olur?</w:t>
                        </w:r>
                      </w:p>
                    </w:txbxContent>
                  </v:textbox>
                </v:shape>
              </w:pict>
            </w:r>
            <w:r w:rsidR="00BF4062" w:rsidRPr="008A3A7A">
              <w:t xml:space="preserve">   </w:t>
            </w:r>
          </w:p>
        </w:tc>
      </w:tr>
    </w:tbl>
    <w:p w:rsidR="00BF4062" w:rsidRDefault="00BF4062"/>
    <w:tbl>
      <w:tblPr>
        <w:tblW w:w="9390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90"/>
      </w:tblGrid>
      <w:tr w:rsidR="00EF0EEE" w:rsidRPr="008A3A7A" w:rsidTr="0004707F">
        <w:trPr>
          <w:trHeight w:val="2912"/>
        </w:trPr>
        <w:tc>
          <w:tcPr>
            <w:tcW w:w="9390" w:type="dxa"/>
          </w:tcPr>
          <w:p w:rsidR="00EF0EEE" w:rsidRPr="008A3A7A" w:rsidRDefault="00EF0EEE" w:rsidP="00EF0EEE"/>
          <w:p w:rsidR="000A1C0E" w:rsidRPr="00EC55D9" w:rsidRDefault="00EF0EEE" w:rsidP="00EC55D9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</w:rPr>
            </w:pPr>
            <w:r w:rsidRPr="008A3A7A">
              <w:rPr>
                <w:rFonts w:ascii="Comic Sans MS" w:hAnsi="Comic Sans MS"/>
                <w:b/>
                <w:sz w:val="24"/>
                <w:szCs w:val="24"/>
              </w:rPr>
              <w:t>Bir çıkarma işleminde eksilen sayı artarsa fark da aynı oranda artar.</w:t>
            </w:r>
          </w:p>
          <w:p w:rsidR="000A1C0E" w:rsidRPr="008A3A7A" w:rsidRDefault="0031140B" w:rsidP="000A1C0E">
            <w:pPr>
              <w:pStyle w:val="ListeParagraf"/>
              <w:ind w:left="855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left:0;text-align:left;margin-left:76.75pt;margin-top:18pt;width:193.5pt;height:0;z-index:251654144" o:connectortype="straight">
                  <v:stroke endarrow="block"/>
                </v:shape>
              </w:pict>
            </w:r>
            <w:r w:rsidR="000A1C0E" w:rsidRPr="008A3A7A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EF0EEE" w:rsidRPr="008A3A7A">
              <w:rPr>
                <w:rFonts w:ascii="Comic Sans MS" w:hAnsi="Comic Sans MS"/>
                <w:b/>
                <w:sz w:val="24"/>
                <w:szCs w:val="24"/>
              </w:rPr>
              <w:t xml:space="preserve">325         </w:t>
            </w:r>
            <w:r w:rsidR="00EF0EEE" w:rsidRPr="008A3A7A">
              <w:rPr>
                <w:rFonts w:ascii="Comic Sans MS" w:hAnsi="Comic Sans MS"/>
                <w:sz w:val="18"/>
                <w:szCs w:val="18"/>
              </w:rPr>
              <w:t xml:space="preserve">Eksilen sayıyı 15 artıralım.                            </w:t>
            </w:r>
            <w:r w:rsidR="000A1C0E" w:rsidRPr="008A3A7A"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="00EF0EEE" w:rsidRPr="008A3A7A">
              <w:rPr>
                <w:rFonts w:ascii="Comic Sans MS" w:hAnsi="Comic Sans MS"/>
                <w:sz w:val="18"/>
                <w:szCs w:val="18"/>
              </w:rPr>
              <w:t xml:space="preserve">   </w:t>
            </w:r>
            <w:r w:rsidR="00EF0EEE" w:rsidRPr="008A3A7A">
              <w:rPr>
                <w:rFonts w:ascii="Comic Sans MS" w:hAnsi="Comic Sans MS"/>
                <w:b/>
                <w:sz w:val="24"/>
                <w:szCs w:val="24"/>
              </w:rPr>
              <w:t>340</w:t>
            </w:r>
          </w:p>
          <w:p w:rsidR="000A1C0E" w:rsidRPr="008A3A7A" w:rsidRDefault="0031140B" w:rsidP="000A1C0E">
            <w:pPr>
              <w:pStyle w:val="ListeParagraf"/>
              <w:ind w:left="855"/>
              <w:rPr>
                <w:rFonts w:ascii="Comic Sans MS" w:hAnsi="Comic Sans MS"/>
                <w:b/>
                <w:sz w:val="24"/>
                <w:szCs w:val="24"/>
              </w:rPr>
            </w:pPr>
            <w:r w:rsidRPr="0031140B">
              <w:rPr>
                <w:noProof/>
                <w:lang w:eastAsia="tr-TR"/>
              </w:rPr>
              <w:pict>
                <v:shape id="_x0000_s1043" type="#_x0000_t32" style="position:absolute;left:0;text-align:left;margin-left:80.5pt;margin-top:42.25pt;width:193.5pt;height:0;z-index:251656192" o:connectortype="straight">
                  <v:stroke endarrow="block"/>
                </v:shape>
              </w:pict>
            </w:r>
            <w:r w:rsidRPr="0031140B">
              <w:rPr>
                <w:noProof/>
                <w:lang w:eastAsia="tr-TR"/>
              </w:rPr>
              <w:pict>
                <v:shape id="_x0000_s1042" type="#_x0000_t32" style="position:absolute;left:0;text-align:left;margin-left:76.75pt;margin-top:17.5pt;width:193.5pt;height:0;z-index:251655168" o:connectortype="straight">
                  <v:stroke endarrow="block"/>
                </v:shape>
              </w:pict>
            </w:r>
            <w:r w:rsidR="000A1C0E" w:rsidRPr="008A3A7A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 w:rsidR="00EF0EEE" w:rsidRPr="008A3A7A">
              <w:rPr>
                <w:rFonts w:ascii="Comic Sans MS" w:hAnsi="Comic Sans MS"/>
                <w:b/>
                <w:sz w:val="24"/>
                <w:szCs w:val="24"/>
              </w:rPr>
              <w:t xml:space="preserve">  20</w:t>
            </w:r>
            <w:r w:rsidR="000A1C0E" w:rsidRPr="008A3A7A">
              <w:rPr>
                <w:rFonts w:ascii="Comic Sans MS" w:hAnsi="Comic Sans MS"/>
                <w:b/>
                <w:sz w:val="24"/>
                <w:szCs w:val="24"/>
              </w:rPr>
              <w:t xml:space="preserve">     </w:t>
            </w:r>
            <w:r w:rsidR="000A1C0E" w:rsidRPr="008A3A7A">
              <w:rPr>
                <w:rFonts w:ascii="Comic Sans MS" w:hAnsi="Comic Sans MS"/>
                <w:sz w:val="18"/>
                <w:szCs w:val="18"/>
              </w:rPr>
              <w:t xml:space="preserve">        Çıkan sayı aynı kalacak.                               </w:t>
            </w:r>
            <w:r w:rsidR="000A1C0E" w:rsidRPr="008A3A7A">
              <w:rPr>
                <w:rFonts w:ascii="Comic Sans MS" w:hAnsi="Comic Sans MS"/>
                <w:sz w:val="24"/>
                <w:szCs w:val="24"/>
              </w:rPr>
              <w:t>-</w:t>
            </w:r>
            <w:r w:rsidR="000A1C0E" w:rsidRPr="008A3A7A">
              <w:rPr>
                <w:rFonts w:ascii="Comic Sans MS" w:hAnsi="Comic Sans MS"/>
                <w:sz w:val="18"/>
                <w:szCs w:val="18"/>
              </w:rPr>
              <w:t xml:space="preserve">       </w:t>
            </w:r>
            <w:r w:rsidR="000A1C0E" w:rsidRPr="008A3A7A">
              <w:rPr>
                <w:rFonts w:ascii="Comic Sans MS" w:hAnsi="Comic Sans MS"/>
                <w:b/>
                <w:sz w:val="24"/>
                <w:szCs w:val="24"/>
              </w:rPr>
              <w:t>20</w:t>
            </w:r>
          </w:p>
          <w:p w:rsidR="000A1C0E" w:rsidRPr="008A3A7A" w:rsidRDefault="0031140B" w:rsidP="000A1C0E">
            <w:pPr>
              <w:pStyle w:val="ListeParagraf"/>
              <w:ind w:left="855"/>
              <w:rPr>
                <w:rFonts w:ascii="Comic Sans MS" w:hAnsi="Comic Sans MS"/>
                <w:b/>
                <w:sz w:val="24"/>
                <w:szCs w:val="24"/>
              </w:rPr>
            </w:pPr>
            <w:r w:rsidRPr="0031140B">
              <w:rPr>
                <w:noProof/>
                <w:lang w:eastAsia="tr-TR"/>
              </w:rPr>
              <w:pict>
                <v:shape id="_x0000_s1046" type="#_x0000_t32" style="position:absolute;left:0;text-align:left;margin-left:299.5pt;margin-top:2.75pt;width:52.5pt;height:0;z-index:251658240" o:connectortype="straight"/>
              </w:pict>
            </w:r>
            <w:r w:rsidRPr="0031140B">
              <w:rPr>
                <w:noProof/>
                <w:lang w:eastAsia="tr-TR"/>
              </w:rPr>
              <w:pict>
                <v:shape id="_x0000_s1045" type="#_x0000_t32" style="position:absolute;left:0;text-align:left;margin-left:39.25pt;margin-top:2.75pt;width:46.5pt;height:0;z-index:251657216" o:connectortype="straight"/>
              </w:pict>
            </w:r>
            <w:r w:rsidR="000A1C0E" w:rsidRPr="008A3A7A">
              <w:rPr>
                <w:rFonts w:ascii="Comic Sans MS" w:hAnsi="Comic Sans MS"/>
                <w:b/>
                <w:sz w:val="24"/>
                <w:szCs w:val="24"/>
              </w:rPr>
              <w:t xml:space="preserve">  305          </w:t>
            </w:r>
            <w:r w:rsidR="000A1C0E" w:rsidRPr="008A3A7A">
              <w:rPr>
                <w:rFonts w:ascii="Comic Sans MS" w:hAnsi="Comic Sans MS"/>
                <w:b/>
                <w:sz w:val="18"/>
                <w:szCs w:val="18"/>
              </w:rPr>
              <w:t>Fark da 15 artar.</w:t>
            </w:r>
            <w:r w:rsidR="000A1C0E" w:rsidRPr="008A3A7A"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320</w:t>
            </w:r>
          </w:p>
        </w:tc>
      </w:tr>
    </w:tbl>
    <w:p w:rsidR="00EF0EEE" w:rsidRDefault="00EF0EEE"/>
    <w:tbl>
      <w:tblPr>
        <w:tblpPr w:leftFromText="141" w:rightFromText="141" w:vertAnchor="text" w:horzAnchor="margin" w:tblpY="152"/>
        <w:tblW w:w="9418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18"/>
      </w:tblGrid>
      <w:tr w:rsidR="000A1C0E" w:rsidRPr="008A3A7A" w:rsidTr="0004707F">
        <w:trPr>
          <w:trHeight w:val="2920"/>
        </w:trPr>
        <w:tc>
          <w:tcPr>
            <w:tcW w:w="9418" w:type="dxa"/>
          </w:tcPr>
          <w:p w:rsidR="000A1C0E" w:rsidRPr="008A3A7A" w:rsidRDefault="000A1C0E" w:rsidP="0004707F"/>
          <w:p w:rsidR="000A1C0E" w:rsidRPr="00EC55D9" w:rsidRDefault="000A1C0E" w:rsidP="00EC55D9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</w:rPr>
            </w:pPr>
            <w:r w:rsidRPr="008A3A7A">
              <w:rPr>
                <w:rFonts w:ascii="Comic Sans MS" w:hAnsi="Comic Sans MS"/>
                <w:b/>
                <w:sz w:val="24"/>
                <w:szCs w:val="24"/>
              </w:rPr>
              <w:t xml:space="preserve">Bir çıkarma işleminde eksilen sayı azalırsa </w:t>
            </w:r>
            <w:r w:rsidR="009025D9" w:rsidRPr="008A3A7A">
              <w:rPr>
                <w:rFonts w:ascii="Comic Sans MS" w:hAnsi="Comic Sans MS"/>
                <w:b/>
                <w:sz w:val="24"/>
                <w:szCs w:val="24"/>
              </w:rPr>
              <w:t>fark, aynı</w:t>
            </w:r>
            <w:r w:rsidRPr="008A3A7A">
              <w:rPr>
                <w:rFonts w:ascii="Comic Sans MS" w:hAnsi="Comic Sans MS"/>
                <w:b/>
                <w:sz w:val="24"/>
                <w:szCs w:val="24"/>
              </w:rPr>
              <w:t xml:space="preserve"> oranda azalır.</w:t>
            </w:r>
          </w:p>
          <w:p w:rsidR="000A1C0E" w:rsidRPr="008A3A7A" w:rsidRDefault="0031140B" w:rsidP="0004707F">
            <w:pPr>
              <w:pStyle w:val="ListeParagraf"/>
              <w:ind w:left="855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072" type="#_x0000_t32" style="position:absolute;left:0;text-align:left;margin-left:76.75pt;margin-top:18pt;width:193.5pt;height:0;z-index:251659264" o:connectortype="straight">
                  <v:stroke endarrow="block"/>
                </v:shape>
              </w:pict>
            </w:r>
            <w:r w:rsidR="000A1C0E" w:rsidRPr="008A3A7A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9025D9" w:rsidRPr="008A3A7A">
              <w:rPr>
                <w:rFonts w:ascii="Comic Sans MS" w:hAnsi="Comic Sans MS"/>
                <w:b/>
                <w:sz w:val="24"/>
                <w:szCs w:val="24"/>
              </w:rPr>
              <w:t>280</w:t>
            </w:r>
            <w:r w:rsidR="000A1C0E" w:rsidRPr="008A3A7A">
              <w:rPr>
                <w:rFonts w:ascii="Comic Sans MS" w:hAnsi="Comic Sans MS"/>
                <w:b/>
                <w:sz w:val="24"/>
                <w:szCs w:val="24"/>
              </w:rPr>
              <w:t xml:space="preserve">         </w:t>
            </w:r>
            <w:r w:rsidR="009025D9" w:rsidRPr="008A3A7A">
              <w:rPr>
                <w:rFonts w:ascii="Comic Sans MS" w:hAnsi="Comic Sans MS"/>
                <w:sz w:val="18"/>
                <w:szCs w:val="18"/>
              </w:rPr>
              <w:t xml:space="preserve">Eksilen sayıyı 20 </w:t>
            </w:r>
            <w:r w:rsidR="000A1C0E" w:rsidRPr="008A3A7A">
              <w:rPr>
                <w:rFonts w:ascii="Comic Sans MS" w:hAnsi="Comic Sans MS"/>
                <w:sz w:val="18"/>
                <w:szCs w:val="18"/>
              </w:rPr>
              <w:t>a</w:t>
            </w:r>
            <w:r w:rsidR="009025D9" w:rsidRPr="008A3A7A">
              <w:rPr>
                <w:rFonts w:ascii="Comic Sans MS" w:hAnsi="Comic Sans MS"/>
                <w:sz w:val="18"/>
                <w:szCs w:val="18"/>
              </w:rPr>
              <w:t>zaltalım.</w:t>
            </w:r>
            <w:r w:rsidR="000A1C0E" w:rsidRPr="008A3A7A">
              <w:rPr>
                <w:rFonts w:ascii="Comic Sans MS" w:hAnsi="Comic Sans MS"/>
                <w:sz w:val="18"/>
                <w:szCs w:val="18"/>
              </w:rPr>
              <w:t xml:space="preserve">                                 </w:t>
            </w:r>
            <w:r w:rsidR="009025D9" w:rsidRPr="008A3A7A">
              <w:rPr>
                <w:rFonts w:ascii="Comic Sans MS" w:hAnsi="Comic Sans MS"/>
                <w:b/>
                <w:sz w:val="24"/>
                <w:szCs w:val="24"/>
              </w:rPr>
              <w:t>260</w:t>
            </w:r>
          </w:p>
          <w:p w:rsidR="000A1C0E" w:rsidRPr="008A3A7A" w:rsidRDefault="0031140B" w:rsidP="0004707F">
            <w:pPr>
              <w:pStyle w:val="ListeParagraf"/>
              <w:ind w:left="855"/>
              <w:rPr>
                <w:rFonts w:ascii="Comic Sans MS" w:hAnsi="Comic Sans MS"/>
                <w:b/>
                <w:sz w:val="24"/>
                <w:szCs w:val="24"/>
              </w:rPr>
            </w:pPr>
            <w:r w:rsidRPr="0031140B">
              <w:rPr>
                <w:noProof/>
                <w:lang w:eastAsia="tr-TR"/>
              </w:rPr>
              <w:pict>
                <v:shape id="_x0000_s1074" type="#_x0000_t32" style="position:absolute;left:0;text-align:left;margin-left:80.5pt;margin-top:42.25pt;width:193.5pt;height:0;z-index:251661312" o:connectortype="straight">
                  <v:stroke endarrow="block"/>
                </v:shape>
              </w:pict>
            </w:r>
            <w:r w:rsidRPr="0031140B">
              <w:rPr>
                <w:noProof/>
                <w:lang w:eastAsia="tr-TR"/>
              </w:rPr>
              <w:pict>
                <v:shape id="_x0000_s1073" type="#_x0000_t32" style="position:absolute;left:0;text-align:left;margin-left:76.75pt;margin-top:17.5pt;width:193.5pt;height:0;z-index:251660288" o:connectortype="straight">
                  <v:stroke endarrow="block"/>
                </v:shape>
              </w:pict>
            </w:r>
            <w:r w:rsidR="000A1C0E" w:rsidRPr="008A3A7A">
              <w:rPr>
                <w:rFonts w:ascii="Comic Sans MS" w:hAnsi="Comic Sans MS"/>
                <w:b/>
                <w:sz w:val="24"/>
                <w:szCs w:val="24"/>
              </w:rPr>
              <w:t xml:space="preserve">-  </w:t>
            </w:r>
            <w:r w:rsidR="009025D9" w:rsidRPr="008A3A7A">
              <w:rPr>
                <w:rFonts w:ascii="Comic Sans MS" w:hAnsi="Comic Sans MS"/>
                <w:b/>
                <w:sz w:val="24"/>
                <w:szCs w:val="24"/>
              </w:rPr>
              <w:t>3</w:t>
            </w:r>
            <w:r w:rsidR="000A1C0E" w:rsidRPr="008A3A7A">
              <w:rPr>
                <w:rFonts w:ascii="Comic Sans MS" w:hAnsi="Comic Sans MS"/>
                <w:b/>
                <w:sz w:val="24"/>
                <w:szCs w:val="24"/>
              </w:rPr>
              <w:t xml:space="preserve">0     </w:t>
            </w:r>
            <w:r w:rsidR="000A1C0E" w:rsidRPr="008A3A7A">
              <w:rPr>
                <w:rFonts w:ascii="Comic Sans MS" w:hAnsi="Comic Sans MS"/>
                <w:sz w:val="18"/>
                <w:szCs w:val="18"/>
              </w:rPr>
              <w:t xml:space="preserve">        Çıkan sayı aynı kalacak.                               </w:t>
            </w:r>
            <w:r w:rsidR="000A1C0E" w:rsidRPr="008A3A7A">
              <w:rPr>
                <w:rFonts w:ascii="Comic Sans MS" w:hAnsi="Comic Sans MS"/>
                <w:sz w:val="24"/>
                <w:szCs w:val="24"/>
              </w:rPr>
              <w:t>-</w:t>
            </w:r>
            <w:r w:rsidR="000A1C0E" w:rsidRPr="008A3A7A">
              <w:rPr>
                <w:rFonts w:ascii="Comic Sans MS" w:hAnsi="Comic Sans MS"/>
                <w:sz w:val="18"/>
                <w:szCs w:val="18"/>
              </w:rPr>
              <w:t xml:space="preserve">       </w:t>
            </w:r>
            <w:r w:rsidR="009025D9" w:rsidRPr="008A3A7A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9025D9" w:rsidRPr="008A3A7A">
              <w:rPr>
                <w:rFonts w:ascii="Comic Sans MS" w:hAnsi="Comic Sans MS"/>
                <w:b/>
                <w:sz w:val="24"/>
                <w:szCs w:val="24"/>
              </w:rPr>
              <w:t>3</w:t>
            </w:r>
            <w:r w:rsidR="000A1C0E" w:rsidRPr="008A3A7A">
              <w:rPr>
                <w:rFonts w:ascii="Comic Sans MS" w:hAnsi="Comic Sans MS"/>
                <w:b/>
                <w:sz w:val="24"/>
                <w:szCs w:val="24"/>
              </w:rPr>
              <w:t>0</w:t>
            </w:r>
          </w:p>
          <w:p w:rsidR="000A1C0E" w:rsidRPr="008A3A7A" w:rsidRDefault="0031140B" w:rsidP="0004707F">
            <w:r>
              <w:rPr>
                <w:noProof/>
                <w:lang w:eastAsia="tr-TR"/>
              </w:rPr>
              <w:pict>
                <v:shape id="_x0000_s1076" type="#_x0000_t32" style="position:absolute;margin-left:299.5pt;margin-top:2.75pt;width:52.5pt;height:0;z-index:251663360" o:connectortype="straight"/>
              </w:pict>
            </w:r>
            <w:r>
              <w:rPr>
                <w:noProof/>
                <w:lang w:eastAsia="tr-TR"/>
              </w:rPr>
              <w:pict>
                <v:shape id="_x0000_s1075" type="#_x0000_t32" style="position:absolute;margin-left:39.25pt;margin-top:2.75pt;width:46.5pt;height:0;z-index:251662336" o:connectortype="straight"/>
              </w:pict>
            </w:r>
            <w:r w:rsidR="000A1C0E" w:rsidRPr="008A3A7A">
              <w:rPr>
                <w:rFonts w:ascii="Comic Sans MS" w:hAnsi="Comic Sans MS"/>
                <w:b/>
                <w:sz w:val="24"/>
                <w:szCs w:val="24"/>
              </w:rPr>
              <w:t xml:space="preserve">          </w:t>
            </w:r>
            <w:r w:rsidR="009025D9" w:rsidRPr="008A3A7A">
              <w:rPr>
                <w:rFonts w:ascii="Comic Sans MS" w:hAnsi="Comic Sans MS"/>
                <w:b/>
                <w:sz w:val="24"/>
                <w:szCs w:val="24"/>
              </w:rPr>
              <w:t>250</w:t>
            </w:r>
            <w:r w:rsidR="000A1C0E" w:rsidRPr="008A3A7A">
              <w:rPr>
                <w:rFonts w:ascii="Comic Sans MS" w:hAnsi="Comic Sans MS"/>
                <w:b/>
                <w:sz w:val="24"/>
                <w:szCs w:val="24"/>
              </w:rPr>
              <w:t xml:space="preserve">          </w:t>
            </w:r>
            <w:r w:rsidR="000A1C0E" w:rsidRPr="008A3A7A">
              <w:rPr>
                <w:rFonts w:ascii="Comic Sans MS" w:hAnsi="Comic Sans MS"/>
                <w:b/>
                <w:sz w:val="18"/>
                <w:szCs w:val="18"/>
              </w:rPr>
              <w:t>F</w:t>
            </w:r>
            <w:r w:rsidR="009025D9" w:rsidRPr="008A3A7A">
              <w:rPr>
                <w:rFonts w:ascii="Comic Sans MS" w:hAnsi="Comic Sans MS"/>
                <w:b/>
                <w:sz w:val="18"/>
                <w:szCs w:val="18"/>
              </w:rPr>
              <w:t>ark da 20 azalır</w:t>
            </w:r>
            <w:r w:rsidR="000A1C0E" w:rsidRPr="008A3A7A">
              <w:rPr>
                <w:rFonts w:ascii="Comic Sans MS" w:hAnsi="Comic Sans MS"/>
                <w:b/>
                <w:sz w:val="18"/>
                <w:szCs w:val="18"/>
              </w:rPr>
              <w:t>.</w:t>
            </w:r>
            <w:r w:rsidR="000A1C0E" w:rsidRPr="008A3A7A"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</w:t>
            </w:r>
            <w:r w:rsidR="009025D9" w:rsidRPr="008A3A7A">
              <w:rPr>
                <w:rFonts w:ascii="Comic Sans MS" w:hAnsi="Comic Sans MS"/>
                <w:b/>
                <w:sz w:val="24"/>
                <w:szCs w:val="24"/>
              </w:rPr>
              <w:t>230</w:t>
            </w:r>
          </w:p>
        </w:tc>
      </w:tr>
    </w:tbl>
    <w:p w:rsidR="009025D9" w:rsidRDefault="009025D9"/>
    <w:tbl>
      <w:tblPr>
        <w:tblW w:w="9666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66"/>
      </w:tblGrid>
      <w:tr w:rsidR="009025D9" w:rsidRPr="008A3A7A" w:rsidTr="0004707F">
        <w:trPr>
          <w:trHeight w:val="2911"/>
        </w:trPr>
        <w:tc>
          <w:tcPr>
            <w:tcW w:w="9666" w:type="dxa"/>
          </w:tcPr>
          <w:p w:rsidR="009025D9" w:rsidRPr="008A3A7A" w:rsidRDefault="009025D9" w:rsidP="009025D9">
            <w:r w:rsidRPr="008A3A7A">
              <w:t xml:space="preserve">   </w:t>
            </w:r>
          </w:p>
          <w:p w:rsidR="009025D9" w:rsidRPr="00EC55D9" w:rsidRDefault="009025D9" w:rsidP="00EC55D9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</w:rPr>
            </w:pPr>
            <w:r w:rsidRPr="008A3A7A">
              <w:rPr>
                <w:rFonts w:ascii="Comic Sans MS" w:hAnsi="Comic Sans MS"/>
                <w:b/>
                <w:sz w:val="24"/>
                <w:szCs w:val="24"/>
              </w:rPr>
              <w:t>Bir çıkarma işleminde çıkan sayı azalırsa fark,aynı oranda artar.</w:t>
            </w:r>
          </w:p>
          <w:p w:rsidR="009025D9" w:rsidRPr="008A3A7A" w:rsidRDefault="0031140B" w:rsidP="009025D9">
            <w:pPr>
              <w:pStyle w:val="ListeParagraf"/>
              <w:ind w:left="855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082" type="#_x0000_t32" style="position:absolute;left:0;text-align:left;margin-left:76.75pt;margin-top:18pt;width:193.5pt;height:0;z-index:251664384" o:connectortype="straight">
                  <v:stroke endarrow="block"/>
                </v:shape>
              </w:pict>
            </w:r>
            <w:r w:rsidR="009025D9" w:rsidRPr="008A3A7A">
              <w:rPr>
                <w:rFonts w:ascii="Comic Sans MS" w:hAnsi="Comic Sans MS"/>
                <w:b/>
                <w:sz w:val="24"/>
                <w:szCs w:val="24"/>
              </w:rPr>
              <w:t xml:space="preserve">  380         </w:t>
            </w:r>
            <w:r w:rsidR="009025D9" w:rsidRPr="008A3A7A">
              <w:rPr>
                <w:rFonts w:ascii="Comic Sans MS" w:hAnsi="Comic Sans MS"/>
                <w:sz w:val="18"/>
                <w:szCs w:val="18"/>
              </w:rPr>
              <w:t xml:space="preserve">Eksilen sayıyı aynı kalacak.                               </w:t>
            </w:r>
            <w:r w:rsidR="009025D9" w:rsidRPr="008A3A7A">
              <w:rPr>
                <w:rFonts w:ascii="Comic Sans MS" w:hAnsi="Comic Sans MS"/>
                <w:b/>
                <w:sz w:val="24"/>
                <w:szCs w:val="24"/>
              </w:rPr>
              <w:t>380</w:t>
            </w:r>
          </w:p>
          <w:p w:rsidR="009025D9" w:rsidRPr="008A3A7A" w:rsidRDefault="0031140B" w:rsidP="009025D9">
            <w:pPr>
              <w:pStyle w:val="ListeParagraf"/>
              <w:ind w:left="855"/>
              <w:rPr>
                <w:rFonts w:ascii="Comic Sans MS" w:hAnsi="Comic Sans MS"/>
                <w:b/>
                <w:sz w:val="24"/>
                <w:szCs w:val="24"/>
              </w:rPr>
            </w:pPr>
            <w:r w:rsidRPr="0031140B">
              <w:rPr>
                <w:noProof/>
                <w:lang w:eastAsia="tr-TR"/>
              </w:rPr>
              <w:pict>
                <v:shape id="_x0000_s1084" type="#_x0000_t32" style="position:absolute;left:0;text-align:left;margin-left:80.5pt;margin-top:42.25pt;width:193.5pt;height:0;z-index:251666432" o:connectortype="straight">
                  <v:stroke endarrow="block"/>
                </v:shape>
              </w:pict>
            </w:r>
            <w:r w:rsidRPr="0031140B">
              <w:rPr>
                <w:noProof/>
                <w:lang w:eastAsia="tr-TR"/>
              </w:rPr>
              <w:pict>
                <v:shape id="_x0000_s1083" type="#_x0000_t32" style="position:absolute;left:0;text-align:left;margin-left:76.75pt;margin-top:17.5pt;width:193.5pt;height:0;z-index:251665408" o:connectortype="straight">
                  <v:stroke endarrow="block"/>
                </v:shape>
              </w:pict>
            </w:r>
            <w:r w:rsidR="009025D9" w:rsidRPr="008A3A7A">
              <w:rPr>
                <w:rFonts w:ascii="Comic Sans MS" w:hAnsi="Comic Sans MS"/>
                <w:b/>
                <w:sz w:val="24"/>
                <w:szCs w:val="24"/>
              </w:rPr>
              <w:t xml:space="preserve">- 120     </w:t>
            </w:r>
            <w:r w:rsidR="009025D9" w:rsidRPr="008A3A7A">
              <w:rPr>
                <w:rFonts w:ascii="Comic Sans MS" w:hAnsi="Comic Sans MS"/>
                <w:sz w:val="18"/>
                <w:szCs w:val="18"/>
              </w:rPr>
              <w:t xml:space="preserve">        Çıkan sayıyı 20   azaltalım.                         </w:t>
            </w:r>
            <w:r w:rsidR="009025D9" w:rsidRPr="008A3A7A">
              <w:rPr>
                <w:rFonts w:ascii="Comic Sans MS" w:hAnsi="Comic Sans MS"/>
                <w:sz w:val="24"/>
                <w:szCs w:val="24"/>
              </w:rPr>
              <w:t>-</w:t>
            </w:r>
            <w:r w:rsidR="009025D9" w:rsidRPr="008A3A7A">
              <w:rPr>
                <w:rFonts w:ascii="Comic Sans MS" w:hAnsi="Comic Sans MS"/>
                <w:sz w:val="18"/>
                <w:szCs w:val="18"/>
              </w:rPr>
              <w:t xml:space="preserve">   </w:t>
            </w:r>
            <w:r w:rsidR="009025D9" w:rsidRPr="008A3A7A">
              <w:rPr>
                <w:rFonts w:ascii="Comic Sans MS" w:hAnsi="Comic Sans MS"/>
                <w:b/>
                <w:sz w:val="24"/>
                <w:szCs w:val="24"/>
              </w:rPr>
              <w:t>100</w:t>
            </w:r>
          </w:p>
          <w:p w:rsidR="009025D9" w:rsidRPr="008A3A7A" w:rsidRDefault="0031140B" w:rsidP="009025D9">
            <w:r>
              <w:rPr>
                <w:noProof/>
                <w:lang w:eastAsia="tr-TR"/>
              </w:rPr>
              <w:pict>
                <v:shape id="_x0000_s1086" type="#_x0000_t32" style="position:absolute;margin-left:299.5pt;margin-top:2.75pt;width:52.5pt;height:0;z-index:251668480" o:connectortype="straight"/>
              </w:pict>
            </w:r>
            <w:r>
              <w:rPr>
                <w:noProof/>
                <w:lang w:eastAsia="tr-TR"/>
              </w:rPr>
              <w:pict>
                <v:shape id="_x0000_s1085" type="#_x0000_t32" style="position:absolute;margin-left:39.25pt;margin-top:2.75pt;width:46.5pt;height:0;z-index:251667456" o:connectortype="straight"/>
              </w:pict>
            </w:r>
            <w:r w:rsidR="009025D9" w:rsidRPr="008A3A7A">
              <w:rPr>
                <w:rFonts w:ascii="Comic Sans MS" w:hAnsi="Comic Sans MS"/>
                <w:b/>
                <w:sz w:val="24"/>
                <w:szCs w:val="24"/>
              </w:rPr>
              <w:t xml:space="preserve">          260          </w:t>
            </w:r>
            <w:r w:rsidR="009025D9" w:rsidRPr="008A3A7A">
              <w:rPr>
                <w:rFonts w:ascii="Comic Sans MS" w:hAnsi="Comic Sans MS"/>
                <w:b/>
                <w:sz w:val="18"/>
                <w:szCs w:val="18"/>
              </w:rPr>
              <w:t>Fark da  20 artar.</w:t>
            </w:r>
            <w:r w:rsidR="009025D9" w:rsidRPr="008A3A7A">
              <w:rPr>
                <w:rFonts w:ascii="Comic Sans MS" w:hAnsi="Comic Sans MS"/>
                <w:b/>
                <w:sz w:val="24"/>
                <w:szCs w:val="24"/>
              </w:rPr>
              <w:t xml:space="preserve">                    180</w:t>
            </w:r>
          </w:p>
          <w:p w:rsidR="009025D9" w:rsidRPr="008A3A7A" w:rsidRDefault="009025D9" w:rsidP="009025D9">
            <w:r w:rsidRPr="008A3A7A">
              <w:t xml:space="preserve"> </w:t>
            </w:r>
          </w:p>
        </w:tc>
      </w:tr>
    </w:tbl>
    <w:tbl>
      <w:tblPr>
        <w:tblpPr w:leftFromText="141" w:rightFromText="141" w:vertAnchor="text" w:horzAnchor="margin" w:tblpY="383"/>
        <w:tblW w:w="9474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74"/>
      </w:tblGrid>
      <w:tr w:rsidR="0004707F" w:rsidRPr="008A3A7A" w:rsidTr="0004707F">
        <w:trPr>
          <w:trHeight w:val="2918"/>
        </w:trPr>
        <w:tc>
          <w:tcPr>
            <w:tcW w:w="9474" w:type="dxa"/>
            <w:tcBorders>
              <w:bottom w:val="dashDotStroked" w:sz="24" w:space="0" w:color="auto"/>
            </w:tcBorders>
          </w:tcPr>
          <w:p w:rsidR="0004707F" w:rsidRPr="008A3A7A" w:rsidRDefault="0004707F" w:rsidP="0004707F"/>
          <w:p w:rsidR="0004707F" w:rsidRPr="00EC55D9" w:rsidRDefault="0004707F" w:rsidP="00EC55D9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</w:rPr>
            </w:pPr>
            <w:r w:rsidRPr="008A3A7A">
              <w:rPr>
                <w:rFonts w:ascii="Comic Sans MS" w:hAnsi="Comic Sans MS"/>
                <w:b/>
                <w:sz w:val="24"/>
                <w:szCs w:val="24"/>
              </w:rPr>
              <w:t xml:space="preserve">Bir çıkarma işleminde çıkan sayı artarsa </w:t>
            </w:r>
            <w:r w:rsidR="00EC55D9" w:rsidRPr="008A3A7A">
              <w:rPr>
                <w:rFonts w:ascii="Comic Sans MS" w:hAnsi="Comic Sans MS"/>
                <w:b/>
                <w:sz w:val="24"/>
                <w:szCs w:val="24"/>
              </w:rPr>
              <w:t>fark, aynı</w:t>
            </w:r>
            <w:r w:rsidRPr="008A3A7A">
              <w:rPr>
                <w:rFonts w:ascii="Comic Sans MS" w:hAnsi="Comic Sans MS"/>
                <w:b/>
                <w:sz w:val="24"/>
                <w:szCs w:val="24"/>
              </w:rPr>
              <w:t xml:space="preserve"> oranda azalır.</w:t>
            </w:r>
          </w:p>
          <w:p w:rsidR="0004707F" w:rsidRPr="008A3A7A" w:rsidRDefault="0031140B" w:rsidP="0004707F">
            <w:pPr>
              <w:pStyle w:val="ListeParagraf"/>
              <w:ind w:left="855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112" type="#_x0000_t32" style="position:absolute;left:0;text-align:left;margin-left:76.75pt;margin-top:18pt;width:193.5pt;height:0;z-index:251669504" o:connectortype="straight">
                  <v:stroke endarrow="block"/>
                </v:shape>
              </w:pict>
            </w:r>
            <w:r w:rsidR="0004707F" w:rsidRPr="008A3A7A">
              <w:rPr>
                <w:rFonts w:ascii="Comic Sans MS" w:hAnsi="Comic Sans MS"/>
                <w:b/>
                <w:sz w:val="24"/>
                <w:szCs w:val="24"/>
              </w:rPr>
              <w:t xml:space="preserve">  380        </w:t>
            </w:r>
            <w:r w:rsidR="0004707F" w:rsidRPr="008A3A7A">
              <w:rPr>
                <w:rFonts w:ascii="Comic Sans MS" w:hAnsi="Comic Sans MS"/>
                <w:sz w:val="18"/>
                <w:szCs w:val="18"/>
              </w:rPr>
              <w:t xml:space="preserve">Eksilen sayıyı 15 artıralım.                                 </w:t>
            </w:r>
            <w:r w:rsidR="0004707F" w:rsidRPr="008A3A7A">
              <w:rPr>
                <w:rFonts w:ascii="Comic Sans MS" w:hAnsi="Comic Sans MS"/>
                <w:b/>
                <w:sz w:val="24"/>
                <w:szCs w:val="24"/>
              </w:rPr>
              <w:t>380</w:t>
            </w:r>
          </w:p>
          <w:p w:rsidR="0004707F" w:rsidRPr="008A3A7A" w:rsidRDefault="0031140B" w:rsidP="0004707F">
            <w:pPr>
              <w:pStyle w:val="ListeParagraf"/>
              <w:ind w:left="855"/>
              <w:rPr>
                <w:rFonts w:ascii="Comic Sans MS" w:hAnsi="Comic Sans MS"/>
                <w:sz w:val="24"/>
                <w:szCs w:val="24"/>
              </w:rPr>
            </w:pPr>
            <w:r w:rsidRPr="0031140B">
              <w:rPr>
                <w:noProof/>
                <w:lang w:eastAsia="tr-TR"/>
              </w:rPr>
              <w:pict>
                <v:shape id="_x0000_s1114" type="#_x0000_t32" style="position:absolute;left:0;text-align:left;margin-left:80.5pt;margin-top:42.25pt;width:193.5pt;height:0;z-index:251671552" o:connectortype="straight">
                  <v:stroke endarrow="block"/>
                </v:shape>
              </w:pict>
            </w:r>
            <w:r w:rsidRPr="0031140B">
              <w:rPr>
                <w:noProof/>
                <w:lang w:eastAsia="tr-TR"/>
              </w:rPr>
              <w:pict>
                <v:shape id="_x0000_s1113" type="#_x0000_t32" style="position:absolute;left:0;text-align:left;margin-left:76.75pt;margin-top:17.5pt;width:193.5pt;height:0;z-index:251670528" o:connectortype="straight">
                  <v:stroke endarrow="block"/>
                </v:shape>
              </w:pict>
            </w:r>
            <w:r w:rsidR="0004707F" w:rsidRPr="008A3A7A">
              <w:rPr>
                <w:rFonts w:ascii="Comic Sans MS" w:hAnsi="Comic Sans MS"/>
                <w:b/>
                <w:sz w:val="24"/>
                <w:szCs w:val="24"/>
              </w:rPr>
              <w:t xml:space="preserve">- 140     </w:t>
            </w:r>
            <w:r w:rsidR="0004707F" w:rsidRPr="008A3A7A">
              <w:rPr>
                <w:rFonts w:ascii="Comic Sans MS" w:hAnsi="Comic Sans MS"/>
                <w:sz w:val="18"/>
                <w:szCs w:val="18"/>
              </w:rPr>
              <w:t xml:space="preserve">        Çıkan sayıyı 20 artırıalım.                           </w:t>
            </w:r>
            <w:r w:rsidR="0004707F" w:rsidRPr="008A3A7A">
              <w:rPr>
                <w:rFonts w:ascii="Comic Sans MS" w:hAnsi="Comic Sans MS"/>
                <w:sz w:val="24"/>
                <w:szCs w:val="24"/>
              </w:rPr>
              <w:t>–</w:t>
            </w:r>
            <w:r w:rsidR="0004707F" w:rsidRPr="008A3A7A"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="0004707F" w:rsidRPr="008A3A7A">
              <w:rPr>
                <w:rFonts w:ascii="Comic Sans MS" w:hAnsi="Comic Sans MS"/>
                <w:b/>
                <w:sz w:val="24"/>
                <w:szCs w:val="24"/>
              </w:rPr>
              <w:t>160</w:t>
            </w:r>
          </w:p>
          <w:p w:rsidR="0004707F" w:rsidRPr="008A3A7A" w:rsidRDefault="0031140B" w:rsidP="0004707F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1140B">
              <w:rPr>
                <w:noProof/>
                <w:lang w:eastAsia="tr-TR"/>
              </w:rPr>
              <w:pict>
                <v:shape id="_x0000_s1116" type="#_x0000_t32" style="position:absolute;margin-left:299.5pt;margin-top:2.75pt;width:52.5pt;height:0;z-index:251673600" o:connectortype="straight"/>
              </w:pict>
            </w:r>
            <w:r w:rsidRPr="0031140B">
              <w:rPr>
                <w:noProof/>
                <w:lang w:eastAsia="tr-TR"/>
              </w:rPr>
              <w:pict>
                <v:shape id="_x0000_s1115" type="#_x0000_t32" style="position:absolute;margin-left:39.25pt;margin-top:2.75pt;width:46.5pt;height:0;z-index:251672576" o:connectortype="straight"/>
              </w:pict>
            </w:r>
            <w:r w:rsidR="0004707F" w:rsidRPr="008A3A7A">
              <w:rPr>
                <w:rFonts w:ascii="Comic Sans MS" w:hAnsi="Comic Sans MS"/>
                <w:b/>
                <w:sz w:val="24"/>
                <w:szCs w:val="24"/>
              </w:rPr>
              <w:t xml:space="preserve">          240          </w:t>
            </w:r>
            <w:r w:rsidR="0004707F" w:rsidRPr="008A3A7A">
              <w:rPr>
                <w:rFonts w:ascii="Comic Sans MS" w:hAnsi="Comic Sans MS"/>
                <w:b/>
                <w:sz w:val="18"/>
                <w:szCs w:val="18"/>
              </w:rPr>
              <w:t>Fark da 20 artar.</w:t>
            </w:r>
            <w:r w:rsidR="0004707F" w:rsidRPr="008A3A7A">
              <w:rPr>
                <w:rFonts w:ascii="Comic Sans MS" w:hAnsi="Comic Sans MS"/>
                <w:b/>
                <w:sz w:val="24"/>
                <w:szCs w:val="24"/>
              </w:rPr>
              <w:t xml:space="preserve">                     240</w:t>
            </w:r>
          </w:p>
        </w:tc>
      </w:tr>
    </w:tbl>
    <w:p w:rsidR="0004707F" w:rsidRDefault="0004707F" w:rsidP="000A1C0E"/>
    <w:sectPr w:rsidR="0004707F" w:rsidSect="00B20B2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5D7" w:rsidRDefault="003915D7" w:rsidP="0004707F">
      <w:pPr>
        <w:spacing w:after="0" w:line="240" w:lineRule="auto"/>
      </w:pPr>
      <w:r>
        <w:separator/>
      </w:r>
    </w:p>
  </w:endnote>
  <w:endnote w:type="continuationSeparator" w:id="0">
    <w:p w:rsidR="003915D7" w:rsidRDefault="003915D7" w:rsidP="00047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07F" w:rsidRPr="0004707F" w:rsidRDefault="0004707F" w:rsidP="0004707F">
    <w:pPr>
      <w:pStyle w:val="Altbilgi"/>
      <w:jc w:val="right"/>
      <w:rPr>
        <w:rFonts w:ascii="Comic Sans MS" w:hAnsi="Comic Sans MS"/>
        <w:b/>
      </w:rPr>
    </w:pPr>
    <w:r w:rsidRPr="0004707F">
      <w:rPr>
        <w:rFonts w:ascii="Comic Sans MS" w:hAnsi="Comic Sans MS"/>
        <w:b/>
      </w:rPr>
      <w:t>Zeynep YILMAZ GÜLEK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5D7" w:rsidRDefault="003915D7" w:rsidP="0004707F">
      <w:pPr>
        <w:spacing w:after="0" w:line="240" w:lineRule="auto"/>
      </w:pPr>
      <w:r>
        <w:separator/>
      </w:r>
    </w:p>
  </w:footnote>
  <w:footnote w:type="continuationSeparator" w:id="0">
    <w:p w:rsidR="003915D7" w:rsidRDefault="003915D7" w:rsidP="00047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C47CC"/>
    <w:multiLevelType w:val="hybridMultilevel"/>
    <w:tmpl w:val="D9CAB3EE"/>
    <w:lvl w:ilvl="0" w:tplc="041F000D">
      <w:start w:val="1"/>
      <w:numFmt w:val="bullet"/>
      <w:lvlText w:val=""/>
      <w:lvlJc w:val="left"/>
      <w:pPr>
        <w:ind w:left="85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30B6"/>
    <w:rsid w:val="0004707F"/>
    <w:rsid w:val="000478E8"/>
    <w:rsid w:val="000A1C0E"/>
    <w:rsid w:val="00200BD0"/>
    <w:rsid w:val="00214666"/>
    <w:rsid w:val="002C0E65"/>
    <w:rsid w:val="0031140B"/>
    <w:rsid w:val="0031234C"/>
    <w:rsid w:val="003915D7"/>
    <w:rsid w:val="003A30B6"/>
    <w:rsid w:val="003C0019"/>
    <w:rsid w:val="004C77FD"/>
    <w:rsid w:val="005558E5"/>
    <w:rsid w:val="00702ADC"/>
    <w:rsid w:val="007D7CBA"/>
    <w:rsid w:val="008A3A7A"/>
    <w:rsid w:val="009025D9"/>
    <w:rsid w:val="00B20B23"/>
    <w:rsid w:val="00B42C68"/>
    <w:rsid w:val="00B86AB0"/>
    <w:rsid w:val="00BF4062"/>
    <w:rsid w:val="00C006FE"/>
    <w:rsid w:val="00E87B16"/>
    <w:rsid w:val="00EC55D9"/>
    <w:rsid w:val="00EF0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1" type="connector" idref="#_x0000_s1045"/>
        <o:r id="V:Rule22" type="connector" idref="#_x0000_s1046"/>
        <o:r id="V:Rule23" type="connector" idref="#_x0000_s1072"/>
        <o:r id="V:Rule24" type="connector" idref="#_x0000_s1083"/>
        <o:r id="V:Rule25" type="connector" idref="#_x0000_s1043"/>
        <o:r id="V:Rule26" type="connector" idref="#_x0000_s1076"/>
        <o:r id="V:Rule27" type="connector" idref="#_x0000_s1112"/>
        <o:r id="V:Rule28" type="connector" idref="#_x0000_s1085"/>
        <o:r id="V:Rule29" type="connector" idref="#_x0000_s1113"/>
        <o:r id="V:Rule30" type="connector" idref="#_x0000_s1115"/>
        <o:r id="V:Rule31" type="connector" idref="#_x0000_s1086"/>
        <o:r id="V:Rule32" type="connector" idref="#_x0000_s1041"/>
        <o:r id="V:Rule33" type="connector" idref="#_x0000_s1082"/>
        <o:r id="V:Rule34" type="connector" idref="#_x0000_s1042"/>
        <o:r id="V:Rule35" type="connector" idref="#_x0000_s1073"/>
        <o:r id="V:Rule36" type="connector" idref="#_x0000_s1075"/>
        <o:r id="V:Rule37" type="connector" idref="#_x0000_s1084"/>
        <o:r id="V:Rule38" type="connector" idref="#_x0000_s1116"/>
        <o:r id="V:Rule39" type="connector" idref="#_x0000_s1114"/>
        <o:r id="V:Rule40" type="connector" idref="#_x0000_s10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B2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2A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0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001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F0EE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47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4707F"/>
  </w:style>
  <w:style w:type="paragraph" w:styleId="Altbilgi">
    <w:name w:val="footer"/>
    <w:basedOn w:val="Normal"/>
    <w:link w:val="AltbilgiChar"/>
    <w:uiPriority w:val="99"/>
    <w:semiHidden/>
    <w:unhideWhenUsed/>
    <w:rsid w:val="00047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4707F"/>
  </w:style>
  <w:style w:type="character" w:styleId="Kpr">
    <w:name w:val="Hyperlink"/>
    <w:basedOn w:val="VarsaylanParagrafYazTipi"/>
    <w:uiPriority w:val="99"/>
    <w:unhideWhenUsed/>
    <w:rsid w:val="00200B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\Desktop\Eksilen%20&#199;&#305;kan%20ve%20Fark%20Aras&#305;ndaki%20&#304;li&#351;ki%20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28A5EC-769A-4B6B-84C1-7DF4A27BE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Eksilen Çıkan ve Fark Arasındaki İlişki </Template>
  <TotalTime>3</TotalTime>
  <Pages>4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2016-12-16T23:56:00Z</cp:lastPrinted>
  <dcterms:created xsi:type="dcterms:W3CDTF">2016-12-16T23:58:00Z</dcterms:created>
  <dcterms:modified xsi:type="dcterms:W3CDTF">2016-12-19T06:11:00Z</dcterms:modified>
  <cp:category>www.sorubak.com</cp:category>
</cp:coreProperties>
</file>