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47" w:rsidRPr="00DE2A88" w:rsidRDefault="00B933CC" w:rsidP="00C56A1F">
      <w:pPr>
        <w:spacing w:line="360" w:lineRule="auto"/>
        <w:jc w:val="center"/>
        <w:rPr>
          <w:rFonts w:ascii="ALFABET98" w:hAnsi="ALFABET98"/>
          <w:noProof/>
          <w:spacing w:val="10"/>
          <w:lang w:eastAsia="tr-TR"/>
        </w:rPr>
      </w:pPr>
      <w:r>
        <w:rPr>
          <w:rFonts w:ascii="ALFABET98" w:hAnsi="ALFABET98"/>
          <w:noProof/>
          <w:color w:val="00B050"/>
          <w:spacing w:val="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1pt;margin-top:-28.4pt;width:132.05pt;height:30pt;z-index:251658240;mso-width-relative:margin;mso-height-relative:margin" filled="f" stroked="f">
            <v:textbox>
              <w:txbxContent>
                <w:p w:rsidR="00B933CC" w:rsidRDefault="00B933CC" w:rsidP="00B933C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178FE" w:rsidRPr="00DE2A88">
        <w:rPr>
          <w:rFonts w:ascii="ALFABET98" w:hAnsi="ALFABET98"/>
          <w:noProof/>
          <w:color w:val="00B050"/>
          <w:spacing w:val="10"/>
          <w:lang w:eastAsia="tr-TR"/>
        </w:rPr>
        <w:t xml:space="preserve">Adı Soyadı: </w:t>
      </w:r>
      <w:r w:rsidR="00A178FE" w:rsidRPr="00DE2A88">
        <w:rPr>
          <w:rFonts w:ascii="Times New Roman" w:hAnsi="Times New Roman" w:cs="Times New Roman"/>
          <w:noProof/>
          <w:color w:val="00B050"/>
          <w:spacing w:val="10"/>
          <w:lang w:eastAsia="tr-TR"/>
        </w:rPr>
        <w:t>…………</w:t>
      </w:r>
      <w:r w:rsidR="00DE2A88" w:rsidRPr="00DE2A88">
        <w:rPr>
          <w:rFonts w:ascii="Times New Roman" w:hAnsi="Times New Roman" w:cs="Times New Roman"/>
          <w:noProof/>
          <w:color w:val="00B050"/>
          <w:spacing w:val="10"/>
          <w:lang w:eastAsia="tr-TR"/>
        </w:rPr>
        <w:t>……</w:t>
      </w:r>
      <w:r w:rsidR="00984D47" w:rsidRPr="00DE2A88">
        <w:rPr>
          <w:rFonts w:ascii="ALFABET98" w:hAnsi="ALFABET98"/>
          <w:noProof/>
          <w:color w:val="00B050"/>
          <w:spacing w:val="10"/>
          <w:lang w:eastAsia="tr-TR"/>
        </w:rPr>
        <w:t>.</w:t>
      </w:r>
      <w:r w:rsidR="00A178FE" w:rsidRPr="00DE2A88">
        <w:rPr>
          <w:rFonts w:ascii="Times New Roman" w:hAnsi="Times New Roman" w:cs="Times New Roman"/>
          <w:noProof/>
          <w:color w:val="00B050"/>
          <w:spacing w:val="10"/>
          <w:lang w:eastAsia="tr-TR"/>
        </w:rPr>
        <w:t>…</w:t>
      </w:r>
      <w:r w:rsidR="00984D47" w:rsidRPr="00C56A1F">
        <w:rPr>
          <w:rFonts w:ascii="ALFABET98" w:hAnsi="ALFABET98"/>
          <w:b/>
          <w:noProof/>
          <w:color w:val="00B0F0"/>
          <w:spacing w:val="10"/>
          <w:lang w:eastAsia="tr-TR"/>
        </w:rPr>
        <w:t>Cuma Hikayesi</w:t>
      </w:r>
      <w:r w:rsidR="000F7973" w:rsidRPr="00DE2A88">
        <w:rPr>
          <w:rFonts w:ascii="ALFABET98" w:hAnsi="ALFABET98"/>
          <w:noProof/>
          <w:color w:val="FF0000"/>
          <w:spacing w:val="10"/>
          <w:lang w:eastAsia="tr-TR"/>
        </w:rPr>
        <w:tab/>
      </w:r>
      <w:r w:rsidR="000F7973" w:rsidRPr="00DE2A88">
        <w:rPr>
          <w:rFonts w:ascii="ALFABET98" w:hAnsi="ALFABET98"/>
          <w:noProof/>
          <w:color w:val="FF0000"/>
          <w:spacing w:val="10"/>
          <w:lang w:eastAsia="tr-TR"/>
        </w:rPr>
        <w:tab/>
      </w:r>
      <w:r w:rsidR="00984D47" w:rsidRPr="00DE2A88">
        <w:rPr>
          <w:rFonts w:ascii="ALFABET98" w:hAnsi="ALFABET98"/>
          <w:noProof/>
          <w:color w:val="984806" w:themeColor="accent6" w:themeShade="80"/>
          <w:spacing w:val="10"/>
          <w:lang w:eastAsia="tr-TR"/>
        </w:rPr>
        <w:t xml:space="preserve">Tarih: </w:t>
      </w:r>
      <w:r w:rsidR="00984D47" w:rsidRPr="00DE2A88">
        <w:rPr>
          <w:rFonts w:ascii="Times New Roman" w:hAnsi="Times New Roman" w:cs="Times New Roman"/>
          <w:noProof/>
          <w:color w:val="984806" w:themeColor="accent6" w:themeShade="80"/>
          <w:spacing w:val="10"/>
          <w:lang w:eastAsia="tr-TR"/>
        </w:rPr>
        <w:t>……………………</w:t>
      </w:r>
    </w:p>
    <w:p w:rsidR="00054DD6" w:rsidRDefault="00292BE8" w:rsidP="00292BE8">
      <w:pPr>
        <w:tabs>
          <w:tab w:val="left" w:pos="7875"/>
        </w:tabs>
        <w:spacing w:line="240" w:lineRule="auto"/>
        <w:jc w:val="center"/>
        <w:rPr>
          <w:noProof/>
          <w:lang w:eastAsia="tr-TR"/>
        </w:rPr>
      </w:pPr>
      <w:r>
        <w:rPr>
          <w:rFonts w:ascii="ALFABET98" w:hAnsi="ALFABET98"/>
          <w:b/>
          <w:noProof/>
          <w:color w:val="0070C0"/>
          <w:spacing w:val="10"/>
          <w:sz w:val="36"/>
          <w:lang w:eastAsia="tr-TR"/>
        </w:rPr>
        <w:t>Uçan İlk İnsan</w:t>
      </w:r>
    </w:p>
    <w:p w:rsidR="00615F05" w:rsidRDefault="00615F05" w:rsidP="00DE6973">
      <w:pPr>
        <w:tabs>
          <w:tab w:val="left" w:pos="7875"/>
        </w:tabs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81750" cy="279803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9685" cy="280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F05" w:rsidRDefault="00615F05" w:rsidP="00DE6973">
      <w:pPr>
        <w:tabs>
          <w:tab w:val="left" w:pos="7875"/>
        </w:tabs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24625" cy="188954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9278" cy="189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F05" w:rsidRDefault="00615F05" w:rsidP="00DE6973">
      <w:pPr>
        <w:tabs>
          <w:tab w:val="left" w:pos="7875"/>
        </w:tabs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24625" cy="333029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6142" cy="333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F05" w:rsidRDefault="00615F05" w:rsidP="00615F05">
      <w:pPr>
        <w:tabs>
          <w:tab w:val="left" w:pos="7875"/>
        </w:tabs>
        <w:spacing w:line="240" w:lineRule="auto"/>
        <w:rPr>
          <w:rFonts w:ascii="ALFABET98" w:hAnsi="ALFABET98"/>
          <w:noProof/>
          <w:color w:val="0070C0"/>
          <w:spacing w:val="1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61454" cy="7715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2152" cy="77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885" w:rsidRDefault="00615F05" w:rsidP="00615F05">
      <w:pPr>
        <w:tabs>
          <w:tab w:val="left" w:pos="7875"/>
        </w:tabs>
        <w:spacing w:line="240" w:lineRule="auto"/>
        <w:jc w:val="right"/>
        <w:rPr>
          <w:rFonts w:ascii="ALFABET98" w:hAnsi="ALFABET98"/>
          <w:noProof/>
          <w:color w:val="FF0000"/>
          <w:spacing w:val="10"/>
          <w:lang w:eastAsia="tr-TR"/>
        </w:rPr>
      </w:pPr>
      <w:r>
        <w:rPr>
          <w:rFonts w:ascii="ALFABET98" w:hAnsi="ALFABET98"/>
          <w:noProof/>
          <w:color w:val="0070C0"/>
          <w:spacing w:val="10"/>
          <w:lang w:eastAsia="tr-TR"/>
        </w:rPr>
        <w:t>Komisyon</w:t>
      </w:r>
      <w:r w:rsidR="00F90AD7" w:rsidRPr="00DE2A88">
        <w:rPr>
          <w:rFonts w:ascii="ALFABET98" w:hAnsi="ALFABET98"/>
          <w:noProof/>
          <w:color w:val="FF0000"/>
          <w:spacing w:val="10"/>
          <w:lang w:eastAsia="tr-TR"/>
        </w:rPr>
        <w:t>(Hikaye alıntıdır)</w:t>
      </w:r>
    </w:p>
    <w:p w:rsidR="00292BE8" w:rsidRDefault="00292BE8" w:rsidP="00451B63">
      <w:pPr>
        <w:spacing w:line="360" w:lineRule="auto"/>
        <w:rPr>
          <w:rFonts w:ascii="ALFABET98" w:hAnsi="ALFABET98"/>
          <w:b/>
          <w:spacing w:val="10"/>
        </w:rPr>
      </w:pPr>
    </w:p>
    <w:p w:rsidR="00FB2FD5" w:rsidRDefault="00FB2FD5" w:rsidP="00451B63">
      <w:pPr>
        <w:spacing w:line="360" w:lineRule="auto"/>
        <w:rPr>
          <w:rFonts w:ascii="Times New Roman" w:hAnsi="Times New Roman" w:cs="Times New Roman"/>
          <w:b/>
          <w:color w:val="0070C0"/>
          <w:spacing w:val="10"/>
        </w:rPr>
      </w:pPr>
      <w:r w:rsidRPr="005C5994">
        <w:rPr>
          <w:rFonts w:ascii="ALFABET98" w:hAnsi="ALFABET98"/>
          <w:b/>
          <w:spacing w:val="10"/>
        </w:rPr>
        <w:lastRenderedPageBreak/>
        <w:t>Adı Soyadı:............</w:t>
      </w:r>
      <w:r w:rsidR="005C5994" w:rsidRPr="005C5994">
        <w:rPr>
          <w:rFonts w:ascii="ALFABET98" w:hAnsi="ALFABET98"/>
          <w:b/>
          <w:spacing w:val="10"/>
        </w:rPr>
        <w:t>.....................................................................</w:t>
      </w:r>
      <w:r w:rsidRPr="005C5994">
        <w:rPr>
          <w:rFonts w:ascii="ALFABET98" w:hAnsi="ALFABET98"/>
          <w:b/>
          <w:spacing w:val="10"/>
        </w:rPr>
        <w:t>....</w:t>
      </w:r>
      <w:r w:rsidRPr="005C5994">
        <w:rPr>
          <w:rFonts w:ascii="ALFABET98" w:hAnsi="ALFABET98"/>
          <w:b/>
          <w:color w:val="0070C0"/>
          <w:spacing w:val="10"/>
        </w:rPr>
        <w:t xml:space="preserve">D: </w:t>
      </w:r>
      <w:r w:rsidRPr="005C5994">
        <w:rPr>
          <w:rFonts w:ascii="Times New Roman" w:hAnsi="Times New Roman" w:cs="Times New Roman"/>
          <w:b/>
          <w:color w:val="0070C0"/>
          <w:spacing w:val="10"/>
        </w:rPr>
        <w:t>…</w:t>
      </w:r>
      <w:r w:rsidRPr="005C5994">
        <w:rPr>
          <w:rFonts w:ascii="ALFABET98" w:hAnsi="ALFABET98"/>
          <w:b/>
          <w:color w:val="0070C0"/>
          <w:spacing w:val="10"/>
        </w:rPr>
        <w:t xml:space="preserve"> Y: </w:t>
      </w:r>
      <w:r w:rsidRPr="005C5994">
        <w:rPr>
          <w:rFonts w:ascii="Times New Roman" w:hAnsi="Times New Roman" w:cs="Times New Roman"/>
          <w:b/>
          <w:color w:val="0070C0"/>
          <w:spacing w:val="10"/>
        </w:rPr>
        <w:t>…</w:t>
      </w:r>
      <w:r w:rsidRPr="005C5994">
        <w:rPr>
          <w:rFonts w:ascii="ALFABET98" w:hAnsi="ALFABET98"/>
          <w:b/>
          <w:color w:val="0070C0"/>
          <w:spacing w:val="10"/>
        </w:rPr>
        <w:t xml:space="preserve">  B: </w:t>
      </w:r>
      <w:r w:rsidRPr="005C5994">
        <w:rPr>
          <w:rFonts w:ascii="Times New Roman" w:hAnsi="Times New Roman" w:cs="Times New Roman"/>
          <w:b/>
          <w:color w:val="0070C0"/>
          <w:spacing w:val="10"/>
        </w:rPr>
        <w:t>…</w:t>
      </w:r>
      <w:r w:rsidRPr="005C5994">
        <w:rPr>
          <w:rFonts w:ascii="ALFABET98" w:hAnsi="ALFABET98"/>
          <w:b/>
          <w:color w:val="0070C0"/>
          <w:spacing w:val="10"/>
        </w:rPr>
        <w:t xml:space="preserve">Puan: </w:t>
      </w:r>
      <w:r w:rsidRPr="005C5994">
        <w:rPr>
          <w:rFonts w:ascii="Times New Roman" w:hAnsi="Times New Roman" w:cs="Times New Roman"/>
          <w:b/>
          <w:color w:val="0070C0"/>
          <w:spacing w:val="10"/>
        </w:rPr>
        <w:t>…</w:t>
      </w:r>
    </w:p>
    <w:tbl>
      <w:tblPr>
        <w:tblStyle w:val="TabloKlavuzu"/>
        <w:tblW w:w="10773" w:type="dxa"/>
        <w:tblInd w:w="108" w:type="dxa"/>
        <w:tblLayout w:type="fixed"/>
        <w:tblLook w:val="04A0"/>
      </w:tblPr>
      <w:tblGrid>
        <w:gridCol w:w="10773"/>
      </w:tblGrid>
      <w:tr w:rsidR="00FB2FD5" w:rsidRPr="00DE2A88" w:rsidTr="00045044">
        <w:tc>
          <w:tcPr>
            <w:tcW w:w="10773" w:type="dxa"/>
            <w:tcBorders>
              <w:top w:val="single" w:sz="6" w:space="0" w:color="31849B" w:themeColor="accent5" w:themeShade="BF"/>
              <w:left w:val="single" w:sz="6" w:space="0" w:color="31849B" w:themeColor="accent5" w:themeShade="BF"/>
              <w:bottom w:val="single" w:sz="6" w:space="0" w:color="31849B" w:themeColor="accent5" w:themeShade="BF"/>
              <w:right w:val="single" w:sz="6" w:space="0" w:color="31849B" w:themeColor="accent5" w:themeShade="BF"/>
            </w:tcBorders>
          </w:tcPr>
          <w:p w:rsidR="00B265A8" w:rsidRDefault="001204C4" w:rsidP="005C5994">
            <w:pPr>
              <w:spacing w:line="360" w:lineRule="auto"/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</w:pPr>
            <w:r>
              <w:rPr>
                <w:rFonts w:ascii="ALFABET98" w:hAnsi="ALFABET98"/>
                <w:b/>
                <w:noProof/>
                <w:color w:val="0070C0"/>
                <w:spacing w:val="10"/>
                <w:sz w:val="28"/>
                <w:lang w:eastAsia="tr-TR"/>
              </w:rPr>
              <w:t>Uçan İlk İnsan</w:t>
            </w:r>
            <w:r w:rsidR="00E17DB4">
              <w:rPr>
                <w:rFonts w:ascii="ALFABET98" w:hAnsi="ALFABET98"/>
                <w:b/>
                <w:noProof/>
                <w:color w:val="0070C0"/>
                <w:spacing w:val="10"/>
                <w:sz w:val="28"/>
                <w:lang w:eastAsia="tr-TR"/>
              </w:rPr>
              <w:t>,</w:t>
            </w:r>
            <w:r w:rsidR="00B265A8" w:rsidRPr="00E13CA0">
              <w:rPr>
                <w:rFonts w:ascii="ALFABET98" w:hAnsi="ALFABET98"/>
                <w:b/>
                <w:color w:val="215868" w:themeColor="accent5" w:themeShade="80"/>
                <w:spacing w:val="10"/>
                <w:szCs w:val="22"/>
              </w:rPr>
              <w:t>okuma parçasına göre cevaplandıralım.</w:t>
            </w:r>
          </w:p>
          <w:p w:rsidR="00FB2FD5" w:rsidRPr="00DE2A88" w:rsidRDefault="00FB2FD5" w:rsidP="005C5994">
            <w:pPr>
              <w:spacing w:line="360" w:lineRule="auto"/>
              <w:rPr>
                <w:rFonts w:ascii="ALFABET98" w:hAnsi="ALFABET98"/>
                <w:spacing w:val="10"/>
                <w:szCs w:val="22"/>
              </w:rPr>
            </w:pP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1.</w:t>
            </w:r>
            <w:r w:rsidR="001204C4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Kimler hayal kurarmış</w:t>
            </w:r>
            <w:r w:rsidRPr="00C235B3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…………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5A1124">
              <w:rPr>
                <w:rFonts w:ascii="Times New Roman" w:hAnsi="Times New Roman" w:cs="Times New Roman"/>
                <w:spacing w:val="10"/>
                <w:szCs w:val="22"/>
              </w:rPr>
              <w:t>……………………</w:t>
            </w:r>
            <w:r w:rsidR="00C02E82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5A1124">
              <w:rPr>
                <w:rFonts w:ascii="Times New Roman" w:hAnsi="Times New Roman" w:cs="Times New Roman"/>
                <w:spacing w:val="10"/>
                <w:szCs w:val="22"/>
              </w:rPr>
              <w:t>..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EB4F50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C235B3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DE6973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</w:p>
          <w:p w:rsidR="00290766" w:rsidRDefault="00FB2FD5" w:rsidP="00993A24">
            <w:pPr>
              <w:spacing w:line="360" w:lineRule="auto"/>
              <w:rPr>
                <w:rFonts w:ascii="Times New Roman" w:hAnsi="Times New Roman" w:cs="Times New Roman"/>
                <w:spacing w:val="10"/>
                <w:szCs w:val="22"/>
              </w:rPr>
            </w:pP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2.</w:t>
            </w:r>
            <w:r w:rsidR="00C02E82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İnsanların hayallerinden biri de nedir</w:t>
            </w:r>
            <w:r w:rsidRPr="00C235B3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…….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…..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C02E82">
              <w:rPr>
                <w:rFonts w:ascii="Times New Roman" w:hAnsi="Times New Roman" w:cs="Times New Roman"/>
                <w:spacing w:val="10"/>
                <w:szCs w:val="22"/>
              </w:rPr>
              <w:t>…………</w:t>
            </w:r>
          </w:p>
          <w:p w:rsidR="003F2D0A" w:rsidRDefault="00FB2FD5" w:rsidP="00E35018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3.</w:t>
            </w:r>
            <w:r w:rsidR="0066027B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Uçmayı deneyenlerden de bir kimmiş</w:t>
            </w:r>
            <w:r w:rsidRPr="00C235B3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="003F2D0A" w:rsidRPr="00DE2A88">
              <w:rPr>
                <w:rFonts w:ascii="Times New Roman" w:hAnsi="Times New Roman" w:cs="Times New Roman"/>
                <w:spacing w:val="10"/>
                <w:szCs w:val="22"/>
              </w:rPr>
              <w:t>……………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9214F9">
              <w:rPr>
                <w:rFonts w:ascii="Times New Roman" w:hAnsi="Times New Roman" w:cs="Times New Roman"/>
                <w:spacing w:val="10"/>
                <w:szCs w:val="22"/>
              </w:rPr>
              <w:t>……………..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66027B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</w:p>
          <w:p w:rsidR="003F2D0A" w:rsidRPr="003F2D0A" w:rsidRDefault="003F2D0A" w:rsidP="003F2D0A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 xml:space="preserve">4. </w:t>
            </w:r>
            <w:r w:rsidR="00D250E6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Ünvanı kim vermiştir</w:t>
            </w:r>
            <w:r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?</w:t>
            </w:r>
            <w:r w:rsidR="00FB2FD5"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="00FB2FD5"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…………</w:t>
            </w:r>
            <w:r w:rsidR="00FB2FD5" w:rsidRPr="00DE2A88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DE2A88">
              <w:rPr>
                <w:rFonts w:ascii="Times New Roman" w:hAnsi="Times New Roman" w:cs="Times New Roman"/>
                <w:spacing w:val="10"/>
                <w:szCs w:val="22"/>
              </w:rPr>
              <w:t>…………</w:t>
            </w:r>
            <w:r w:rsidR="009833DC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993A24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C53FEE">
              <w:rPr>
                <w:rFonts w:ascii="Times New Roman" w:hAnsi="Times New Roman" w:cs="Times New Roman"/>
                <w:spacing w:val="10"/>
                <w:szCs w:val="22"/>
              </w:rPr>
              <w:t>…..</w:t>
            </w:r>
            <w:r w:rsidR="00993A24">
              <w:rPr>
                <w:rFonts w:ascii="Times New Roman" w:hAnsi="Times New Roman" w:cs="Times New Roman"/>
                <w:spacing w:val="10"/>
                <w:szCs w:val="22"/>
              </w:rPr>
              <w:t>……………</w:t>
            </w:r>
            <w:r w:rsidR="009833DC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</w:p>
          <w:p w:rsidR="00993A24" w:rsidRDefault="00FB2FD5" w:rsidP="00451B63">
            <w:pPr>
              <w:spacing w:line="240" w:lineRule="auto"/>
              <w:rPr>
                <w:rFonts w:ascii="Times New Roman" w:hAnsi="Times New Roman" w:cs="Times New Roman"/>
                <w:spacing w:val="10"/>
                <w:szCs w:val="22"/>
              </w:rPr>
            </w:pP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5.</w:t>
            </w:r>
            <w:r w:rsidR="00D250E6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Nerede denemeler yapmış</w:t>
            </w:r>
            <w:r w:rsidR="00261153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?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9214F9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D250E6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E35018">
              <w:rPr>
                <w:rFonts w:ascii="Times New Roman" w:hAnsi="Times New Roman" w:cs="Times New Roman"/>
                <w:spacing w:val="10"/>
                <w:szCs w:val="22"/>
              </w:rPr>
              <w:t>………………</w:t>
            </w:r>
            <w:r w:rsid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C53FEE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</w:p>
          <w:p w:rsidR="00FB2FD5" w:rsidRPr="00DE2A88" w:rsidRDefault="00FB2FD5" w:rsidP="00451B63">
            <w:pPr>
              <w:spacing w:line="240" w:lineRule="auto"/>
              <w:rPr>
                <w:rFonts w:ascii="ALFABET98" w:hAnsi="ALFABET98"/>
                <w:spacing w:val="10"/>
                <w:szCs w:val="22"/>
              </w:rPr>
            </w:pPr>
          </w:p>
          <w:p w:rsidR="00FB2FD5" w:rsidRDefault="00FB2FD5" w:rsidP="00E52748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6.</w:t>
            </w:r>
            <w:r w:rsidR="00D250E6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Hangi kuleden uçacakmış</w:t>
            </w:r>
            <w:r w:rsidR="005A3DE4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821344">
              <w:rPr>
                <w:rFonts w:ascii="Times New Roman" w:hAnsi="Times New Roman" w:cs="Times New Roman"/>
                <w:spacing w:val="10"/>
                <w:szCs w:val="22"/>
              </w:rPr>
              <w:t>………..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  <w:r w:rsidR="00C53FEE">
              <w:rPr>
                <w:rFonts w:ascii="Times New Roman" w:hAnsi="Times New Roman" w:cs="Times New Roman"/>
                <w:spacing w:val="10"/>
                <w:szCs w:val="22"/>
              </w:rPr>
              <w:t>………….</w:t>
            </w:r>
            <w:r w:rsidR="005A3DE4">
              <w:rPr>
                <w:rFonts w:ascii="Times New Roman" w:hAnsi="Times New Roman" w:cs="Times New Roman"/>
                <w:spacing w:val="10"/>
                <w:szCs w:val="22"/>
              </w:rPr>
              <w:t>………………</w:t>
            </w:r>
            <w:r w:rsidR="00A855F7" w:rsidRP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</w:p>
          <w:p w:rsidR="00993A24" w:rsidRDefault="00993A24" w:rsidP="00E52748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7</w:t>
            </w: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 xml:space="preserve">. </w:t>
            </w:r>
            <w:r w:rsidR="00D250E6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Ne ile ödüllendirilmiş</w:t>
            </w:r>
            <w:r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C53FEE">
              <w:rPr>
                <w:rFonts w:ascii="Times New Roman" w:hAnsi="Times New Roman" w:cs="Times New Roman"/>
                <w:spacing w:val="10"/>
                <w:szCs w:val="22"/>
              </w:rPr>
              <w:t>……………….</w:t>
            </w:r>
            <w:r>
              <w:rPr>
                <w:rFonts w:ascii="Times New Roman" w:hAnsi="Times New Roman" w:cs="Times New Roman"/>
                <w:spacing w:val="10"/>
                <w:szCs w:val="22"/>
              </w:rPr>
              <w:t>………..……………………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</w:t>
            </w:r>
          </w:p>
          <w:p w:rsidR="00993A24" w:rsidRDefault="00993A24" w:rsidP="00C53FEE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>8</w:t>
            </w:r>
            <w:r w:rsidRPr="00C235B3">
              <w:rPr>
                <w:rFonts w:ascii="ALFABET98" w:hAnsi="ALFABET98"/>
                <w:color w:val="00B050"/>
                <w:spacing w:val="10"/>
                <w:sz w:val="28"/>
                <w:szCs w:val="28"/>
              </w:rPr>
              <w:t xml:space="preserve">. </w:t>
            </w:r>
            <w:r w:rsidR="00562425"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>Senin hayalin nedir</w:t>
            </w:r>
            <w:r>
              <w:rPr>
                <w:rFonts w:ascii="ALFABET98" w:hAnsi="ALFABET98"/>
                <w:color w:val="002060"/>
                <w:spacing w:val="10"/>
                <w:sz w:val="28"/>
                <w:szCs w:val="24"/>
              </w:rPr>
              <w:t xml:space="preserve">?  </w:t>
            </w:r>
            <w:r w:rsidRPr="00C235B3">
              <w:rPr>
                <w:rFonts w:ascii="ALFABET98" w:hAnsi="ALFABET98"/>
                <w:color w:val="FF0000"/>
                <w:spacing w:val="10"/>
                <w:sz w:val="28"/>
                <w:szCs w:val="28"/>
              </w:rPr>
              <w:t>C:</w:t>
            </w:r>
            <w:r w:rsidRPr="00DE2A88">
              <w:rPr>
                <w:rFonts w:ascii="Times New Roman" w:hAnsi="Times New Roman" w:cs="Times New Roman"/>
                <w:spacing w:val="10"/>
                <w:szCs w:val="22"/>
              </w:rPr>
              <w:t>………</w:t>
            </w:r>
            <w:r w:rsidR="00C53FEE">
              <w:rPr>
                <w:rFonts w:ascii="Times New Roman" w:hAnsi="Times New Roman" w:cs="Times New Roman"/>
                <w:spacing w:val="10"/>
                <w:szCs w:val="22"/>
              </w:rPr>
              <w:t>…………….………..………</w:t>
            </w:r>
          </w:p>
          <w:p w:rsidR="00C53FEE" w:rsidRPr="00993A24" w:rsidRDefault="00C53FEE" w:rsidP="00C53FEE">
            <w:pPr>
              <w:rPr>
                <w:rFonts w:ascii="Times New Roman" w:hAnsi="Times New Roman" w:cs="Times New Roman"/>
                <w:spacing w:val="10"/>
                <w:szCs w:val="22"/>
              </w:rPr>
            </w:pPr>
            <w:r>
              <w:rPr>
                <w:rFonts w:ascii="Times New Roman" w:hAnsi="Times New Roman" w:cs="Times New Roman"/>
                <w:spacing w:val="10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FB2FD5" w:rsidRPr="00DE2A88" w:rsidTr="00045044">
        <w:tc>
          <w:tcPr>
            <w:tcW w:w="10773" w:type="dxa"/>
            <w:tcBorders>
              <w:top w:val="single" w:sz="6" w:space="0" w:color="31849B" w:themeColor="accent5" w:themeShade="BF"/>
              <w:left w:val="single" w:sz="6" w:space="0" w:color="31849B" w:themeColor="accent5" w:themeShade="BF"/>
              <w:bottom w:val="single" w:sz="6" w:space="0" w:color="31849B" w:themeColor="accent5" w:themeShade="BF"/>
              <w:right w:val="single" w:sz="6" w:space="0" w:color="31849B" w:themeColor="accent5" w:themeShade="BF"/>
            </w:tcBorders>
          </w:tcPr>
          <w:p w:rsidR="00FB2FD5" w:rsidRPr="00C235B3" w:rsidRDefault="00993A24" w:rsidP="00451B63">
            <w:pPr>
              <w:spacing w:line="360" w:lineRule="auto"/>
              <w:rPr>
                <w:rFonts w:ascii="ALFABET98" w:hAnsi="ALFABET98"/>
                <w:color w:val="002060"/>
                <w:spacing w:val="10"/>
                <w:sz w:val="28"/>
                <w:szCs w:val="22"/>
              </w:rPr>
            </w:pPr>
            <w:r>
              <w:rPr>
                <w:rFonts w:ascii="ALFABET98" w:hAnsi="ALFABET98"/>
                <w:color w:val="FF0000"/>
                <w:spacing w:val="10"/>
                <w:sz w:val="28"/>
                <w:szCs w:val="22"/>
              </w:rPr>
              <w:t>9</w:t>
            </w:r>
            <w:r w:rsidR="00FB2FD5" w:rsidRPr="00C235B3">
              <w:rPr>
                <w:rFonts w:ascii="ALFABET98" w:hAnsi="ALFABET98"/>
                <w:color w:val="FF0000"/>
                <w:spacing w:val="10"/>
                <w:sz w:val="28"/>
                <w:szCs w:val="22"/>
              </w:rPr>
              <w:t xml:space="preserve">. </w:t>
            </w:r>
            <w:r w:rsidR="00F8609B" w:rsidRPr="00D04E99">
              <w:rPr>
                <w:rFonts w:ascii="ALFABET98" w:hAnsi="ALFABET98"/>
                <w:color w:val="943634" w:themeColor="accent2" w:themeShade="BF"/>
                <w:spacing w:val="10"/>
                <w:sz w:val="40"/>
                <w:szCs w:val="28"/>
              </w:rPr>
              <w:t>“</w:t>
            </w:r>
            <w:r w:rsidR="00D04E99" w:rsidRPr="00D04E99">
              <w:rPr>
                <w:rStyle w:val="Gl"/>
                <w:rFonts w:ascii="roboto" w:hAnsi="roboto"/>
                <w:color w:val="555555"/>
                <w:sz w:val="29"/>
                <w:szCs w:val="23"/>
              </w:rPr>
              <w:t>Acele işe şeytan karışır.</w:t>
            </w:r>
            <w:r w:rsidR="00F8609B" w:rsidRPr="00D04E99">
              <w:rPr>
                <w:rStyle w:val="Gl"/>
                <w:rFonts w:ascii="ALFABET98" w:hAnsi="ALFABET98"/>
                <w:color w:val="943634" w:themeColor="accent2" w:themeShade="BF"/>
                <w:sz w:val="40"/>
                <w:szCs w:val="28"/>
              </w:rPr>
              <w:t>”</w:t>
            </w:r>
            <w:r w:rsidR="00FB2FD5" w:rsidRPr="001E3537">
              <w:rPr>
                <w:rFonts w:ascii="ALFABET98" w:hAnsi="ALFABET98"/>
                <w:color w:val="002060"/>
                <w:spacing w:val="10"/>
                <w:sz w:val="28"/>
                <w:szCs w:val="22"/>
              </w:rPr>
              <w:t>atasözünü açıklayalım.</w:t>
            </w:r>
          </w:p>
          <w:p w:rsidR="00FB2FD5" w:rsidRPr="00DE2A88" w:rsidRDefault="00FB2FD5" w:rsidP="00C853D7">
            <w:pPr>
              <w:rPr>
                <w:rFonts w:ascii="ALFABET98" w:hAnsi="ALFABET98"/>
                <w:spacing w:val="10"/>
                <w:szCs w:val="22"/>
              </w:rPr>
            </w:pPr>
            <w:r w:rsidRPr="00DE2A88">
              <w:rPr>
                <w:rFonts w:ascii="ALFABET98" w:hAnsi="ALFABET98"/>
                <w:spacing w:val="10"/>
                <w:szCs w:val="22"/>
              </w:rPr>
              <w:t>...................................................................................................</w:t>
            </w:r>
            <w:r w:rsidR="00C235B3">
              <w:rPr>
                <w:rFonts w:ascii="ALFABET98" w:hAnsi="ALFABET98"/>
                <w:spacing w:val="10"/>
                <w:szCs w:val="22"/>
              </w:rPr>
              <w:t>............................</w:t>
            </w:r>
            <w:r w:rsidRPr="00DE2A88">
              <w:rPr>
                <w:rFonts w:ascii="ALFABET98" w:hAnsi="ALFABET98"/>
                <w:spacing w:val="10"/>
                <w:szCs w:val="22"/>
              </w:rPr>
              <w:t>..................................................</w:t>
            </w:r>
            <w:r w:rsidR="007C4EC5">
              <w:rPr>
                <w:rFonts w:ascii="ALFABET98" w:hAnsi="ALFABET98"/>
                <w:spacing w:val="10"/>
                <w:szCs w:val="22"/>
              </w:rPr>
              <w:t>.....</w:t>
            </w:r>
            <w:r w:rsidRPr="00DE2A88">
              <w:rPr>
                <w:rFonts w:ascii="ALFABET98" w:hAnsi="ALFABET98"/>
                <w:spacing w:val="10"/>
                <w:szCs w:val="22"/>
              </w:rPr>
              <w:t>.........</w:t>
            </w:r>
          </w:p>
          <w:p w:rsidR="00FB2FD5" w:rsidRPr="00DE2A88" w:rsidRDefault="00FB2FD5" w:rsidP="00451B63">
            <w:pPr>
              <w:spacing w:line="360" w:lineRule="auto"/>
              <w:rPr>
                <w:rFonts w:ascii="ALFABET98" w:hAnsi="ALFABET98"/>
                <w:color w:val="00B050"/>
                <w:spacing w:val="10"/>
                <w:szCs w:val="22"/>
              </w:rPr>
            </w:pPr>
            <w:r w:rsidRPr="00DE2A88">
              <w:rPr>
                <w:rFonts w:ascii="ALFABET98" w:hAnsi="ALFABET98"/>
                <w:spacing w:val="10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  <w:r w:rsidR="007C4EC5">
              <w:rPr>
                <w:rFonts w:ascii="ALFABET98" w:hAnsi="ALFABET98"/>
                <w:spacing w:val="10"/>
                <w:szCs w:val="22"/>
              </w:rPr>
              <w:t>.....................</w:t>
            </w:r>
            <w:r w:rsidRPr="00DE2A88">
              <w:rPr>
                <w:rFonts w:ascii="ALFABET98" w:hAnsi="ALFABET98"/>
                <w:spacing w:val="10"/>
                <w:szCs w:val="22"/>
              </w:rPr>
              <w:t>.........</w:t>
            </w:r>
          </w:p>
        </w:tc>
      </w:tr>
      <w:tr w:rsidR="00FB2FD5" w:rsidRPr="00DE2A88" w:rsidTr="00045044">
        <w:tc>
          <w:tcPr>
            <w:tcW w:w="10773" w:type="dxa"/>
            <w:tcBorders>
              <w:top w:val="single" w:sz="6" w:space="0" w:color="31849B" w:themeColor="accent5" w:themeShade="BF"/>
              <w:left w:val="single" w:sz="6" w:space="0" w:color="31849B" w:themeColor="accent5" w:themeShade="BF"/>
              <w:bottom w:val="single" w:sz="6" w:space="0" w:color="31849B" w:themeColor="accent5" w:themeShade="BF"/>
              <w:right w:val="single" w:sz="6" w:space="0" w:color="31849B" w:themeColor="accent5" w:themeShade="BF"/>
            </w:tcBorders>
          </w:tcPr>
          <w:p w:rsidR="005A3DE4" w:rsidRDefault="007B71FE" w:rsidP="00E1755C">
            <w:pPr>
              <w:spacing w:line="360" w:lineRule="auto"/>
              <w:rPr>
                <w:rFonts w:ascii="ALFABET98" w:hAnsi="ALFABET98" w:cs="Arial"/>
                <w:color w:val="00B050"/>
                <w:spacing w:val="10"/>
                <w:sz w:val="28"/>
                <w:szCs w:val="22"/>
              </w:rPr>
            </w:pPr>
            <w:r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  <w:t>10</w:t>
            </w:r>
            <w:r w:rsidR="003A205F" w:rsidRPr="00C235B3"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  <w:t xml:space="preserve">. </w:t>
            </w:r>
            <w:r w:rsidR="00946EB0">
              <w:rPr>
                <w:rFonts w:ascii="ALFABET98" w:hAnsi="ALFABET98" w:cs="Arial"/>
                <w:color w:val="00B050"/>
                <w:spacing w:val="10"/>
                <w:sz w:val="28"/>
                <w:szCs w:val="22"/>
              </w:rPr>
              <w:t>İsmin hallerini yazalım.</w:t>
            </w:r>
          </w:p>
          <w:p w:rsidR="00946EB0" w:rsidRPr="00946EB0" w:rsidRDefault="00946EB0" w:rsidP="00E1755C">
            <w:pPr>
              <w:spacing w:line="360" w:lineRule="auto"/>
              <w:rPr>
                <w:rFonts w:ascii="ALFABET98" w:hAnsi="ALFABET98" w:cs="Arial"/>
                <w:color w:val="943634" w:themeColor="accent2" w:themeShade="BF"/>
                <w:spacing w:val="10"/>
                <w:sz w:val="28"/>
                <w:szCs w:val="22"/>
              </w:rPr>
            </w:pPr>
            <w:r w:rsidRPr="00946EB0">
              <w:rPr>
                <w:rFonts w:ascii="ALFABET98" w:hAnsi="ALFABET98" w:cs="Arial"/>
                <w:color w:val="943634" w:themeColor="accent2" w:themeShade="BF"/>
                <w:spacing w:val="10"/>
                <w:sz w:val="28"/>
                <w:szCs w:val="22"/>
              </w:rPr>
              <w:t xml:space="preserve">Yalın           -e hali           -i hali            -de </w:t>
            </w:r>
            <w:r w:rsidRPr="00946EB0">
              <w:rPr>
                <w:rFonts w:ascii="ALFABET98" w:hAnsi="ALFABET98" w:cs="Arial"/>
                <w:color w:val="943634" w:themeColor="accent2" w:themeShade="BF"/>
                <w:spacing w:val="10"/>
                <w:sz w:val="28"/>
                <w:szCs w:val="22"/>
              </w:rPr>
              <w:lastRenderedPageBreak/>
              <w:t>hali           -den hali</w:t>
            </w:r>
          </w:p>
          <w:p w:rsidR="003A205F" w:rsidRDefault="00946EB0" w:rsidP="00C53FEE">
            <w:pPr>
              <w:spacing w:line="360" w:lineRule="auto"/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</w:pPr>
            <w:r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  <w:t xml:space="preserve">Elma           </w:t>
            </w: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</w:t>
            </w:r>
          </w:p>
          <w:p w:rsidR="00946EB0" w:rsidRDefault="00946EB0" w:rsidP="00C53FEE">
            <w:pPr>
              <w:spacing w:line="360" w:lineRule="auto"/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Ayva              ………………………………………………………</w:t>
            </w:r>
          </w:p>
          <w:p w:rsidR="00946EB0" w:rsidRDefault="00946EB0" w:rsidP="00C53FEE">
            <w:pPr>
              <w:spacing w:line="360" w:lineRule="auto"/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Çilek              ………………………………………………………</w:t>
            </w:r>
          </w:p>
          <w:p w:rsidR="00946EB0" w:rsidRPr="005A3DE4" w:rsidRDefault="00946EB0" w:rsidP="00946EB0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Araba             ………………………………………………………</w:t>
            </w:r>
          </w:p>
        </w:tc>
      </w:tr>
      <w:tr w:rsidR="00946EB0" w:rsidRPr="00DE2A88" w:rsidTr="00045044">
        <w:tc>
          <w:tcPr>
            <w:tcW w:w="10773" w:type="dxa"/>
            <w:tcBorders>
              <w:top w:val="single" w:sz="6" w:space="0" w:color="31849B" w:themeColor="accent5" w:themeShade="BF"/>
              <w:left w:val="single" w:sz="6" w:space="0" w:color="31849B" w:themeColor="accent5" w:themeShade="BF"/>
              <w:bottom w:val="single" w:sz="6" w:space="0" w:color="31849B" w:themeColor="accent5" w:themeShade="BF"/>
              <w:right w:val="single" w:sz="6" w:space="0" w:color="31849B" w:themeColor="accent5" w:themeShade="BF"/>
            </w:tcBorders>
          </w:tcPr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  <w:lastRenderedPageBreak/>
              <w:t>11. Güzel yazalım. Konu: Soğuk günlerde neler yaparız?</w:t>
            </w:r>
          </w:p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………………………………………………………………………………………………</w:t>
            </w:r>
          </w:p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………………………………………………………………………………………………</w:t>
            </w:r>
          </w:p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………………………………………………………………………………………………</w:t>
            </w:r>
          </w:p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………………………………………………………………………………………………</w:t>
            </w:r>
          </w:p>
          <w:p w:rsidR="00946EB0" w:rsidRDefault="00946EB0" w:rsidP="00E1755C">
            <w:pPr>
              <w:spacing w:line="360" w:lineRule="auto"/>
              <w:rPr>
                <w:rFonts w:ascii="ALFABET98" w:hAnsi="ALFABET98" w:cs="Arial"/>
                <w:color w:val="002060"/>
                <w:spacing w:val="10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color w:val="002060"/>
                <w:spacing w:val="10"/>
                <w:sz w:val="28"/>
                <w:szCs w:val="22"/>
              </w:rPr>
              <w:t>………………………………………………………………………………………………</w:t>
            </w:r>
          </w:p>
        </w:tc>
      </w:tr>
    </w:tbl>
    <w:p w:rsidR="00B00CDA" w:rsidRDefault="00045044" w:rsidP="00E1755C">
      <w:pPr>
        <w:spacing w:line="360" w:lineRule="auto"/>
        <w:rPr>
          <w:rFonts w:ascii="ALFABET98" w:hAnsi="ALFABET98"/>
          <w:color w:val="FF0000"/>
          <w:spacing w:val="10"/>
          <w:sz w:val="22"/>
          <w:szCs w:val="22"/>
        </w:rPr>
      </w:pPr>
      <w:r>
        <w:rPr>
          <w:rFonts w:ascii="ALFABET98" w:hAnsi="ALFABET98"/>
          <w:color w:val="FF0000"/>
          <w:spacing w:val="10"/>
          <w:sz w:val="22"/>
          <w:szCs w:val="22"/>
        </w:rPr>
        <w:t>*-*-*-*</w:t>
      </w: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0773"/>
      </w:tblGrid>
      <w:tr w:rsidR="00345743" w:rsidTr="00045044">
        <w:tc>
          <w:tcPr>
            <w:tcW w:w="10773" w:type="dxa"/>
            <w:tcBorders>
              <w:top w:val="dashSmallGap" w:sz="8" w:space="0" w:color="D60093"/>
              <w:left w:val="dashSmallGap" w:sz="8" w:space="0" w:color="D60093"/>
              <w:bottom w:val="dashSmallGap" w:sz="8" w:space="0" w:color="D60093"/>
              <w:right w:val="dashSmallGap" w:sz="8" w:space="0" w:color="D60093"/>
            </w:tcBorders>
          </w:tcPr>
          <w:p w:rsidR="000E3967" w:rsidRDefault="000E3967" w:rsidP="000E3967">
            <w:pPr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</w:pPr>
            <w:r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  <w:t xml:space="preserve">Konu: </w:t>
            </w:r>
            <w:r w:rsidR="00570EA0">
              <w:rPr>
                <w:rFonts w:ascii="ALFABET98" w:hAnsi="ALFABET98"/>
                <w:b/>
                <w:color w:val="984806" w:themeColor="accent6" w:themeShade="80"/>
                <w:spacing w:val="10"/>
                <w:sz w:val="22"/>
                <w:szCs w:val="22"/>
              </w:rPr>
              <w:t>Öğrenciler görevlerini yaparlar</w:t>
            </w:r>
          </w:p>
          <w:p w:rsidR="000E3967" w:rsidRDefault="00570EA0" w:rsidP="00A82F32">
            <w:pPr>
              <w:spacing w:line="360" w:lineRule="auto"/>
              <w:jc w:val="center"/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</w:pPr>
            <w:r w:rsidRPr="00570EA0">
              <w:rPr>
                <w:rFonts w:ascii="ALFABET98" w:hAnsi="ALFABET98"/>
                <w:noProof/>
                <w:color w:val="FF0000"/>
                <w:spacing w:val="10"/>
                <w:sz w:val="22"/>
                <w:szCs w:val="22"/>
                <w:lang w:eastAsia="tr-TR"/>
              </w:rPr>
              <w:drawing>
                <wp:inline distT="0" distB="0" distL="0" distR="0">
                  <wp:extent cx="4874232" cy="4017122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4750" cy="4017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2934" w:rsidRDefault="00792934" w:rsidP="00A82F32">
            <w:pPr>
              <w:spacing w:line="360" w:lineRule="auto"/>
              <w:jc w:val="center"/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</w:pPr>
          </w:p>
          <w:p w:rsidR="00124B74" w:rsidRDefault="00292BE8" w:rsidP="00124B74">
            <w:pPr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</w:pPr>
            <w:r>
              <w:rPr>
                <w:rFonts w:ascii="ALFABET98" w:hAnsi="ALFABET98"/>
                <w:color w:val="FF0000"/>
                <w:spacing w:val="10"/>
                <w:sz w:val="22"/>
                <w:szCs w:val="22"/>
              </w:rPr>
              <w:t>Verilen nesneleri düşünün. Kelimeleri yazın. İlave kelimelerde yazın. İsimlendirin. Bir hikaye düşünün.</w:t>
            </w:r>
          </w:p>
          <w:p w:rsidR="00345743" w:rsidRDefault="00124B74" w:rsidP="00124B74">
            <w:pP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 w:rsidRPr="00124B74">
              <w:rPr>
                <w:rFonts w:ascii="ALFABET98" w:hAnsi="ALFABET98"/>
                <w:b/>
                <w:color w:val="00B050"/>
                <w:spacing w:val="10"/>
                <w:sz w:val="22"/>
                <w:szCs w:val="22"/>
              </w:rPr>
              <w:t>Kelimeler:</w:t>
            </w: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  <w:p w:rsidR="00124B74" w:rsidRDefault="00124B74" w:rsidP="00124B74">
            <w:pP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:rsidR="00124B74" w:rsidRDefault="00124B74" w:rsidP="00124B74">
            <w:pP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lastRenderedPageBreak/>
              <w:t>……………………………………………………………………………………………………………………</w:t>
            </w:r>
          </w:p>
          <w:p w:rsidR="002200B1" w:rsidRDefault="002200B1" w:rsidP="00A82F32">
            <w:pPr>
              <w:spacing w:line="240" w:lineRule="auto"/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</w:pPr>
          </w:p>
          <w:p w:rsidR="00A82F32" w:rsidRPr="00A82F32" w:rsidRDefault="00292BE8" w:rsidP="00A82F32">
            <w:pPr>
              <w:spacing w:line="240" w:lineRule="auto"/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</w:pPr>
            <w:r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  <w:t xml:space="preserve">Hikayemizi </w:t>
            </w:r>
            <w:bookmarkStart w:id="0" w:name="_GoBack"/>
            <w:bookmarkEnd w:id="0"/>
            <w:r w:rsidR="00124B74" w:rsidRPr="00124B74"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  <w:t>Yazalım.</w:t>
            </w:r>
            <w:r w:rsidR="00A82F32"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  <w:br/>
            </w:r>
          </w:p>
          <w:p w:rsidR="00124B74" w:rsidRPr="006C5A8F" w:rsidRDefault="00124B74" w:rsidP="00A82F32">
            <w:pPr>
              <w:spacing w:line="720" w:lineRule="auto"/>
              <w:rPr>
                <w:rFonts w:ascii="ALFABET98" w:hAnsi="ALFABET98"/>
                <w:b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……………………………………………………………………………………………………….</w:t>
            </w:r>
          </w:p>
          <w:p w:rsidR="00124B74" w:rsidRDefault="00124B74" w:rsidP="00A82F32">
            <w:pPr>
              <w:spacing w:line="720" w:lineRule="auto"/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</w:t>
            </w:r>
            <w:r w:rsidR="00EA0642"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..</w:t>
            </w: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</w:t>
            </w:r>
          </w:p>
          <w:p w:rsidR="00124B74" w:rsidRDefault="00124B74" w:rsidP="00A82F32">
            <w:pPr>
              <w:spacing w:line="720" w:lineRule="auto"/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</w:t>
            </w:r>
            <w:r w:rsidR="00EA0642"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..</w:t>
            </w: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</w:t>
            </w:r>
            <w:r w:rsidR="006C5A8F"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.</w:t>
            </w:r>
          </w:p>
          <w:p w:rsidR="00124B74" w:rsidRDefault="00124B74" w:rsidP="00A82F32">
            <w:pPr>
              <w:spacing w:line="720" w:lineRule="auto"/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:rsidR="00124B74" w:rsidRDefault="00124B74" w:rsidP="00A82F32">
            <w:pPr>
              <w:spacing w:line="720" w:lineRule="auto"/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……………………………………………………………………………………………</w:t>
            </w:r>
            <w:r w:rsidR="00EA0642"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</w:t>
            </w:r>
            <w:r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>………………………</w:t>
            </w:r>
          </w:p>
          <w:p w:rsidR="00124B74" w:rsidRPr="00124B74" w:rsidRDefault="00124B74" w:rsidP="00A82F32">
            <w:pPr>
              <w:spacing w:line="240" w:lineRule="auto"/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</w:pPr>
            <w:r w:rsidRPr="006C5A8F">
              <w:rPr>
                <w:rFonts w:ascii="Times New Roman" w:hAnsi="Times New Roman" w:cs="Times New Roman"/>
                <w:b/>
                <w:spacing w:val="10"/>
                <w:sz w:val="22"/>
                <w:szCs w:val="22"/>
              </w:rPr>
              <w:t>Yazı bitince resmi boyayalım.</w:t>
            </w:r>
            <w:r w:rsidR="006C5A8F">
              <w:rPr>
                <w:rFonts w:ascii="Times New Roman" w:hAnsi="Times New Roman" w:cs="Times New Roman"/>
                <w:color w:val="FF0000"/>
                <w:spacing w:val="10"/>
                <w:sz w:val="22"/>
                <w:szCs w:val="22"/>
              </w:rPr>
              <w:t xml:space="preserve">                                  YAZAR: …………………………………………….</w:t>
            </w:r>
          </w:p>
        </w:tc>
      </w:tr>
    </w:tbl>
    <w:p w:rsidR="00124B74" w:rsidRDefault="00124B74" w:rsidP="002200B1">
      <w:pPr>
        <w:spacing w:line="360" w:lineRule="auto"/>
        <w:rPr>
          <w:rFonts w:ascii="ALFABET98" w:hAnsi="ALFABET98"/>
          <w:color w:val="FF0000"/>
          <w:spacing w:val="10"/>
          <w:sz w:val="22"/>
          <w:szCs w:val="22"/>
        </w:rPr>
      </w:pPr>
    </w:p>
    <w:p w:rsidR="002200B1" w:rsidRDefault="00CD11C4" w:rsidP="00CD11C4">
      <w:pPr>
        <w:spacing w:line="360" w:lineRule="auto"/>
        <w:jc w:val="center"/>
        <w:rPr>
          <w:rFonts w:ascii="ALFABET98" w:hAnsi="ALFABET98"/>
          <w:color w:val="FF0000"/>
          <w:spacing w:val="10"/>
          <w:sz w:val="22"/>
          <w:szCs w:val="22"/>
        </w:rPr>
      </w:pPr>
      <w:r>
        <w:rPr>
          <w:noProof/>
          <w:lang w:eastAsia="tr-TR"/>
        </w:rPr>
        <w:drawing>
          <wp:inline distT="0" distB="0" distL="0" distR="0">
            <wp:extent cx="6629400" cy="2840366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335" cy="284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1C4" w:rsidRDefault="00CD11C4" w:rsidP="002200B1">
      <w:pPr>
        <w:spacing w:line="360" w:lineRule="auto"/>
        <w:rPr>
          <w:rFonts w:ascii="ALFABET98" w:hAnsi="ALFABET98"/>
          <w:color w:val="FF0000"/>
          <w:spacing w:val="10"/>
          <w:sz w:val="22"/>
          <w:szCs w:val="22"/>
        </w:rPr>
      </w:pPr>
    </w:p>
    <w:p w:rsidR="00CD11C4" w:rsidRDefault="00CD11C4" w:rsidP="00CD11C4">
      <w:pPr>
        <w:spacing w:line="360" w:lineRule="auto"/>
        <w:jc w:val="center"/>
        <w:rPr>
          <w:rFonts w:ascii="ALFABET98" w:hAnsi="ALFABET98"/>
          <w:color w:val="FF0000"/>
          <w:spacing w:val="10"/>
          <w:sz w:val="22"/>
          <w:szCs w:val="22"/>
        </w:rPr>
      </w:pPr>
      <w:r>
        <w:rPr>
          <w:noProof/>
          <w:lang w:eastAsia="tr-TR"/>
        </w:rPr>
        <w:drawing>
          <wp:inline distT="0" distB="0" distL="0" distR="0">
            <wp:extent cx="6496050" cy="27146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4209" cy="272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1C4" w:rsidRDefault="00CD11C4" w:rsidP="002200B1">
      <w:pPr>
        <w:spacing w:line="360" w:lineRule="auto"/>
        <w:rPr>
          <w:rFonts w:ascii="ALFABET98" w:hAnsi="ALFABET98"/>
          <w:color w:val="FF0000"/>
          <w:spacing w:val="10"/>
          <w:sz w:val="22"/>
          <w:szCs w:val="22"/>
        </w:rPr>
      </w:pPr>
      <w:r>
        <w:rPr>
          <w:rFonts w:ascii="ALFABET98" w:hAnsi="ALFABET98"/>
          <w:color w:val="FF0000"/>
          <w:spacing w:val="10"/>
          <w:sz w:val="22"/>
          <w:szCs w:val="22"/>
        </w:rPr>
        <w:lastRenderedPageBreak/>
        <w:br/>
      </w:r>
      <w:r>
        <w:rPr>
          <w:noProof/>
          <w:lang w:eastAsia="tr-TR"/>
        </w:rPr>
        <w:drawing>
          <wp:inline distT="0" distB="0" distL="0" distR="0">
            <wp:extent cx="6896100" cy="209757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6833" cy="209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851" w:rsidRPr="00B265A8" w:rsidRDefault="00CD11C4" w:rsidP="004F1851">
      <w:pPr>
        <w:spacing w:line="360" w:lineRule="auto"/>
        <w:jc w:val="center"/>
        <w:rPr>
          <w:rFonts w:ascii="ALFABET98" w:hAnsi="ALFABET98"/>
          <w:color w:val="FF0000"/>
          <w:spacing w:val="10"/>
          <w:sz w:val="22"/>
          <w:szCs w:val="22"/>
        </w:rPr>
      </w:pPr>
      <w:r>
        <w:rPr>
          <w:noProof/>
          <w:lang w:eastAsia="tr-TR"/>
        </w:rPr>
        <w:drawing>
          <wp:inline distT="0" distB="0" distL="0" distR="0">
            <wp:extent cx="6687631" cy="11525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4748" cy="115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1851" w:rsidRPr="00B265A8" w:rsidSect="00DE2A88">
      <w:headerReference w:type="default" r:id="rId18"/>
      <w:footerReference w:type="default" r:id="rId19"/>
      <w:pgSz w:w="11906" w:h="16838"/>
      <w:pgMar w:top="568" w:right="424" w:bottom="426" w:left="567" w:header="284" w:footer="1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180" w:rsidRDefault="00A06180" w:rsidP="00DC0386">
      <w:pPr>
        <w:spacing w:line="240" w:lineRule="auto"/>
      </w:pPr>
      <w:r>
        <w:separator/>
      </w:r>
    </w:p>
  </w:endnote>
  <w:endnote w:type="continuationSeparator" w:id="0">
    <w:p w:rsidR="00A06180" w:rsidRDefault="00A06180" w:rsidP="00DC0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CB0" w:rsidRPr="00A633F0" w:rsidRDefault="006F27D2" w:rsidP="00972CB0">
    <w:pPr>
      <w:pStyle w:val="Altbilgi"/>
      <w:jc w:val="center"/>
      <w:rPr>
        <w:i/>
        <w:color w:val="31849B" w:themeColor="accent5" w:themeShade="BF"/>
        <w:sz w:val="22"/>
        <w:szCs w:val="22"/>
      </w:rPr>
    </w:pPr>
    <w:r>
      <w:rPr>
        <w:sz w:val="20"/>
      </w:rPr>
      <w:t>Bizler Müslümanız. Rabbimize hamdolsun. İmanımız ve salih amelimiz var.</w:t>
    </w:r>
    <w:r w:rsidR="00996D4B" w:rsidRPr="00996D4B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180" w:rsidRDefault="00A06180" w:rsidP="00DC0386">
      <w:pPr>
        <w:spacing w:line="240" w:lineRule="auto"/>
      </w:pPr>
      <w:r>
        <w:separator/>
      </w:r>
    </w:p>
  </w:footnote>
  <w:footnote w:type="continuationSeparator" w:id="0">
    <w:p w:rsidR="00A06180" w:rsidRDefault="00A06180" w:rsidP="00DC03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C2" w:rsidRPr="008F466B" w:rsidRDefault="00CC2AC2" w:rsidP="0069093B">
    <w:pPr>
      <w:pStyle w:val="stbilgi"/>
      <w:spacing w:line="240" w:lineRule="auto"/>
      <w:jc w:val="right"/>
      <w:rPr>
        <w:sz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F88"/>
    <w:multiLevelType w:val="hybridMultilevel"/>
    <w:tmpl w:val="F1481730"/>
    <w:lvl w:ilvl="0" w:tplc="2D509A88">
      <w:numFmt w:val="bullet"/>
      <w:lvlText w:val=""/>
      <w:lvlJc w:val="left"/>
      <w:pPr>
        <w:ind w:left="465" w:hanging="360"/>
      </w:pPr>
      <w:rPr>
        <w:rFonts w:ascii="Symbol" w:eastAsia="Calibr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0EE11138"/>
    <w:multiLevelType w:val="hybridMultilevel"/>
    <w:tmpl w:val="6B1C85AE"/>
    <w:lvl w:ilvl="0" w:tplc="C9DEEC7C">
      <w:start w:val="1"/>
      <w:numFmt w:val="upperRoman"/>
      <w:lvlText w:val="%1."/>
      <w:lvlJc w:val="right"/>
      <w:pPr>
        <w:ind w:left="720" w:hanging="360"/>
      </w:pPr>
      <w:rPr>
        <w:b/>
        <w:color w:val="403152" w:themeColor="accent4" w:themeShade="8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E2FC0"/>
    <w:multiLevelType w:val="hybridMultilevel"/>
    <w:tmpl w:val="4D682192"/>
    <w:lvl w:ilvl="0" w:tplc="C9DEEC7C">
      <w:start w:val="1"/>
      <w:numFmt w:val="upperRoman"/>
      <w:lvlText w:val="%1."/>
      <w:lvlJc w:val="right"/>
      <w:pPr>
        <w:ind w:left="720" w:hanging="360"/>
      </w:pPr>
      <w:rPr>
        <w:b/>
        <w:color w:val="403152" w:themeColor="accent4" w:themeShade="8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D5DE5"/>
    <w:multiLevelType w:val="hybridMultilevel"/>
    <w:tmpl w:val="23166AEA"/>
    <w:lvl w:ilvl="0" w:tplc="F91E997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A1366"/>
    <w:multiLevelType w:val="hybridMultilevel"/>
    <w:tmpl w:val="5E2E6CCE"/>
    <w:lvl w:ilvl="0" w:tplc="A074FAF0">
      <w:start w:val="1"/>
      <w:numFmt w:val="decimal"/>
      <w:lvlText w:val="%1."/>
      <w:lvlJc w:val="left"/>
      <w:pPr>
        <w:ind w:left="4613" w:hanging="360"/>
      </w:pPr>
      <w:rPr>
        <w:b/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5333" w:hanging="360"/>
      </w:p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5">
    <w:nsid w:val="3A895422"/>
    <w:multiLevelType w:val="hybridMultilevel"/>
    <w:tmpl w:val="AF4C9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13850"/>
    <w:multiLevelType w:val="hybridMultilevel"/>
    <w:tmpl w:val="7B3E5C68"/>
    <w:lvl w:ilvl="0" w:tplc="832A4964">
      <w:start w:val="1"/>
      <w:numFmt w:val="upperRoman"/>
      <w:lvlText w:val="%1."/>
      <w:lvlJc w:val="right"/>
      <w:pPr>
        <w:ind w:left="720" w:hanging="360"/>
      </w:pPr>
      <w:rPr>
        <w:b/>
        <w:color w:val="D6009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46D77"/>
    <w:multiLevelType w:val="hybridMultilevel"/>
    <w:tmpl w:val="44E45BE2"/>
    <w:lvl w:ilvl="0" w:tplc="78689A18">
      <w:start w:val="1"/>
      <w:numFmt w:val="lowerLetter"/>
      <w:lvlText w:val="%1)"/>
      <w:lvlJc w:val="left"/>
      <w:pPr>
        <w:ind w:left="4472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5192" w:hanging="360"/>
      </w:p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B3681"/>
    <w:rsid w:val="00000207"/>
    <w:rsid w:val="00005DB6"/>
    <w:rsid w:val="00014824"/>
    <w:rsid w:val="000152D0"/>
    <w:rsid w:val="00023D0A"/>
    <w:rsid w:val="00025161"/>
    <w:rsid w:val="00033F7F"/>
    <w:rsid w:val="0003493F"/>
    <w:rsid w:val="00037492"/>
    <w:rsid w:val="000438C7"/>
    <w:rsid w:val="00045044"/>
    <w:rsid w:val="000471FE"/>
    <w:rsid w:val="0004751C"/>
    <w:rsid w:val="00052A57"/>
    <w:rsid w:val="00054DD6"/>
    <w:rsid w:val="00055EFA"/>
    <w:rsid w:val="0005692C"/>
    <w:rsid w:val="00067B4C"/>
    <w:rsid w:val="0007022D"/>
    <w:rsid w:val="0007304E"/>
    <w:rsid w:val="000803F9"/>
    <w:rsid w:val="00080991"/>
    <w:rsid w:val="0008359D"/>
    <w:rsid w:val="00083B30"/>
    <w:rsid w:val="000861F2"/>
    <w:rsid w:val="00086C76"/>
    <w:rsid w:val="00090B1B"/>
    <w:rsid w:val="00090E5A"/>
    <w:rsid w:val="00091D7D"/>
    <w:rsid w:val="00091DC3"/>
    <w:rsid w:val="00093BE3"/>
    <w:rsid w:val="00094B90"/>
    <w:rsid w:val="000A171E"/>
    <w:rsid w:val="000A3469"/>
    <w:rsid w:val="000A3F0C"/>
    <w:rsid w:val="000A4D3A"/>
    <w:rsid w:val="000A4F4C"/>
    <w:rsid w:val="000B036B"/>
    <w:rsid w:val="000B2096"/>
    <w:rsid w:val="000B46C4"/>
    <w:rsid w:val="000B7F75"/>
    <w:rsid w:val="000C460C"/>
    <w:rsid w:val="000D4DB2"/>
    <w:rsid w:val="000E3967"/>
    <w:rsid w:val="000E7640"/>
    <w:rsid w:val="000F5F13"/>
    <w:rsid w:val="000F7973"/>
    <w:rsid w:val="00105104"/>
    <w:rsid w:val="00105A88"/>
    <w:rsid w:val="0010627D"/>
    <w:rsid w:val="001111F3"/>
    <w:rsid w:val="001204C4"/>
    <w:rsid w:val="001247FB"/>
    <w:rsid w:val="00124B74"/>
    <w:rsid w:val="001253AA"/>
    <w:rsid w:val="001329B8"/>
    <w:rsid w:val="001343E1"/>
    <w:rsid w:val="00135EED"/>
    <w:rsid w:val="001368BE"/>
    <w:rsid w:val="00142991"/>
    <w:rsid w:val="0014397B"/>
    <w:rsid w:val="001543C6"/>
    <w:rsid w:val="00160336"/>
    <w:rsid w:val="0016356A"/>
    <w:rsid w:val="00174190"/>
    <w:rsid w:val="001767DD"/>
    <w:rsid w:val="00183AD5"/>
    <w:rsid w:val="001848B0"/>
    <w:rsid w:val="0018527B"/>
    <w:rsid w:val="001863BD"/>
    <w:rsid w:val="00186D36"/>
    <w:rsid w:val="00192937"/>
    <w:rsid w:val="001953A6"/>
    <w:rsid w:val="00196130"/>
    <w:rsid w:val="001961A2"/>
    <w:rsid w:val="00196BB7"/>
    <w:rsid w:val="001A3C8C"/>
    <w:rsid w:val="001A5E98"/>
    <w:rsid w:val="001B5F5C"/>
    <w:rsid w:val="001C3081"/>
    <w:rsid w:val="001C42EA"/>
    <w:rsid w:val="001D07D7"/>
    <w:rsid w:val="001E3537"/>
    <w:rsid w:val="001E4783"/>
    <w:rsid w:val="001E71B8"/>
    <w:rsid w:val="001F5714"/>
    <w:rsid w:val="001F590B"/>
    <w:rsid w:val="001F6265"/>
    <w:rsid w:val="001F633D"/>
    <w:rsid w:val="001F7BBE"/>
    <w:rsid w:val="00205FE2"/>
    <w:rsid w:val="0020622D"/>
    <w:rsid w:val="00213E54"/>
    <w:rsid w:val="00216231"/>
    <w:rsid w:val="002200B1"/>
    <w:rsid w:val="0022147C"/>
    <w:rsid w:val="00221A95"/>
    <w:rsid w:val="00222731"/>
    <w:rsid w:val="002239FA"/>
    <w:rsid w:val="002247FB"/>
    <w:rsid w:val="0022708B"/>
    <w:rsid w:val="002377D5"/>
    <w:rsid w:val="002405BF"/>
    <w:rsid w:val="00242985"/>
    <w:rsid w:val="00242CCD"/>
    <w:rsid w:val="0024676F"/>
    <w:rsid w:val="00247368"/>
    <w:rsid w:val="00250642"/>
    <w:rsid w:val="00261153"/>
    <w:rsid w:val="00262591"/>
    <w:rsid w:val="0026268D"/>
    <w:rsid w:val="002669E1"/>
    <w:rsid w:val="00267CFA"/>
    <w:rsid w:val="00276D64"/>
    <w:rsid w:val="002860F2"/>
    <w:rsid w:val="00286225"/>
    <w:rsid w:val="00287DAD"/>
    <w:rsid w:val="00290766"/>
    <w:rsid w:val="00292BE8"/>
    <w:rsid w:val="00295817"/>
    <w:rsid w:val="00296EEA"/>
    <w:rsid w:val="002A6F62"/>
    <w:rsid w:val="002B60ED"/>
    <w:rsid w:val="002B7176"/>
    <w:rsid w:val="002C4885"/>
    <w:rsid w:val="002D26E6"/>
    <w:rsid w:val="002D275F"/>
    <w:rsid w:val="002D7019"/>
    <w:rsid w:val="002E0192"/>
    <w:rsid w:val="002E72F3"/>
    <w:rsid w:val="002E7F07"/>
    <w:rsid w:val="002F6A48"/>
    <w:rsid w:val="00300BF5"/>
    <w:rsid w:val="00306800"/>
    <w:rsid w:val="003069AF"/>
    <w:rsid w:val="00311BC0"/>
    <w:rsid w:val="00313380"/>
    <w:rsid w:val="00316D11"/>
    <w:rsid w:val="003175C7"/>
    <w:rsid w:val="00320829"/>
    <w:rsid w:val="003217BF"/>
    <w:rsid w:val="00325BC7"/>
    <w:rsid w:val="00326BB7"/>
    <w:rsid w:val="003273CF"/>
    <w:rsid w:val="00331E37"/>
    <w:rsid w:val="00345743"/>
    <w:rsid w:val="00351517"/>
    <w:rsid w:val="00353AD9"/>
    <w:rsid w:val="00356058"/>
    <w:rsid w:val="00362AA1"/>
    <w:rsid w:val="00362CD3"/>
    <w:rsid w:val="00363F83"/>
    <w:rsid w:val="003706C7"/>
    <w:rsid w:val="00372940"/>
    <w:rsid w:val="00372BAB"/>
    <w:rsid w:val="00375A7D"/>
    <w:rsid w:val="00381C11"/>
    <w:rsid w:val="00383D2E"/>
    <w:rsid w:val="00394AA4"/>
    <w:rsid w:val="00396A66"/>
    <w:rsid w:val="003A205F"/>
    <w:rsid w:val="003A74CF"/>
    <w:rsid w:val="003B5681"/>
    <w:rsid w:val="003C4FF4"/>
    <w:rsid w:val="003C592C"/>
    <w:rsid w:val="003C652A"/>
    <w:rsid w:val="003D0B08"/>
    <w:rsid w:val="003D0BEE"/>
    <w:rsid w:val="003D66FD"/>
    <w:rsid w:val="003E261E"/>
    <w:rsid w:val="003E4636"/>
    <w:rsid w:val="003E51C3"/>
    <w:rsid w:val="003E545D"/>
    <w:rsid w:val="003E6876"/>
    <w:rsid w:val="003E7129"/>
    <w:rsid w:val="003E7DE9"/>
    <w:rsid w:val="003F0E05"/>
    <w:rsid w:val="003F25D8"/>
    <w:rsid w:val="003F2D0A"/>
    <w:rsid w:val="00402FC8"/>
    <w:rsid w:val="00404C31"/>
    <w:rsid w:val="004078B0"/>
    <w:rsid w:val="00410432"/>
    <w:rsid w:val="00414AA2"/>
    <w:rsid w:val="00420D1B"/>
    <w:rsid w:val="00421DB8"/>
    <w:rsid w:val="00425229"/>
    <w:rsid w:val="0042668B"/>
    <w:rsid w:val="00427B78"/>
    <w:rsid w:val="00441BA3"/>
    <w:rsid w:val="004422F9"/>
    <w:rsid w:val="00442DB3"/>
    <w:rsid w:val="00445522"/>
    <w:rsid w:val="00451B63"/>
    <w:rsid w:val="00451D95"/>
    <w:rsid w:val="00451E49"/>
    <w:rsid w:val="00453551"/>
    <w:rsid w:val="004536AF"/>
    <w:rsid w:val="004545DE"/>
    <w:rsid w:val="004729FC"/>
    <w:rsid w:val="00480D37"/>
    <w:rsid w:val="00480F87"/>
    <w:rsid w:val="00481A43"/>
    <w:rsid w:val="00484055"/>
    <w:rsid w:val="00484CA1"/>
    <w:rsid w:val="00486EBD"/>
    <w:rsid w:val="004936B8"/>
    <w:rsid w:val="0049440A"/>
    <w:rsid w:val="00494DE4"/>
    <w:rsid w:val="004A2422"/>
    <w:rsid w:val="004A3411"/>
    <w:rsid w:val="004A7D51"/>
    <w:rsid w:val="004B029B"/>
    <w:rsid w:val="004B0DFC"/>
    <w:rsid w:val="004B3681"/>
    <w:rsid w:val="004B3D8E"/>
    <w:rsid w:val="004B7260"/>
    <w:rsid w:val="004C517D"/>
    <w:rsid w:val="004C52CF"/>
    <w:rsid w:val="004D2887"/>
    <w:rsid w:val="004D3948"/>
    <w:rsid w:val="004D4543"/>
    <w:rsid w:val="004D5C32"/>
    <w:rsid w:val="004D6D18"/>
    <w:rsid w:val="004F0C9C"/>
    <w:rsid w:val="004F1851"/>
    <w:rsid w:val="004F2773"/>
    <w:rsid w:val="004F44C4"/>
    <w:rsid w:val="00500ABC"/>
    <w:rsid w:val="00502C86"/>
    <w:rsid w:val="005047BB"/>
    <w:rsid w:val="00514B19"/>
    <w:rsid w:val="005157CF"/>
    <w:rsid w:val="00520AD8"/>
    <w:rsid w:val="0052302B"/>
    <w:rsid w:val="005241D4"/>
    <w:rsid w:val="00527039"/>
    <w:rsid w:val="0052712C"/>
    <w:rsid w:val="00531AF3"/>
    <w:rsid w:val="00536098"/>
    <w:rsid w:val="00550BA8"/>
    <w:rsid w:val="005568A3"/>
    <w:rsid w:val="00560EF8"/>
    <w:rsid w:val="00562425"/>
    <w:rsid w:val="00563A53"/>
    <w:rsid w:val="00570EA0"/>
    <w:rsid w:val="0057189B"/>
    <w:rsid w:val="0057189E"/>
    <w:rsid w:val="005744F0"/>
    <w:rsid w:val="005759CA"/>
    <w:rsid w:val="00577476"/>
    <w:rsid w:val="00577816"/>
    <w:rsid w:val="00580622"/>
    <w:rsid w:val="00581D13"/>
    <w:rsid w:val="00593FDD"/>
    <w:rsid w:val="00594342"/>
    <w:rsid w:val="00594E30"/>
    <w:rsid w:val="005A0186"/>
    <w:rsid w:val="005A1124"/>
    <w:rsid w:val="005A2583"/>
    <w:rsid w:val="005A2C54"/>
    <w:rsid w:val="005A3DE4"/>
    <w:rsid w:val="005A6CF1"/>
    <w:rsid w:val="005B0D6A"/>
    <w:rsid w:val="005B67F8"/>
    <w:rsid w:val="005B775B"/>
    <w:rsid w:val="005C3C5B"/>
    <w:rsid w:val="005C5994"/>
    <w:rsid w:val="005C6111"/>
    <w:rsid w:val="005D398F"/>
    <w:rsid w:val="005D3D31"/>
    <w:rsid w:val="005D7F5B"/>
    <w:rsid w:val="005E0D0A"/>
    <w:rsid w:val="005F281B"/>
    <w:rsid w:val="005F4D6D"/>
    <w:rsid w:val="005F5C87"/>
    <w:rsid w:val="00604242"/>
    <w:rsid w:val="006057E3"/>
    <w:rsid w:val="00611074"/>
    <w:rsid w:val="006140A0"/>
    <w:rsid w:val="00615F05"/>
    <w:rsid w:val="00622A4E"/>
    <w:rsid w:val="00624175"/>
    <w:rsid w:val="0062573D"/>
    <w:rsid w:val="00627107"/>
    <w:rsid w:val="00637EF4"/>
    <w:rsid w:val="00640704"/>
    <w:rsid w:val="00642C4B"/>
    <w:rsid w:val="00650567"/>
    <w:rsid w:val="006549B1"/>
    <w:rsid w:val="0066027B"/>
    <w:rsid w:val="00660791"/>
    <w:rsid w:val="00671003"/>
    <w:rsid w:val="006737E1"/>
    <w:rsid w:val="00686287"/>
    <w:rsid w:val="00687C00"/>
    <w:rsid w:val="0069093B"/>
    <w:rsid w:val="00692F01"/>
    <w:rsid w:val="006936FF"/>
    <w:rsid w:val="0069645F"/>
    <w:rsid w:val="0069770D"/>
    <w:rsid w:val="006A720C"/>
    <w:rsid w:val="006B1A6B"/>
    <w:rsid w:val="006B3E36"/>
    <w:rsid w:val="006B4BCE"/>
    <w:rsid w:val="006C5A8F"/>
    <w:rsid w:val="006C7195"/>
    <w:rsid w:val="006C7F58"/>
    <w:rsid w:val="006E225D"/>
    <w:rsid w:val="006E3B48"/>
    <w:rsid w:val="006E46D3"/>
    <w:rsid w:val="006E500B"/>
    <w:rsid w:val="006F02C9"/>
    <w:rsid w:val="006F27D2"/>
    <w:rsid w:val="007035CE"/>
    <w:rsid w:val="007140DD"/>
    <w:rsid w:val="007153D4"/>
    <w:rsid w:val="00723C07"/>
    <w:rsid w:val="00725F48"/>
    <w:rsid w:val="007275A1"/>
    <w:rsid w:val="00743C5F"/>
    <w:rsid w:val="00744F87"/>
    <w:rsid w:val="00745B8A"/>
    <w:rsid w:val="00747A36"/>
    <w:rsid w:val="00761FFE"/>
    <w:rsid w:val="007667C2"/>
    <w:rsid w:val="00770AFF"/>
    <w:rsid w:val="00772F4D"/>
    <w:rsid w:val="0077646A"/>
    <w:rsid w:val="00780DF9"/>
    <w:rsid w:val="00783D2F"/>
    <w:rsid w:val="0079093F"/>
    <w:rsid w:val="00792934"/>
    <w:rsid w:val="007A1138"/>
    <w:rsid w:val="007A67F7"/>
    <w:rsid w:val="007B0984"/>
    <w:rsid w:val="007B4C5E"/>
    <w:rsid w:val="007B512F"/>
    <w:rsid w:val="007B71FE"/>
    <w:rsid w:val="007C1C84"/>
    <w:rsid w:val="007C28C4"/>
    <w:rsid w:val="007C4892"/>
    <w:rsid w:val="007C4EC5"/>
    <w:rsid w:val="007D117B"/>
    <w:rsid w:val="007D164D"/>
    <w:rsid w:val="007D1E24"/>
    <w:rsid w:val="007D2FBD"/>
    <w:rsid w:val="007D49CB"/>
    <w:rsid w:val="007D4D8C"/>
    <w:rsid w:val="007D5357"/>
    <w:rsid w:val="007D6D29"/>
    <w:rsid w:val="007D7E11"/>
    <w:rsid w:val="007E07A5"/>
    <w:rsid w:val="007E2A61"/>
    <w:rsid w:val="007E2D98"/>
    <w:rsid w:val="007E4BE2"/>
    <w:rsid w:val="007F1FAB"/>
    <w:rsid w:val="007F486B"/>
    <w:rsid w:val="00802292"/>
    <w:rsid w:val="00802BEB"/>
    <w:rsid w:val="00802E39"/>
    <w:rsid w:val="0081058F"/>
    <w:rsid w:val="00810E08"/>
    <w:rsid w:val="00811D24"/>
    <w:rsid w:val="00814EA7"/>
    <w:rsid w:val="008157B2"/>
    <w:rsid w:val="00817393"/>
    <w:rsid w:val="00821344"/>
    <w:rsid w:val="00827E73"/>
    <w:rsid w:val="00830DD5"/>
    <w:rsid w:val="00833237"/>
    <w:rsid w:val="0083430F"/>
    <w:rsid w:val="0084062C"/>
    <w:rsid w:val="008477A8"/>
    <w:rsid w:val="008506DB"/>
    <w:rsid w:val="00854796"/>
    <w:rsid w:val="008560AB"/>
    <w:rsid w:val="00857794"/>
    <w:rsid w:val="0087483B"/>
    <w:rsid w:val="008748CC"/>
    <w:rsid w:val="00880F8D"/>
    <w:rsid w:val="00882632"/>
    <w:rsid w:val="00887757"/>
    <w:rsid w:val="00893D16"/>
    <w:rsid w:val="0089693A"/>
    <w:rsid w:val="008A113A"/>
    <w:rsid w:val="008A7678"/>
    <w:rsid w:val="008B749E"/>
    <w:rsid w:val="008C083F"/>
    <w:rsid w:val="008C2148"/>
    <w:rsid w:val="008C2456"/>
    <w:rsid w:val="008C4F8C"/>
    <w:rsid w:val="008C7C44"/>
    <w:rsid w:val="008D041F"/>
    <w:rsid w:val="008D51D5"/>
    <w:rsid w:val="008D6E8D"/>
    <w:rsid w:val="008E10A5"/>
    <w:rsid w:val="008E6FA6"/>
    <w:rsid w:val="008F2DCB"/>
    <w:rsid w:val="008F466B"/>
    <w:rsid w:val="00902613"/>
    <w:rsid w:val="009032FE"/>
    <w:rsid w:val="00905431"/>
    <w:rsid w:val="009060B1"/>
    <w:rsid w:val="009214F9"/>
    <w:rsid w:val="009267F0"/>
    <w:rsid w:val="00927208"/>
    <w:rsid w:val="00931894"/>
    <w:rsid w:val="00941280"/>
    <w:rsid w:val="0094315B"/>
    <w:rsid w:val="00946EB0"/>
    <w:rsid w:val="0095014C"/>
    <w:rsid w:val="00951566"/>
    <w:rsid w:val="0096158A"/>
    <w:rsid w:val="00962BBC"/>
    <w:rsid w:val="009656A9"/>
    <w:rsid w:val="00967E82"/>
    <w:rsid w:val="0097164C"/>
    <w:rsid w:val="00972CB0"/>
    <w:rsid w:val="00976B7F"/>
    <w:rsid w:val="00977B82"/>
    <w:rsid w:val="009833DC"/>
    <w:rsid w:val="00984D47"/>
    <w:rsid w:val="00992F8C"/>
    <w:rsid w:val="009934E4"/>
    <w:rsid w:val="00993A24"/>
    <w:rsid w:val="00994A9D"/>
    <w:rsid w:val="009955F3"/>
    <w:rsid w:val="00996D4B"/>
    <w:rsid w:val="00997E63"/>
    <w:rsid w:val="009A0245"/>
    <w:rsid w:val="009A20E2"/>
    <w:rsid w:val="009A24E8"/>
    <w:rsid w:val="009A6CA4"/>
    <w:rsid w:val="009B2753"/>
    <w:rsid w:val="009B29E0"/>
    <w:rsid w:val="009B3848"/>
    <w:rsid w:val="009B57E6"/>
    <w:rsid w:val="009D12AE"/>
    <w:rsid w:val="009D67CA"/>
    <w:rsid w:val="009F15A2"/>
    <w:rsid w:val="009F611B"/>
    <w:rsid w:val="00A06180"/>
    <w:rsid w:val="00A0638E"/>
    <w:rsid w:val="00A06EF5"/>
    <w:rsid w:val="00A11628"/>
    <w:rsid w:val="00A178FE"/>
    <w:rsid w:val="00A17E99"/>
    <w:rsid w:val="00A26C03"/>
    <w:rsid w:val="00A3036A"/>
    <w:rsid w:val="00A3517D"/>
    <w:rsid w:val="00A47DBF"/>
    <w:rsid w:val="00A5167D"/>
    <w:rsid w:val="00A53D07"/>
    <w:rsid w:val="00A54977"/>
    <w:rsid w:val="00A57EF6"/>
    <w:rsid w:val="00A633F0"/>
    <w:rsid w:val="00A63E73"/>
    <w:rsid w:val="00A66C7E"/>
    <w:rsid w:val="00A7219B"/>
    <w:rsid w:val="00A76C9B"/>
    <w:rsid w:val="00A82F32"/>
    <w:rsid w:val="00A83872"/>
    <w:rsid w:val="00A855F7"/>
    <w:rsid w:val="00A857E9"/>
    <w:rsid w:val="00A91011"/>
    <w:rsid w:val="00A91944"/>
    <w:rsid w:val="00A928F0"/>
    <w:rsid w:val="00AA0383"/>
    <w:rsid w:val="00AA16AB"/>
    <w:rsid w:val="00AA324C"/>
    <w:rsid w:val="00AA4B8D"/>
    <w:rsid w:val="00AB1277"/>
    <w:rsid w:val="00AB73CD"/>
    <w:rsid w:val="00AC3085"/>
    <w:rsid w:val="00AC6A3A"/>
    <w:rsid w:val="00AD0FDC"/>
    <w:rsid w:val="00AD10DF"/>
    <w:rsid w:val="00AE66F7"/>
    <w:rsid w:val="00AE6F02"/>
    <w:rsid w:val="00AF0351"/>
    <w:rsid w:val="00AF65EC"/>
    <w:rsid w:val="00B00CDA"/>
    <w:rsid w:val="00B040CC"/>
    <w:rsid w:val="00B05490"/>
    <w:rsid w:val="00B06ED1"/>
    <w:rsid w:val="00B1408E"/>
    <w:rsid w:val="00B150B2"/>
    <w:rsid w:val="00B21FB3"/>
    <w:rsid w:val="00B25141"/>
    <w:rsid w:val="00B265A8"/>
    <w:rsid w:val="00B5053D"/>
    <w:rsid w:val="00B560F8"/>
    <w:rsid w:val="00B570F0"/>
    <w:rsid w:val="00B62339"/>
    <w:rsid w:val="00B6482A"/>
    <w:rsid w:val="00B66206"/>
    <w:rsid w:val="00B66B39"/>
    <w:rsid w:val="00B701EF"/>
    <w:rsid w:val="00B76E9E"/>
    <w:rsid w:val="00B779DB"/>
    <w:rsid w:val="00B810CC"/>
    <w:rsid w:val="00B8422B"/>
    <w:rsid w:val="00B933CC"/>
    <w:rsid w:val="00B95A2B"/>
    <w:rsid w:val="00B968C8"/>
    <w:rsid w:val="00B97A23"/>
    <w:rsid w:val="00BA0E23"/>
    <w:rsid w:val="00BA1DA7"/>
    <w:rsid w:val="00BA2098"/>
    <w:rsid w:val="00BA27DB"/>
    <w:rsid w:val="00BA47AE"/>
    <w:rsid w:val="00BA60DF"/>
    <w:rsid w:val="00BB004F"/>
    <w:rsid w:val="00BB01C9"/>
    <w:rsid w:val="00BB116F"/>
    <w:rsid w:val="00BB24C5"/>
    <w:rsid w:val="00BB2C14"/>
    <w:rsid w:val="00BB5BEA"/>
    <w:rsid w:val="00BD573F"/>
    <w:rsid w:val="00BD75D4"/>
    <w:rsid w:val="00BE0270"/>
    <w:rsid w:val="00BE34A7"/>
    <w:rsid w:val="00BE3996"/>
    <w:rsid w:val="00BE48A7"/>
    <w:rsid w:val="00BF3B0E"/>
    <w:rsid w:val="00BF4082"/>
    <w:rsid w:val="00C02E82"/>
    <w:rsid w:val="00C108E0"/>
    <w:rsid w:val="00C235B3"/>
    <w:rsid w:val="00C32E1E"/>
    <w:rsid w:val="00C3783D"/>
    <w:rsid w:val="00C51BC9"/>
    <w:rsid w:val="00C53FEE"/>
    <w:rsid w:val="00C5470E"/>
    <w:rsid w:val="00C56A1F"/>
    <w:rsid w:val="00C62A30"/>
    <w:rsid w:val="00C63E08"/>
    <w:rsid w:val="00C743BC"/>
    <w:rsid w:val="00C75217"/>
    <w:rsid w:val="00C777FF"/>
    <w:rsid w:val="00C77DA2"/>
    <w:rsid w:val="00C77E3B"/>
    <w:rsid w:val="00C853D7"/>
    <w:rsid w:val="00C866DF"/>
    <w:rsid w:val="00C907DF"/>
    <w:rsid w:val="00C90F30"/>
    <w:rsid w:val="00C91365"/>
    <w:rsid w:val="00C96C3F"/>
    <w:rsid w:val="00CA00EB"/>
    <w:rsid w:val="00CA1B5C"/>
    <w:rsid w:val="00CB14DF"/>
    <w:rsid w:val="00CB199E"/>
    <w:rsid w:val="00CB6EB4"/>
    <w:rsid w:val="00CB7429"/>
    <w:rsid w:val="00CC17D0"/>
    <w:rsid w:val="00CC1EEB"/>
    <w:rsid w:val="00CC2AC2"/>
    <w:rsid w:val="00CD11C4"/>
    <w:rsid w:val="00CD1E2C"/>
    <w:rsid w:val="00CD6988"/>
    <w:rsid w:val="00CE482D"/>
    <w:rsid w:val="00CE57B0"/>
    <w:rsid w:val="00CE59B5"/>
    <w:rsid w:val="00D01ABC"/>
    <w:rsid w:val="00D04E99"/>
    <w:rsid w:val="00D05F1D"/>
    <w:rsid w:val="00D14DCC"/>
    <w:rsid w:val="00D21F90"/>
    <w:rsid w:val="00D250E6"/>
    <w:rsid w:val="00D347CA"/>
    <w:rsid w:val="00D4177B"/>
    <w:rsid w:val="00D50393"/>
    <w:rsid w:val="00D50811"/>
    <w:rsid w:val="00D525E2"/>
    <w:rsid w:val="00D53615"/>
    <w:rsid w:val="00D53807"/>
    <w:rsid w:val="00D57C6F"/>
    <w:rsid w:val="00D61841"/>
    <w:rsid w:val="00D621AC"/>
    <w:rsid w:val="00D63A40"/>
    <w:rsid w:val="00D67503"/>
    <w:rsid w:val="00D730D7"/>
    <w:rsid w:val="00D73B30"/>
    <w:rsid w:val="00D83914"/>
    <w:rsid w:val="00D90BD8"/>
    <w:rsid w:val="00D9299A"/>
    <w:rsid w:val="00D97985"/>
    <w:rsid w:val="00DB14DC"/>
    <w:rsid w:val="00DC0386"/>
    <w:rsid w:val="00DC04E3"/>
    <w:rsid w:val="00DC3DA1"/>
    <w:rsid w:val="00DC3E25"/>
    <w:rsid w:val="00DD11FC"/>
    <w:rsid w:val="00DD6D29"/>
    <w:rsid w:val="00DE2A88"/>
    <w:rsid w:val="00DE34B8"/>
    <w:rsid w:val="00DE360D"/>
    <w:rsid w:val="00DE4968"/>
    <w:rsid w:val="00DE52A6"/>
    <w:rsid w:val="00DE6973"/>
    <w:rsid w:val="00DE7657"/>
    <w:rsid w:val="00DF0E84"/>
    <w:rsid w:val="00DF1ED4"/>
    <w:rsid w:val="00DF6D0C"/>
    <w:rsid w:val="00E01050"/>
    <w:rsid w:val="00E033A7"/>
    <w:rsid w:val="00E03999"/>
    <w:rsid w:val="00E1061F"/>
    <w:rsid w:val="00E13669"/>
    <w:rsid w:val="00E13CA0"/>
    <w:rsid w:val="00E17347"/>
    <w:rsid w:val="00E1755C"/>
    <w:rsid w:val="00E17DB4"/>
    <w:rsid w:val="00E22181"/>
    <w:rsid w:val="00E251A5"/>
    <w:rsid w:val="00E3347B"/>
    <w:rsid w:val="00E3455C"/>
    <w:rsid w:val="00E34BB5"/>
    <w:rsid w:val="00E35018"/>
    <w:rsid w:val="00E35204"/>
    <w:rsid w:val="00E36FE9"/>
    <w:rsid w:val="00E373B2"/>
    <w:rsid w:val="00E377C0"/>
    <w:rsid w:val="00E40332"/>
    <w:rsid w:val="00E46FFB"/>
    <w:rsid w:val="00E50CB3"/>
    <w:rsid w:val="00E52748"/>
    <w:rsid w:val="00E54CB3"/>
    <w:rsid w:val="00E604EB"/>
    <w:rsid w:val="00E717AA"/>
    <w:rsid w:val="00E71F76"/>
    <w:rsid w:val="00E86C9D"/>
    <w:rsid w:val="00E87B0E"/>
    <w:rsid w:val="00E91AB6"/>
    <w:rsid w:val="00E935DE"/>
    <w:rsid w:val="00EA0642"/>
    <w:rsid w:val="00EA2FFA"/>
    <w:rsid w:val="00EB2D0B"/>
    <w:rsid w:val="00EB3D94"/>
    <w:rsid w:val="00EB4F50"/>
    <w:rsid w:val="00EB71D6"/>
    <w:rsid w:val="00EC0413"/>
    <w:rsid w:val="00EC14E7"/>
    <w:rsid w:val="00EC37F3"/>
    <w:rsid w:val="00EC3D0D"/>
    <w:rsid w:val="00EC572A"/>
    <w:rsid w:val="00ED490D"/>
    <w:rsid w:val="00EE1607"/>
    <w:rsid w:val="00EE4496"/>
    <w:rsid w:val="00EE614A"/>
    <w:rsid w:val="00EE7F7E"/>
    <w:rsid w:val="00EF1E34"/>
    <w:rsid w:val="00F0703E"/>
    <w:rsid w:val="00F102F3"/>
    <w:rsid w:val="00F13591"/>
    <w:rsid w:val="00F139D2"/>
    <w:rsid w:val="00F15DC4"/>
    <w:rsid w:val="00F22EB1"/>
    <w:rsid w:val="00F25712"/>
    <w:rsid w:val="00F41DB6"/>
    <w:rsid w:val="00F445AD"/>
    <w:rsid w:val="00F51A4B"/>
    <w:rsid w:val="00F521DF"/>
    <w:rsid w:val="00F54A1A"/>
    <w:rsid w:val="00F610FF"/>
    <w:rsid w:val="00F635E8"/>
    <w:rsid w:val="00F67C71"/>
    <w:rsid w:val="00F7592A"/>
    <w:rsid w:val="00F75EFE"/>
    <w:rsid w:val="00F82166"/>
    <w:rsid w:val="00F85DF9"/>
    <w:rsid w:val="00F85FBB"/>
    <w:rsid w:val="00F8609B"/>
    <w:rsid w:val="00F868C3"/>
    <w:rsid w:val="00F86F7F"/>
    <w:rsid w:val="00F90892"/>
    <w:rsid w:val="00F90AD7"/>
    <w:rsid w:val="00F93B58"/>
    <w:rsid w:val="00FA32E8"/>
    <w:rsid w:val="00FA6CAB"/>
    <w:rsid w:val="00FA7BA8"/>
    <w:rsid w:val="00FB04EA"/>
    <w:rsid w:val="00FB27FD"/>
    <w:rsid w:val="00FB2FD5"/>
    <w:rsid w:val="00FB7CA4"/>
    <w:rsid w:val="00FC1DF9"/>
    <w:rsid w:val="00FC2142"/>
    <w:rsid w:val="00FC282B"/>
    <w:rsid w:val="00FC3106"/>
    <w:rsid w:val="00FC5378"/>
    <w:rsid w:val="00FC7A7D"/>
    <w:rsid w:val="00FD14C3"/>
    <w:rsid w:val="00FD2DDC"/>
    <w:rsid w:val="00FD53DC"/>
    <w:rsid w:val="00FF3475"/>
    <w:rsid w:val="00FF3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tr-TR" w:eastAsia="tr-TR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336"/>
    <w:pPr>
      <w:spacing w:line="480" w:lineRule="auto"/>
    </w:pPr>
    <w:rPr>
      <w:color w:val="7030A0"/>
      <w:spacing w:val="20"/>
      <w:sz w:val="24"/>
      <w:szCs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C7E"/>
    <w:pPr>
      <w:spacing w:line="240" w:lineRule="auto"/>
    </w:pPr>
    <w:rPr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66C7E"/>
    <w:rPr>
      <w:sz w:val="16"/>
      <w:szCs w:val="16"/>
    </w:rPr>
  </w:style>
  <w:style w:type="table" w:styleId="TabloKlavuzu">
    <w:name w:val="Table Grid"/>
    <w:basedOn w:val="NormalTablo"/>
    <w:uiPriority w:val="59"/>
    <w:rsid w:val="00183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C0386"/>
    <w:rPr>
      <w:color w:val="7030A0"/>
      <w:spacing w:val="20"/>
      <w:sz w:val="24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C0386"/>
    <w:rPr>
      <w:color w:val="7030A0"/>
      <w:spacing w:val="20"/>
      <w:sz w:val="24"/>
      <w:szCs w:val="18"/>
      <w:lang w:eastAsia="en-US"/>
    </w:rPr>
  </w:style>
  <w:style w:type="character" w:styleId="Kpr">
    <w:name w:val="Hyperlink"/>
    <w:uiPriority w:val="99"/>
    <w:unhideWhenUsed/>
    <w:rsid w:val="00CC2AC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140DD"/>
    <w:rPr>
      <w:b/>
      <w:bCs/>
    </w:rPr>
  </w:style>
  <w:style w:type="paragraph" w:styleId="ListeParagraf">
    <w:name w:val="List Paragraph"/>
    <w:basedOn w:val="Normal"/>
    <w:uiPriority w:val="34"/>
    <w:qFormat/>
    <w:rsid w:val="00C77E3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9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pacing w:val="0"/>
      <w:szCs w:val="24"/>
      <w:lang w:eastAsia="tr-TR"/>
    </w:rPr>
  </w:style>
  <w:style w:type="character" w:customStyle="1" w:styleId="style16">
    <w:name w:val="style16"/>
    <w:basedOn w:val="VarsaylanParagrafYazTipi"/>
    <w:rsid w:val="00317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ahoma"/>
        <w:lang w:val="tr-TR" w:eastAsia="tr-TR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336"/>
    <w:pPr>
      <w:spacing w:line="480" w:lineRule="auto"/>
    </w:pPr>
    <w:rPr>
      <w:color w:val="7030A0"/>
      <w:spacing w:val="20"/>
      <w:sz w:val="24"/>
      <w:szCs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C7E"/>
    <w:pPr>
      <w:spacing w:line="240" w:lineRule="auto"/>
    </w:pPr>
    <w:rPr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66C7E"/>
    <w:rPr>
      <w:sz w:val="16"/>
      <w:szCs w:val="16"/>
    </w:rPr>
  </w:style>
  <w:style w:type="table" w:styleId="TabloKlavuzu">
    <w:name w:val="Table Grid"/>
    <w:basedOn w:val="NormalTablo"/>
    <w:uiPriority w:val="59"/>
    <w:rsid w:val="0018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C0386"/>
    <w:rPr>
      <w:color w:val="7030A0"/>
      <w:spacing w:val="20"/>
      <w:sz w:val="24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C0386"/>
    <w:rPr>
      <w:color w:val="7030A0"/>
      <w:spacing w:val="20"/>
      <w:sz w:val="24"/>
      <w:szCs w:val="18"/>
      <w:lang w:eastAsia="en-US"/>
    </w:rPr>
  </w:style>
  <w:style w:type="character" w:styleId="Kpr">
    <w:name w:val="Hyperlink"/>
    <w:uiPriority w:val="99"/>
    <w:unhideWhenUsed/>
    <w:rsid w:val="00CC2AC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140DD"/>
    <w:rPr>
      <w:b/>
      <w:bCs/>
    </w:rPr>
  </w:style>
  <w:style w:type="paragraph" w:styleId="ListeParagraf">
    <w:name w:val="List Paragraph"/>
    <w:basedOn w:val="Normal"/>
    <w:uiPriority w:val="34"/>
    <w:qFormat/>
    <w:rsid w:val="00C77E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dek%20erkut\2.s&#305;n&#305;f\her%20cumaya%20bir%20hikaye\her%20cumaya%20bir%20hikaye%2012.okumak%20(al&#305;nt&#305;).doc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5D6A0-02FA-4F47-B19D-E31A65D4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 cumaya bir hikaye 12.okumak (alıntı).doc</Template>
  <TotalTime>71</TotalTime>
  <Pages>5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CASPER</cp:lastModifiedBy>
  <cp:revision>17</cp:revision>
  <cp:lastPrinted>2017-02-08T17:29:00Z</cp:lastPrinted>
  <dcterms:created xsi:type="dcterms:W3CDTF">2017-02-08T17:28:00Z</dcterms:created>
  <dcterms:modified xsi:type="dcterms:W3CDTF">2017-02-18T19:01:00Z</dcterms:modified>
</cp:coreProperties>
</file>