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6C4" w:rsidRPr="001854CD" w:rsidRDefault="00367909" w:rsidP="001854CD">
      <w:pPr>
        <w:spacing w:after="0"/>
        <w:jc w:val="center"/>
        <w:rPr>
          <w:rFonts w:ascii="Hand writing Mutlu" w:hAnsi="Hand writing Mutlu"/>
          <w:color w:val="FF0000"/>
          <w:sz w:val="48"/>
          <w:szCs w:val="48"/>
        </w:rPr>
      </w:pPr>
      <w:r>
        <w:rPr>
          <w:rFonts w:ascii="Hand writing Mutlu" w:hAnsi="Hand writing Mutlu"/>
          <w:color w:val="FF0000"/>
          <w:sz w:val="48"/>
          <w:szCs w:val="4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9.15pt;margin-top:-33.4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367909" w:rsidRPr="009A3C11" w:rsidRDefault="00367909" w:rsidP="0036790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9A3C1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A3C1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1854CD" w:rsidRPr="001854CD">
        <w:rPr>
          <w:rFonts w:ascii="Hand writing Mutlu" w:hAnsi="Hand writing Mutlu"/>
          <w:color w:val="FF0000"/>
          <w:sz w:val="48"/>
          <w:szCs w:val="48"/>
        </w:rPr>
        <w:t xml:space="preserve">Örüntüyü </w:t>
      </w:r>
      <w:r w:rsidR="001854CD">
        <w:rPr>
          <w:rFonts w:ascii="Hand writing Mutlu" w:hAnsi="Hand writing Mutlu"/>
          <w:color w:val="FF0000"/>
          <w:sz w:val="48"/>
          <w:szCs w:val="48"/>
        </w:rPr>
        <w:t>T</w:t>
      </w:r>
      <w:r w:rsidR="001854CD" w:rsidRPr="001854CD">
        <w:rPr>
          <w:rFonts w:ascii="Hand writing Mutlu" w:hAnsi="Hand writing Mutlu"/>
          <w:color w:val="FF0000"/>
          <w:sz w:val="48"/>
          <w:szCs w:val="48"/>
        </w:rPr>
        <w:t>amamla-Örnek Tablo</w:t>
      </w:r>
    </w:p>
    <w:p w:rsidR="005F57E5" w:rsidRDefault="001854CD" w:rsidP="001854CD">
      <w:pPr>
        <w:spacing w:after="0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1" name="Picture 14" descr="white squa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white square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2" name="Picture 6" descr="white circl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hite circle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3" name="Picture 14" descr="white squa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white square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4" name="Picture 6" descr="white circl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hite circle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5" name="Picture 14" descr="white squa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white square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6" name="Picture 6" descr="white circl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hite circle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57E5" w:rsidRDefault="001854CD" w:rsidP="001854CD">
      <w:pPr>
        <w:spacing w:after="0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7" name="Picture 18" descr="white triangl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white triangle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8" name="Picture 14" descr="white squa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white square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9" name="Picture 18" descr="white triangl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white triangle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10" name="Picture 14" descr="white squa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white square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11" name="Picture 18" descr="white triangl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white triangle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12" name="Picture 14" descr="white squa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white square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57E5" w:rsidRDefault="001854CD" w:rsidP="001854CD">
      <w:pPr>
        <w:spacing w:after="0"/>
        <w:jc w:val="center"/>
        <w:rPr>
          <w:rFonts w:ascii="Comic Sans MS" w:hAnsi="Comic Sans MS"/>
          <w:sz w:val="28"/>
          <w:szCs w:val="28"/>
          <w:lang w:eastAsia="en-GB"/>
        </w:rPr>
      </w:pP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13" name="Picture 6" descr="white circl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hite circle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14" name="Picture 18" descr="white triangl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white triangle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15" name="Picture 6" descr="white circl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hite circle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16" name="Picture 18" descr="white triangl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white triangle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17" name="Picture 6" descr="white circl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hite circle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18" name="Picture 18" descr="white triangl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white triangle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54CD" w:rsidRDefault="001854CD" w:rsidP="001854CD">
      <w:pPr>
        <w:spacing w:after="0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85" name="Picture 14" descr="white squa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white square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86" name="Picture 6" descr="white circl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hite circle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87" name="Resim 87" descr="white squa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white square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88" name="Resim 88" descr="white circl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white circle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89" name="Resim 89" descr="white squa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white square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90" name="Resim 90" descr="white circl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white circle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57E5" w:rsidRDefault="001854CD" w:rsidP="001854CD">
      <w:pPr>
        <w:spacing w:after="0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19" name="Picture 18" descr="white triangl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white triangle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20" name="Picture 6" descr="white circl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hite circle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21" name="Picture 14" descr="white squa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white square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22" name="Picture 18" descr="white triangl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white triangle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23" name="Picture 6" descr="white circl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hite circle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24" name="Picture 14" descr="white squa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white square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54CD" w:rsidRDefault="001854CD" w:rsidP="001854CD">
      <w:pPr>
        <w:spacing w:after="0"/>
        <w:jc w:val="center"/>
        <w:rPr>
          <w:rFonts w:ascii="Comic Sans MS" w:hAnsi="Comic Sans MS"/>
          <w:sz w:val="28"/>
          <w:szCs w:val="28"/>
          <w:lang w:eastAsia="en-GB"/>
        </w:rPr>
      </w:pP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25" name="Picture 6" descr="white circl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hite circle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26" name="Picture 18" descr="white triangl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white triangle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27" name="Picture 14" descr="white squa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white square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28" name="Picture 6" descr="white circl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hite circle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29" name="Picture 18" descr="white triangl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white triangle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30" name="Picture 14" descr="white squa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white square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54CD" w:rsidRDefault="001854CD" w:rsidP="001854CD">
      <w:pPr>
        <w:spacing w:after="0"/>
        <w:jc w:val="center"/>
        <w:rPr>
          <w:rFonts w:ascii="Comic Sans MS" w:hAnsi="Comic Sans MS"/>
          <w:noProof w:val="0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97" name="Picture 14" descr="white squa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white square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98" name="Picture 6" descr="white circl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hite circle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99" name="Resim 99" descr="white squa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white square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100" name="Resim 100" descr="white circl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white circle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101" name="Resim 101" descr="white squa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white square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102" name="Resim 102" descr="white circl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white circle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54CD" w:rsidRDefault="001854CD" w:rsidP="001854CD">
      <w:pPr>
        <w:spacing w:after="0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61" name="Picture 18" descr="white triangl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white triangle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62" name="Picture 6" descr="white circl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hite circle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63" name="Picture 14" descr="white squa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white square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64" name="Resim 64" descr="white triangl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white triangle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65" name="Resim 65" descr="white circl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white circle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66" name="Resim 66" descr="white squa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white square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54CD" w:rsidRPr="000D3A15" w:rsidRDefault="001854CD" w:rsidP="001854CD">
      <w:pPr>
        <w:spacing w:after="0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67" name="Resim 67" descr="white circl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white circle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68" name="Resim 68" descr="white triangl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white triangle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69" name="Resim 69" descr="white squa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white square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70" name="Resim 70" descr="white circl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white circle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71" name="Resim 71" descr="white triangl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white triangle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850900" cy="959485"/>
            <wp:effectExtent l="19050" t="0" r="6350" b="0"/>
            <wp:docPr id="72" name="Resim 72" descr="white squa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white square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854CD" w:rsidRPr="000D3A15" w:rsidSect="001854CD">
      <w:pgSz w:w="11906" w:h="16838"/>
      <w:pgMar w:top="720" w:right="720" w:bottom="720" w:left="720" w:header="708" w:footer="708" w:gutter="0"/>
      <w:pgBorders w:offsetFrom="page">
        <w:top w:val="thinThickThinMediumGap" w:sz="36" w:space="24" w:color="00B050"/>
        <w:left w:val="thinThickThinMediumGap" w:sz="36" w:space="24" w:color="00B050"/>
        <w:bottom w:val="thinThickThinMediumGap" w:sz="36" w:space="24" w:color="00B050"/>
        <w:right w:val="thinThickThinMediumGap" w:sz="36" w:space="24" w:color="00B05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34B3" w:rsidRDefault="00AD34B3" w:rsidP="0046634B">
      <w:pPr>
        <w:spacing w:after="0" w:line="240" w:lineRule="auto"/>
      </w:pPr>
      <w:r>
        <w:separator/>
      </w:r>
    </w:p>
  </w:endnote>
  <w:endnote w:type="continuationSeparator" w:id="0">
    <w:p w:rsidR="00AD34B3" w:rsidRDefault="00AD34B3" w:rsidP="00466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34B3" w:rsidRDefault="00AD34B3" w:rsidP="0046634B">
      <w:pPr>
        <w:spacing w:after="0" w:line="240" w:lineRule="auto"/>
      </w:pPr>
      <w:r>
        <w:separator/>
      </w:r>
    </w:p>
  </w:footnote>
  <w:footnote w:type="continuationSeparator" w:id="0">
    <w:p w:rsidR="00AD34B3" w:rsidRDefault="00AD34B3" w:rsidP="004663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attachedTemplate r:id="rId1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57E5"/>
    <w:rsid w:val="000776C4"/>
    <w:rsid w:val="000D3A15"/>
    <w:rsid w:val="001854CD"/>
    <w:rsid w:val="00271F0D"/>
    <w:rsid w:val="00330C58"/>
    <w:rsid w:val="00367909"/>
    <w:rsid w:val="003976B5"/>
    <w:rsid w:val="0046634B"/>
    <w:rsid w:val="00472E04"/>
    <w:rsid w:val="005F57E5"/>
    <w:rsid w:val="0082451E"/>
    <w:rsid w:val="009512F3"/>
    <w:rsid w:val="00967E09"/>
    <w:rsid w:val="00AD34B3"/>
    <w:rsid w:val="00B66824"/>
    <w:rsid w:val="00E14C88"/>
    <w:rsid w:val="00F00C0E"/>
    <w:rsid w:val="00F17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4CD"/>
    <w:pPr>
      <w:spacing w:after="200" w:line="276" w:lineRule="auto"/>
    </w:pPr>
    <w:rPr>
      <w:noProof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F57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57E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66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6634B"/>
    <w:rPr>
      <w:noProof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466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6634B"/>
    <w:rPr>
      <w:noProof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4663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moppett\Application%20Data\Microsoft\Templates\Downsview%20School\Deborah's%20blank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Deborah's blank</Template>
  <TotalTime>4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2015-08-29T08:51:00Z</dcterms:created>
  <dcterms:modified xsi:type="dcterms:W3CDTF">2016-11-04T08:38:00Z</dcterms:modified>
  <cp:category>www.sorubak.com</cp:category>
</cp:coreProperties>
</file>