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99" w:rsidRDefault="00CB69E0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3.4pt;margin-top:-73.85pt;width:132.05pt;height:30pt;z-index:251659264;mso-width-relative:margin;mso-height-relative:margin" filled="f" stroked="f">
            <v:textbox style="mso-next-textbox:#_x0000_s1029">
              <w:txbxContent>
                <w:p w:rsidR="00CB69E0" w:rsidRPr="00B22F9C" w:rsidRDefault="00CB69E0" w:rsidP="00CB69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   ilk 2 soruyu yukarıdaki şiire göre cevaplayınız.</w:t>
      </w:r>
    </w:p>
    <w:p w:rsidR="00991B80" w:rsidRDefault="00991B80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1) </w:t>
      </w:r>
      <w:r w:rsidR="0095163F">
        <w:rPr>
          <w:rFonts w:ascii="Comic Sans MS" w:hAnsi="Comic Sans MS"/>
          <w:noProof/>
          <w:sz w:val="28"/>
        </w:rPr>
        <w:t>Şiire göre şair, insanlardan ne istiyor?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Ormanları korumasını , ağaçları kesmemesini.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Hayvanlara yuva yapmalarını.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Ağaçları sulamalarını.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2) Şiire göre insanlar ormanda ne yapıyorlarmış?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Ağaç dikiyorlarmış.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Gezip, eğleniyorlarmış.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Piknik yapıyorlarmış.</w:t>
      </w:r>
    </w:p>
    <w:p w:rsidR="0095163F" w:rsidRDefault="00B30E28" w:rsidP="0019145F">
      <w:pPr>
        <w:jc w:val="both"/>
        <w:rPr>
          <w:rFonts w:ascii="Comic Sans MS" w:hAnsi="Comic Sans MS"/>
          <w:noProof/>
          <w:sz w:val="28"/>
        </w:rPr>
      </w:pPr>
      <w:r w:rsidRPr="00B30E28">
        <w:rPr>
          <w:noProof/>
        </w:rPr>
        <w:lastRenderedPageBreak/>
        <w:pict>
          <v:shape id="Metin Kutusu 2" o:spid="_x0000_s1027" type="#_x0000_t202" style="position:absolute;left:0;text-align:left;margin-left:-.35pt;margin-top:-453.65pt;width:204.75pt;height:171.7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2C2099" w:rsidRPr="0095163F" w:rsidRDefault="002C2099" w:rsidP="002C2099">
                  <w:pPr>
                    <w:jc w:val="both"/>
                    <w:rPr>
                      <w:rFonts w:ascii="Comic Sans MS" w:hAnsi="Comic Sans MS"/>
                      <w:noProof/>
                      <w:color w:val="FF0000"/>
                      <w:sz w:val="28"/>
                    </w:rPr>
                  </w:pPr>
                  <w:r w:rsidRPr="0095163F">
                    <w:rPr>
                      <w:rFonts w:ascii="Comic Sans MS" w:hAnsi="Comic Sans MS"/>
                      <w:noProof/>
                      <w:color w:val="FF0000"/>
                      <w:sz w:val="28"/>
                    </w:rPr>
                    <w:t>ORMANIMIZ NE GÜZEL</w:t>
                  </w:r>
                </w:p>
                <w:p w:rsidR="002C2099" w:rsidRDefault="002C2099" w:rsidP="002C2099">
                  <w:pPr>
                    <w:jc w:val="both"/>
                    <w:rPr>
                      <w:rFonts w:ascii="Comic Sans MS" w:hAnsi="Comic Sans MS"/>
                      <w:noProof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t>Ormanımız ne güzel,</w:t>
                  </w:r>
                </w:p>
                <w:p w:rsidR="002C2099" w:rsidRDefault="002C2099" w:rsidP="002C2099">
                  <w:pPr>
                    <w:jc w:val="both"/>
                    <w:rPr>
                      <w:rFonts w:ascii="Comic Sans MS" w:hAnsi="Comic Sans MS"/>
                      <w:noProof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t>Kesmesin onu bir el.</w:t>
                  </w:r>
                </w:p>
                <w:p w:rsidR="002C2099" w:rsidRDefault="002C2099" w:rsidP="002C2099">
                  <w:pPr>
                    <w:jc w:val="both"/>
                    <w:rPr>
                      <w:rFonts w:ascii="Comic Sans MS" w:hAnsi="Comic Sans MS"/>
                      <w:noProof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t>Gezeriz, eğleniriz.</w:t>
                  </w:r>
                </w:p>
                <w:p w:rsidR="002C2099" w:rsidRDefault="002C2099" w:rsidP="002C2099">
                  <w:pPr>
                    <w:jc w:val="both"/>
                    <w:rPr>
                      <w:rFonts w:ascii="Comic Sans MS" w:hAnsi="Comic Sans MS"/>
                      <w:noProof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</w:rPr>
                    <w:t>Ormanın içinde biz.</w:t>
                  </w:r>
                </w:p>
                <w:p w:rsidR="002C2099" w:rsidRDefault="002C2099"/>
              </w:txbxContent>
            </v:textbox>
            <w10:wrap type="square"/>
          </v:shape>
        </w:pic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3) Aşağıdaki cümlelerin sonuna konan noktalama işaretlerinden hangisi doğrudur?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Yazın tatile gideceğiz ?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Yaz mevsimi çok mu sıcak geçer!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Yaz mevsimini seviyorum.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4) </w:t>
      </w:r>
      <w:r w:rsidR="0034243C">
        <w:rPr>
          <w:rFonts w:ascii="Comic Sans MS" w:hAnsi="Comic Sans MS"/>
          <w:noProof/>
          <w:sz w:val="28"/>
        </w:rPr>
        <w:t>Tutumlu olma ile ilgili olan atasözü aşağıdakilerden hangisidir?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Tatlı dil, yılanı deliğinden çıkarır.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Damlaya damlaya göl olur.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Acele işe şeytan karışır.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5) "Siyah" kelimesinin anlamdaşı aşağıdakilerden hangisidir?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Beyaz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Karanlık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Kara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</w:p>
    <w:p w:rsidR="002C2099" w:rsidRDefault="002C2099" w:rsidP="0019145F">
      <w:pPr>
        <w:jc w:val="both"/>
        <w:rPr>
          <w:rFonts w:ascii="Comic Sans MS" w:hAnsi="Comic Sans MS"/>
          <w:noProof/>
          <w:sz w:val="28"/>
        </w:rPr>
      </w:pP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6) Orada havalar nasıl ( ... ) 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  Yukarıdaki cümlede ( ... ) ile gösterilen yere hangi noktalama işareti getirilmelidir?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Nokta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Virgül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Soru işareti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B30E28" w:rsidP="0019145F">
      <w:pPr>
        <w:jc w:val="both"/>
        <w:rPr>
          <w:rFonts w:ascii="Comic Sans MS" w:hAnsi="Comic Sans MS"/>
          <w:noProof/>
          <w:sz w:val="28"/>
        </w:rPr>
      </w:pPr>
      <w:r w:rsidRPr="00B30E28">
        <w:rPr>
          <w:noProof/>
        </w:rPr>
        <w:pict>
          <v:rect id="Rectangle 13" o:spid="_x0000_s1026" style="position:absolute;left:0;text-align:left;margin-left:24.6pt;margin-top:31.25pt;width:187.55pt;height:31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" strokecolor="#f79646" strokeweight="2.5pt">
            <v:shadow color="#868686"/>
            <v:textbox>
              <w:txbxContent>
                <w:p w:rsidR="00710998" w:rsidRDefault="00710998">
                  <w:r>
                    <w:rPr>
                      <w:rFonts w:ascii="Comic Sans MS" w:hAnsi="Comic Sans MS"/>
                      <w:noProof/>
                      <w:sz w:val="28"/>
                    </w:rPr>
                    <w:t>Evimizde bir kedi var.</w:t>
                  </w:r>
                </w:p>
              </w:txbxContent>
            </v:textbox>
          </v:rect>
        </w:pic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7)  </w:t>
      </w:r>
    </w:p>
    <w:p w:rsidR="0095163F" w:rsidRDefault="0095163F" w:rsidP="0019145F">
      <w:pPr>
        <w:jc w:val="both"/>
        <w:rPr>
          <w:rFonts w:ascii="Comic Sans MS" w:hAnsi="Comic Sans MS"/>
          <w:noProof/>
          <w:sz w:val="28"/>
        </w:rPr>
      </w:pPr>
    </w:p>
    <w:p w:rsidR="0095163F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Yukarıdaki cümleden hangi kelimeyi çıkarırsak cümlenin anlamı bozulmaz?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A) </w:t>
      </w:r>
      <w:r w:rsidR="00C51EB4">
        <w:rPr>
          <w:rFonts w:ascii="Comic Sans MS" w:hAnsi="Comic Sans MS"/>
          <w:noProof/>
          <w:sz w:val="28"/>
        </w:rPr>
        <w:t xml:space="preserve"> </w:t>
      </w:r>
      <w:r>
        <w:rPr>
          <w:rFonts w:ascii="Comic Sans MS" w:hAnsi="Comic Sans MS"/>
          <w:noProof/>
          <w:sz w:val="28"/>
        </w:rPr>
        <w:t>var</w:t>
      </w:r>
    </w:p>
    <w:p w:rsidR="00C51EB4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 kedi</w:t>
      </w:r>
    </w:p>
    <w:p w:rsidR="0034243C" w:rsidRDefault="0034243C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 bir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 xml:space="preserve">8) Hırsız neyi çalmaz? 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yukarıdaki bilmecenin cevabı aşağıdakilerden hangisidir?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Zili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Eşyaları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Paraları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9) Aşağıdakilerden hangisi okulla ilgili değildir?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kitap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öğretmen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bilye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10) "Annemizin kız kardeşine .............. deriz."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Yukarıdaki cüm</w:t>
      </w:r>
      <w:r w:rsidR="00E800F8">
        <w:rPr>
          <w:rFonts w:ascii="Comic Sans MS" w:hAnsi="Comic Sans MS"/>
          <w:noProof/>
          <w:sz w:val="28"/>
        </w:rPr>
        <w:t>l</w:t>
      </w:r>
      <w:r>
        <w:rPr>
          <w:rFonts w:ascii="Comic Sans MS" w:hAnsi="Comic Sans MS"/>
          <w:noProof/>
          <w:sz w:val="28"/>
        </w:rPr>
        <w:t>edeki ........ ile gösterilen yere hangi kelime getirilmelidir?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A) Dayı</w:t>
      </w:r>
    </w:p>
    <w:p w:rsidR="00C51EB4" w:rsidRDefault="00C51EB4" w:rsidP="0019145F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B) Hala</w:t>
      </w:r>
    </w:p>
    <w:p w:rsidR="00810DED" w:rsidRDefault="00C51EB4" w:rsidP="002C2099">
      <w:pPr>
        <w:jc w:val="both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</w:rPr>
        <w:t>C) Teyze</w:t>
      </w:r>
    </w:p>
    <w:sectPr w:rsidR="00810DED" w:rsidSect="002C209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riple" w:sz="4" w:space="24" w:color="943634"/>
        <w:left w:val="triple" w:sz="4" w:space="24" w:color="943634"/>
        <w:bottom w:val="triple" w:sz="4" w:space="24" w:color="943634"/>
        <w:right w:val="triple" w:sz="4" w:space="24" w:color="943634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947" w:rsidRDefault="002B7947" w:rsidP="00B83F48">
      <w:pPr>
        <w:spacing w:after="0" w:line="240" w:lineRule="auto"/>
      </w:pPr>
      <w:r>
        <w:separator/>
      </w:r>
    </w:p>
  </w:endnote>
  <w:endnote w:type="continuationSeparator" w:id="0">
    <w:p w:rsidR="002B7947" w:rsidRDefault="002B7947" w:rsidP="00B83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947" w:rsidRDefault="002B7947" w:rsidP="00B83F48">
      <w:pPr>
        <w:spacing w:after="0" w:line="240" w:lineRule="auto"/>
      </w:pPr>
      <w:r>
        <w:separator/>
      </w:r>
    </w:p>
  </w:footnote>
  <w:footnote w:type="continuationSeparator" w:id="0">
    <w:p w:rsidR="002B7947" w:rsidRDefault="002B7947" w:rsidP="00B83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099" w:rsidRPr="002C2099" w:rsidRDefault="002C2099">
    <w:pPr>
      <w:pStyle w:val="stBilgi"/>
      <w:rPr>
        <w:rFonts w:ascii="Comic Sans MS" w:hAnsi="Comic Sans MS"/>
        <w:sz w:val="24"/>
      </w:rPr>
    </w:pPr>
    <w:r>
      <w:rPr>
        <w:rFonts w:ascii="Comic Sans MS" w:hAnsi="Comic Sans MS"/>
        <w:sz w:val="24"/>
      </w:rPr>
      <w:t xml:space="preserve">                        </w:t>
    </w:r>
    <w:r w:rsidRPr="002C2099">
      <w:rPr>
        <w:rFonts w:ascii="Comic Sans MS" w:hAnsi="Comic Sans MS"/>
        <w:sz w:val="24"/>
      </w:rPr>
      <w:t>TÜRKÇE GENEL DEĞERLENDİRME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F22DF"/>
    <w:rsid w:val="00031AF9"/>
    <w:rsid w:val="00037CEC"/>
    <w:rsid w:val="00062053"/>
    <w:rsid w:val="000654D0"/>
    <w:rsid w:val="00085EAB"/>
    <w:rsid w:val="00085FBB"/>
    <w:rsid w:val="00106AB6"/>
    <w:rsid w:val="00144CA6"/>
    <w:rsid w:val="001475C2"/>
    <w:rsid w:val="00154DE4"/>
    <w:rsid w:val="0019145F"/>
    <w:rsid w:val="001A5951"/>
    <w:rsid w:val="002159BA"/>
    <w:rsid w:val="00235919"/>
    <w:rsid w:val="002360B8"/>
    <w:rsid w:val="00246287"/>
    <w:rsid w:val="002A5B74"/>
    <w:rsid w:val="002B7947"/>
    <w:rsid w:val="002C2099"/>
    <w:rsid w:val="00326DDD"/>
    <w:rsid w:val="0034243C"/>
    <w:rsid w:val="003534F6"/>
    <w:rsid w:val="003954FA"/>
    <w:rsid w:val="004212C7"/>
    <w:rsid w:val="0043501C"/>
    <w:rsid w:val="004363A7"/>
    <w:rsid w:val="004423FA"/>
    <w:rsid w:val="004933BF"/>
    <w:rsid w:val="005018BD"/>
    <w:rsid w:val="00507DE8"/>
    <w:rsid w:val="00573AAD"/>
    <w:rsid w:val="00581EA4"/>
    <w:rsid w:val="00594029"/>
    <w:rsid w:val="005A18A6"/>
    <w:rsid w:val="005B79B5"/>
    <w:rsid w:val="005F5A54"/>
    <w:rsid w:val="00602134"/>
    <w:rsid w:val="00643A79"/>
    <w:rsid w:val="006A6EE8"/>
    <w:rsid w:val="00710998"/>
    <w:rsid w:val="00737AA7"/>
    <w:rsid w:val="00767525"/>
    <w:rsid w:val="00771413"/>
    <w:rsid w:val="0079302D"/>
    <w:rsid w:val="007A6EEC"/>
    <w:rsid w:val="007B0B00"/>
    <w:rsid w:val="007E0475"/>
    <w:rsid w:val="007E28CD"/>
    <w:rsid w:val="00810DED"/>
    <w:rsid w:val="008508F7"/>
    <w:rsid w:val="00856316"/>
    <w:rsid w:val="0095163F"/>
    <w:rsid w:val="00991B80"/>
    <w:rsid w:val="009D4536"/>
    <w:rsid w:val="00AC21A6"/>
    <w:rsid w:val="00AF22DF"/>
    <w:rsid w:val="00AF59EB"/>
    <w:rsid w:val="00B30E28"/>
    <w:rsid w:val="00B668C8"/>
    <w:rsid w:val="00B83F48"/>
    <w:rsid w:val="00B9400F"/>
    <w:rsid w:val="00C51EB4"/>
    <w:rsid w:val="00CB69E0"/>
    <w:rsid w:val="00CE6234"/>
    <w:rsid w:val="00CF0495"/>
    <w:rsid w:val="00D006D4"/>
    <w:rsid w:val="00D61379"/>
    <w:rsid w:val="00DB7D29"/>
    <w:rsid w:val="00DC441C"/>
    <w:rsid w:val="00DD37ED"/>
    <w:rsid w:val="00E030C2"/>
    <w:rsid w:val="00E25DC2"/>
    <w:rsid w:val="00E34E80"/>
    <w:rsid w:val="00E44756"/>
    <w:rsid w:val="00E800F8"/>
    <w:rsid w:val="00EE6E21"/>
    <w:rsid w:val="00F1103A"/>
    <w:rsid w:val="00F32D8F"/>
    <w:rsid w:val="00F6022C"/>
    <w:rsid w:val="00FF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AB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">
    <w:name w:val="Üst Bilgi"/>
    <w:basedOn w:val="Normal"/>
    <w:link w:val="stBilgiChar"/>
    <w:uiPriority w:val="99"/>
    <w:unhideWhenUsed/>
    <w:rsid w:val="00B83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3F48"/>
  </w:style>
  <w:style w:type="paragraph" w:customStyle="1" w:styleId="AltBilgi">
    <w:name w:val="Alt Bilgi"/>
    <w:basedOn w:val="Normal"/>
    <w:link w:val="AltBilgiChar"/>
    <w:uiPriority w:val="99"/>
    <w:unhideWhenUsed/>
    <w:rsid w:val="00B83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3F48"/>
  </w:style>
  <w:style w:type="paragraph" w:styleId="BalonMetni">
    <w:name w:val="Balloon Text"/>
    <w:basedOn w:val="Normal"/>
    <w:link w:val="BalonMetniChar"/>
    <w:uiPriority w:val="99"/>
    <w:semiHidden/>
    <w:unhideWhenUsed/>
    <w:rsid w:val="00B83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83F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4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Desktop\trkcegnldgr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EDB22-610C-43AD-B960-2B2032D2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trkcegnldgr1</Template>
  <TotalTime>1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2013-06-07T10:28:00Z</cp:lastPrinted>
  <dcterms:created xsi:type="dcterms:W3CDTF">2017-04-11T02:56:00Z</dcterms:created>
  <dcterms:modified xsi:type="dcterms:W3CDTF">2017-04-12T05:45:00Z</dcterms:modified>
  <cp:category>www.sorubak.com</cp:category>
</cp:coreProperties>
</file>