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7A7" w:rsidRDefault="00E26ACC" w:rsidP="00204D40">
      <w:pPr>
        <w:jc w:val="center"/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6" type="#_x0000_t202" style="position:absolute;left:0;text-align:left;margin-left:211.55pt;margin-top:-25.4pt;width:115.65pt;height:22.7pt;z-index:251665408;mso-width-relative:margin;mso-height-relative:margin">
            <v:textbox>
              <w:txbxContent>
                <w:p w:rsidR="00E26ACC" w:rsidRDefault="00E26ACC" w:rsidP="00E26ACC">
                  <w:hyperlink r:id="rId4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04D40" w:rsidRPr="002D78B4">
        <w:rPr>
          <w:rFonts w:ascii="ALFABET98" w:hAnsi="ALFABET98"/>
        </w:rPr>
        <w:t>Aşağıdaki resimlerin altlarına</w:t>
      </w:r>
      <w:r w:rsidR="00204D40">
        <w:rPr>
          <w:rFonts w:ascii="ALFABET98" w:hAnsi="ALFABET98"/>
        </w:rPr>
        <w:t xml:space="preserve"> </w:t>
      </w:r>
      <w:r w:rsidR="00204D40" w:rsidRPr="002D78B4">
        <w:rPr>
          <w:rFonts w:ascii="ALFABET98" w:hAnsi="ALFABET98"/>
        </w:rPr>
        <w:t>isimlerini yazınız</w:t>
      </w:r>
      <w:r w:rsidR="00204D40" w:rsidRPr="002432F2">
        <w:rPr>
          <w:rFonts w:cstheme="minorHAnsi"/>
          <w:i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3070"/>
        <w:gridCol w:w="2886"/>
        <w:gridCol w:w="2576"/>
        <w:gridCol w:w="2599"/>
      </w:tblGrid>
      <w:tr w:rsidR="002517A7" w:rsidTr="00133E76">
        <w:trPr>
          <w:trHeight w:val="1574"/>
        </w:trPr>
        <w:tc>
          <w:tcPr>
            <w:tcW w:w="3096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noProof/>
              </w:rPr>
              <w:drawing>
                <wp:inline distT="0" distB="0" distL="0" distR="0">
                  <wp:extent cx="1619250" cy="1351299"/>
                  <wp:effectExtent l="19050" t="0" r="0" b="0"/>
                  <wp:docPr id="10" name="Resim 10" descr="C:\Users\B001\Desktop\S\article_readlou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001\Desktop\S\article_readlou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439" cy="1353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6" w:type="dxa"/>
          </w:tcPr>
          <w:p w:rsidR="002517A7" w:rsidRDefault="00204D40" w:rsidP="00133E76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669990" cy="1266825"/>
                  <wp:effectExtent l="19050" t="0" r="6410" b="0"/>
                  <wp:docPr id="6" name="Resim 3" descr="C:\Users\B001\Desktop\S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001\Desktop\S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3" cy="1274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8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200150" cy="1305259"/>
                  <wp:effectExtent l="19050" t="0" r="0" b="0"/>
                  <wp:docPr id="9" name="Resim 5" descr="C:\Users\B001\Desktop\S\muscles-clip-art-at-clker-com-vector-clip-art-online-royalty-free-VSDmS6-clipa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001\Desktop\S\muscles-clip-art-at-clker-com-vector-clip-art-online-royalty-free-VSDmS6-clip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739" cy="1311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8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371600" cy="1371600"/>
                  <wp:effectExtent l="19050" t="0" r="0" b="0"/>
                  <wp:docPr id="11" name="Resim 4" descr="C:\Users\B001\Desktop\S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001\Desktop\S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109" cy="1372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17A7" w:rsidRDefault="00D22525" w:rsidP="00E55F1F">
      <w:pPr>
        <w:jc w:val="center"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Grup 386" o:spid="_x0000_s1026" style="position:absolute;left:0;text-align:left;margin-left:-7.9pt;margin-top:.95pt;width:554.35pt;height:39.55pt;z-index:-251656192;mso-position-horizontal-relative:text;mso-position-vertical-relative:text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NFAc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VMXl/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8NFAcYAAADcAAAADwAAAAAAAAAAAAAAAACYAgAAZHJz&#10;L2Rvd25yZXYueG1sUEsFBgAAAAAEAAQA9QAAAIsDAAAAAA==&#10;" filled="f" strokecolor="#009dc7" strokeweight=".21847mm"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HbdsYA&#10;AADcAAAADwAAAGRycy9kb3ducmV2LnhtbESPQWvCQBSE74L/YXlCb3VjWqSmboKIhXqwULWH3h7Z&#10;1ySafRt2tzH+e7dQ8DjMzDfMshhMK3pyvrGsYDZNQBCXVjdcKTge3h5fQPiArLG1TAqu5KHIx6Ml&#10;Ztpe+JP6fahEhLDPUEEdQpdJ6cuaDPqp7Yij92OdwRClq6R2eIlw08o0SebSYMNxocaO1jWV5/2v&#10;UfC1+e4/TmmTbvty6w6b3dP13LFSD5Nh9Qoi0BDu4f/2u1bwvJ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HbdsYAAADcAAAADwAAAAAAAAAAAAAAAACYAgAAZHJz&#10;L2Rvd25yZXYueG1sUEsFBgAAAAAEAAQA9QAAAIsDAAAAAA==&#10;" filled="f" strokecolor="#009dc7" strokeweight=".21847mm"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+7cYA&#10;AADcAAAADwAAAGRycy9kb3ducmV2LnhtbESPQWvCQBSE74L/YXlCb3XTVKqNriJiQQ8VjO2ht0f2&#10;maRm34bdbYz/vlsoeBxm5htmsepNIzpyvras4GmcgCAurK65VPBxenucgfABWWNjmRTcyMNqORws&#10;MNP2ykfq8lCKCGGfoYIqhDaT0hcVGfRj2xJH72ydwRClK6V2eI1w08g0SV6kwZrjQoUtbSoqLvmP&#10;UfC5/eoO32md7rti707b9+fbpWWlHkb9eg4iUB/u4f/2TiuYvE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+7c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6i8MA&#10;AADcAAAADwAAAGRycy9kb3ducmV2LnhtbESPQWsCMRSE7wX/Q3hCbzVxoVJWo4gg9lKhVj0/N8/d&#10;xc3LksR199+bQqHHYWa+YRar3jaiIx9qxxqmEwWCuHCm5lLD8Wf79gEiRGSDjWPSMFCA1XL0ssDc&#10;uAd/U3eIpUgQDjlqqGJscylDUZHFMHEtcfKuzluMSfpSGo+PBLeNzJSaSYs1p4UKW9pUVNwOd6vh&#10;ku2Hi/Ln027wnf0KeN6VKtP6ddyv5yAi9fE//Nf+NBrepz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6i8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tbl>
      <w:tblPr>
        <w:tblStyle w:val="TabloKlavuzu"/>
        <w:tblpPr w:leftFromText="141" w:rightFromText="141" w:vertAnchor="text" w:horzAnchor="margin" w:tblpY="535"/>
        <w:tblW w:w="0" w:type="auto"/>
        <w:tblLook w:val="04A0"/>
      </w:tblPr>
      <w:tblGrid>
        <w:gridCol w:w="2751"/>
        <w:gridCol w:w="2884"/>
        <w:gridCol w:w="2739"/>
        <w:gridCol w:w="2757"/>
      </w:tblGrid>
      <w:tr w:rsidR="00204D40" w:rsidTr="00204D40">
        <w:tc>
          <w:tcPr>
            <w:tcW w:w="2751" w:type="dxa"/>
          </w:tcPr>
          <w:p w:rsidR="00204D40" w:rsidRDefault="00204D40" w:rsidP="00204D40">
            <w:pPr>
              <w:tabs>
                <w:tab w:val="left" w:pos="2280"/>
              </w:tabs>
              <w:jc w:val="center"/>
              <w:rPr>
                <w:rFonts w:ascii="ALFABET98" w:hAnsi="ALFABET98"/>
              </w:rPr>
            </w:pPr>
            <w:r w:rsidRPr="00204D40">
              <w:rPr>
                <w:noProof/>
              </w:rPr>
              <w:drawing>
                <wp:inline distT="0" distB="0" distL="0" distR="0">
                  <wp:extent cx="1524000" cy="1047750"/>
                  <wp:effectExtent l="19050" t="0" r="0" b="0"/>
                  <wp:docPr id="15" name="Resim 15" descr="C:\Users\B001\Desktop\S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B001\Desktop\S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185" cy="1052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4" w:type="dxa"/>
          </w:tcPr>
          <w:p w:rsidR="00204D40" w:rsidRDefault="00204D40" w:rsidP="00204D40">
            <w:pPr>
              <w:tabs>
                <w:tab w:val="left" w:pos="2280"/>
              </w:tabs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152525" cy="1095375"/>
                  <wp:effectExtent l="19050" t="0" r="9525" b="0"/>
                  <wp:docPr id="16" name="Resim 14" descr="C:\Users\B001\Desktop\S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B001\Desktop\S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58" cy="1111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9" w:type="dxa"/>
          </w:tcPr>
          <w:p w:rsidR="00204D40" w:rsidRDefault="00204D40" w:rsidP="00204D40">
            <w:pPr>
              <w:tabs>
                <w:tab w:val="left" w:pos="2280"/>
              </w:tabs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446015" cy="1057275"/>
                  <wp:effectExtent l="19050" t="0" r="1785" b="0"/>
                  <wp:docPr id="18" name="Resim 9" descr="C:\Users\B001\Desktop\S\8427119-Illustration-of-a-Little-Boy-Hiding-Behind-a-Letter-S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001\Desktop\S\8427119-Illustration-of-a-Little-Boy-Hiding-Behind-a-Letter-S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943" cy="1063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7" w:type="dxa"/>
          </w:tcPr>
          <w:p w:rsidR="00204D40" w:rsidRDefault="00204D40" w:rsidP="00204D40">
            <w:pPr>
              <w:tabs>
                <w:tab w:val="left" w:pos="2280"/>
              </w:tabs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295400" cy="1155507"/>
                  <wp:effectExtent l="19050" t="0" r="0" b="0"/>
                  <wp:docPr id="25" name="Resim 7" descr="C:\Users\B001\Desktop\S\2014-clipartpanda-com-about-terms-yDvsrW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B001\Desktop\S\2014-clipartpanda-com-about-terms-yDvsrW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89" cy="1159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17A7" w:rsidRDefault="002517A7" w:rsidP="00E55F1F">
      <w:pPr>
        <w:jc w:val="center"/>
        <w:rPr>
          <w:rFonts w:ascii="ALFABET98" w:hAnsi="ALFABET98"/>
        </w:rPr>
      </w:pPr>
    </w:p>
    <w:p w:rsidR="002517A7" w:rsidRPr="002D78B4" w:rsidRDefault="00D22525" w:rsidP="00E55F1F">
      <w:pPr>
        <w:jc w:val="center"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78" style="position:absolute;left:0;text-align:left;margin-left:-8.15pt;margin-top:95.45pt;width:554.6pt;height:38.7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">
            <v:group id="Group 3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<v:rect id="Rectangle 4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TEd8YA&#10;AADcAAAADwAAAGRycy9kb3ducmV2LnhtbESPQWvCQBSE74L/YXlCb3XT1GqJriJiQQ8VjO2ht0f2&#10;maRm34bdbYz/vlsoeBxm5htmsepNIzpyvras4GmcgCAurK65VPBxent8BeEDssbGMim4kYfVcjhY&#10;YKbtlY/U5aEUEcI+QwVVCG0mpS8qMujHtiWO3tk6gyFKV0rt8BrhppFpkkylwZrjQoUtbSoqLvmP&#10;UfC5/eoO32md7rti707b9+fbpWWlHkb9eg4iUB/u4f/2TiuYvMz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TEd8YAAADcAAAADwAAAAAAAAAAAAAAAACYAgAAZHJz&#10;L2Rvd25yZXYueG1sUEsFBgAAAAAEAAQA9QAAAIsDAAAAAA==&#10;" filled="f" strokecolor="#009dc7" strokeweight=".21847mm">
                <v:path arrowok="t"/>
              </v:rect>
              <v:rect id="Rectangle 5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QBc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HJ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tQBcMAAADcAAAADwAAAAAAAAAAAAAAAACYAgAAZHJzL2Rv&#10;d25yZXYueG1sUEsFBgAAAAAEAAQA9QAAAIgDAAAAAA==&#10;" filled="f" strokecolor="#009dc7" strokeweight=".21847mm">
                <v:path arrowok="t"/>
              </v:rect>
              <v:rect id="Rectangle 6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1ns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VMX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1ns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<v:shape id="Freeform 8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<v:shape id="Freeform 15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hX8AA&#10;AADcAAAADwAAAGRycy9kb3ducmV2LnhtbERPz2vCMBS+D/wfwhN2m8nKmKMzyhBELw7UzfOzebbF&#10;5qUksbb/vTkIHj++37NFbxvRkQ+1Yw3vEwWCuHCm5lLD32H19gUiRGSDjWPSMFCAxXz0MsPcuBvv&#10;qNvHUqQQDjlqqGJscylDUZHFMHEtceLOzluMCfpSGo+3FG4bmSn1KS3WnBoqbGlZUXHZX62GU/Y7&#10;nJQ//q8H39ltwOO6VJnWr+P+5xtEpD4+xQ/3xmj4mKa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qhX8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<v:shape id="Freeform 27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<v:shape id="Freeform 34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2517A7" w:rsidRPr="002D78B4" w:rsidRDefault="002517A7" w:rsidP="00E55F1F">
      <w:pPr>
        <w:jc w:val="center"/>
        <w:rPr>
          <w:rFonts w:ascii="ALFABET98" w:hAnsi="ALFABET98"/>
        </w:rPr>
      </w:pPr>
    </w:p>
    <w:tbl>
      <w:tblPr>
        <w:tblStyle w:val="TabloKlavuzu"/>
        <w:tblW w:w="0" w:type="auto"/>
        <w:tblLook w:val="04A0"/>
      </w:tblPr>
      <w:tblGrid>
        <w:gridCol w:w="2991"/>
        <w:gridCol w:w="2762"/>
        <w:gridCol w:w="2700"/>
        <w:gridCol w:w="2678"/>
      </w:tblGrid>
      <w:tr w:rsidR="002517A7" w:rsidTr="00F35CAD">
        <w:tc>
          <w:tcPr>
            <w:tcW w:w="2991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333500" cy="936035"/>
                  <wp:effectExtent l="19050" t="0" r="0" b="0"/>
                  <wp:docPr id="26" name="Resim 13" descr="C:\Users\B001\Desktop\S\dress-on-hanger-clipart-PngMedium-coat-or-dress-hanger-black-on-white-22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B001\Desktop\S\dress-on-hanger-clipart-PngMedium-coat-or-dress-hanger-black-on-white-22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294" cy="938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22525">
              <w:rPr>
                <w:rFonts w:ascii="ALFABET98" w:hAnsi="ALFABET98"/>
                <w:noProof/>
              </w:rPr>
              <w:pict>
                <v:group id="_x0000_s1140" style="position:absolute;left:0;text-align:left;margin-left:-7pt;margin-top:86.65pt;width:554.6pt;height:38.75pt;z-index:-251654144;mso-position-horizontal-relative:text;mso-position-vertical-relative:text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">
                  <v:group id="Group 3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<v:rect id="Rectangle 4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eSccQA&#10;AADbAAAADwAAAGRycy9kb3ducmV2LnhtbESPQWvCQBSE7wX/w/KE3urGCNJGVxFRqAcL1Xrw9sg+&#10;k2j2bdhdY/z3XUHwOMzMN8x03platOR8ZVnBcJCAIM6trrhQ8Ldff3yC8AFZY22ZFNzJw3zWe5ti&#10;pu2Nf6ndhUJECPsMFZQhNJmUPi/JoB/Yhjh6J+sMhihdIbXDW4SbWqZJMpYGK44LJTa0LCm/7K5G&#10;wWF1bH/OaZVu2nzj9qvt6H5pWKn3freYgAjUhVf42f7WCr5G8PgSf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HknHEAAAA2wAAAA8AAAAAAAAAAAAAAAAAmAIAAGRycy9k&#10;b3ducmV2LnhtbFBLBQYAAAAABAAEAPUAAACJAwAAAAA=&#10;" filled="f" strokecolor="#009dc7" strokeweight=".21847mm">
                      <v:path arrowok="t"/>
                    </v:rect>
                    <v:rect id="Rectangle 5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    <v:path arrowok="t"/>
                    </v:rect>
                    <v:rect id="Rectangle 6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7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  <v:shape id="Freeform 8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0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4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  <v:shape id="Freeform 15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6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1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3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Bn5MAA&#10;AADcAAAADwAAAGRycy9kb3ducmV2LnhtbERPz2vCMBS+D/Y/hDfwNpMVGdIZZQyGXhSmrudn82yL&#10;zUtJYm3/e3MQPH58vxerwbaiJx8axxo+pgoEcelMw5WG4+H3fQ4iRGSDrWPSMFKA1fL1ZYG5cTf+&#10;o34fK5FCOOSooY6xy6UMZU0Ww9R1xIk7O28xJugraTzeUrhtZabUp7TYcGqosaOfmsrL/mo1nLLd&#10;eFK++F+PvrfbgMW6UpnWk7fh+wtEpCE+xQ/3xmiYzdL8dCYdAb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Bn5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6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<v:shape id="Freeform 27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8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3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<v:shape id="Freeform 34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6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w:pict>
            </w:r>
          </w:p>
        </w:tc>
        <w:tc>
          <w:tcPr>
            <w:tcW w:w="2762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295400" cy="952500"/>
                  <wp:effectExtent l="19050" t="0" r="0" b="0"/>
                  <wp:docPr id="27" name="Resim 12" descr="C:\Users\B001\Desktop\S\cashier-case-calculator-clip-art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B001\Desktop\S\cashier-case-calculator-clip-art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151" cy="956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>
              <w:rPr>
                <w:noProof/>
              </w:rPr>
              <w:drawing>
                <wp:inline distT="0" distB="0" distL="0" distR="0">
                  <wp:extent cx="1543050" cy="1001981"/>
                  <wp:effectExtent l="19050" t="0" r="0" b="0"/>
                  <wp:docPr id="29" name="Resim 6" descr="C:\Users\B001\AppData\Local\Microsoft\Windows\INetCache\Content.Word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001\AppData\Local\Microsoft\Windows\INetCache\Content.Word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001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8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295400" cy="1085810"/>
                  <wp:effectExtent l="19050" t="0" r="0" b="0"/>
                  <wp:docPr id="31" name="Resim 1" descr="C:\Users\B001\Desktop\S\indir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001\Desktop\S\indir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914" cy="1084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17A7" w:rsidRDefault="002517A7" w:rsidP="00E55F1F">
      <w:pPr>
        <w:jc w:val="center"/>
        <w:rPr>
          <w:rFonts w:ascii="ALFABET98" w:hAnsi="ALFABET98"/>
        </w:rPr>
      </w:pPr>
    </w:p>
    <w:p w:rsidR="002517A7" w:rsidRPr="002D78B4" w:rsidRDefault="002517A7" w:rsidP="00E55F1F">
      <w:pPr>
        <w:tabs>
          <w:tab w:val="left" w:pos="2280"/>
        </w:tabs>
        <w:jc w:val="center"/>
        <w:rPr>
          <w:rFonts w:ascii="ALFABET98" w:hAnsi="ALFABET98"/>
        </w:rPr>
      </w:pPr>
    </w:p>
    <w:tbl>
      <w:tblPr>
        <w:tblStyle w:val="TabloKlavuzu"/>
        <w:tblW w:w="0" w:type="auto"/>
        <w:tblLook w:val="04A0"/>
      </w:tblPr>
      <w:tblGrid>
        <w:gridCol w:w="2763"/>
        <w:gridCol w:w="2764"/>
        <w:gridCol w:w="2764"/>
        <w:gridCol w:w="2764"/>
      </w:tblGrid>
      <w:tr w:rsidR="002517A7" w:rsidTr="00A27FD6">
        <w:tc>
          <w:tcPr>
            <w:tcW w:w="2763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333500" cy="1190625"/>
                  <wp:effectExtent l="19050" t="0" r="0" b="0"/>
                  <wp:docPr id="67" name="Resim 8" descr="C:\Users\B001\Desktop\S\629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B001\Desktop\S\629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77" cy="11866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590474" cy="1060315"/>
                  <wp:effectExtent l="19050" t="0" r="0" b="0"/>
                  <wp:docPr id="68" name="Resim 6" descr="C:\Users\B001\Desktop\S\sausages-two-kind-delicious-55800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001\Desktop\S\sausages-two-kind-delicious-55800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562" cy="1060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360805" cy="1245895"/>
                  <wp:effectExtent l="19050" t="0" r="0" b="0"/>
                  <wp:docPr id="69" name="Resim 17" descr="C:\Users\B001\Desktop\S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B001\Desktop\S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815" cy="1249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</w:tcPr>
          <w:p w:rsidR="002517A7" w:rsidRDefault="00204D40" w:rsidP="00E55F1F">
            <w:pPr>
              <w:jc w:val="center"/>
              <w:rPr>
                <w:rFonts w:ascii="ALFABET98" w:hAnsi="ALFABET98"/>
              </w:rPr>
            </w:pPr>
            <w:r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352550" cy="1247775"/>
                  <wp:effectExtent l="19050" t="0" r="0" b="0"/>
                  <wp:docPr id="70" name="Resim 18" descr="C:\Users\B001\Desktop\S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B001\Desktop\S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95" cy="124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17A7" w:rsidRDefault="00D22525" w:rsidP="00E55F1F">
      <w:pPr>
        <w:tabs>
          <w:tab w:val="left" w:pos="2280"/>
        </w:tabs>
        <w:jc w:val="center"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02" style="position:absolute;left:0;text-align:left;margin-left:-5.2pt;margin-top:2.15pt;width:554.6pt;height:38.75pt;z-index:-251653120;mso-position-horizontal-relative:text;mso-position-vertical-relative:text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">
            <v:group id="Group 3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7Y8QA&#10;AADaAAAADwAAAGRycy9kb3ducmV2LnhtbESPzWrDMBCE74W8g9hAb40cG0pxooQQEmgOLdRpD7kt&#10;1sZ2Yq2MpPrn7atCocdhZr5h1tvRtKIn5xvLCpaLBARxaXXDlYLP8/HpBYQPyBpby6RgIg/bzexh&#10;jbm2A39QX4RKRAj7HBXUIXS5lL6syaBf2I44elfrDIYoXSW1wyHCTSvTJHmWBhuOCzV2tK+pvBff&#10;RsHX4dK/39ImPfXlyZ0Pb9l071ipx/m4W4EINIb/8F/7VSvI4PdKv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u2PEAAAA2gAAAA8AAAAAAAAAAAAAAAAAmAIAAGRycy9k&#10;b3ducmV2LnhtbFBLBQYAAAAABAAEAPUAAACJAwAAAAA=&#10;" filled="f" strokecolor="#009dc7" strokeweight=".21847mm">
                <v:path arrowok="t"/>
              </v:rect>
              <v:rect id="Rectangle 5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YjF8QA&#10;AADaAAAADwAAAGRycy9kb3ducmV2LnhtbESPT4vCMBTE7wt+h/CEva2p3WW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WIxfEAAAA2gAAAA8AAAAAAAAAAAAAAAAAmAIAAGRycy9k&#10;b3ducmV2LnhtbFBLBQYAAAAABAAEAPUAAACJAwAAAAA=&#10;" filled="f" strokecolor="#009dc7" strokeweight=".21847mm">
                <v:path arrowok="t"/>
              </v:rect>
              <v:rect id="Rectangle 6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<v:path arrowok="t"/>
              </v:rect>
            </v:group>
            <v:group id="Group 7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8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GYb4A&#10;AADaAAAADwAAAGRycy9kb3ducmV2LnhtbERPS2sCMRC+C/0PYQredLYiIlujSKHVQyloC70Om3Gz&#10;mEyWTfbRf98cCj1+fO/dYfJODdzFJoiGp2UBiqUKppFaw9fn62ILKiYSQy4Ia/jhCIf9w2xHpQmj&#10;XHi4plrlEIklabAptSVirCx7isvQsmTuFjpPKcOuRtPRmMO9w1VRbNBTI7nBUssvlqv7tfcanHPI&#10;38ePzfiOQ9+vT/7N4krr+eN0fAaVeEr/4j/32WjIW/OVfANw/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nxmG+AAAA2gAAAA8AAAAAAAAAAAAAAAAAmAIAAGRycy9kb3ducmV2&#10;LnhtbFBLBQYAAAAABAAEAPUAAACD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Freeform 15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xSC8IA&#10;AADbAAAADwAAAGRycy9kb3ducmV2LnhtbESPQWsCMRSE7wX/Q3hCbzVxD7asRhFB9GJB23p+bp67&#10;i5uXJYnr7r83hUKPw8x8wyxWvW1ERz7UjjVMJwoEceFMzaWG76/t2weIEJENNo5Jw0ABVsvRywJz&#10;4x58pO4US5EgHHLUUMXY5lKGoiKLYeJa4uRdnbcYk/SlNB4fCW4bmSk1kxZrTgsVtrSpqLid7lbD&#10;JfscLsqff3aD7+wh4HlXqkzr13G/noOI1Mf/8F97bzS8z+D3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FILwgAAANsAAAAPAAAAAAAAAAAAAAAAAJgCAABkcnMvZG93&#10;bnJldi54bWxQSwUGAAAAAAQABAD1AAAAhwMAAAAA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shape id="Freeform 27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shape id="Freeform 34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Dpb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usOl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2517A7" w:rsidRPr="002D78B4" w:rsidRDefault="002517A7" w:rsidP="00E55F1F">
      <w:pPr>
        <w:jc w:val="center"/>
        <w:rPr>
          <w:rFonts w:ascii="ALFABET98" w:hAnsi="ALFABET98"/>
        </w:rPr>
      </w:pPr>
    </w:p>
    <w:tbl>
      <w:tblPr>
        <w:tblStyle w:val="TabloKlavuzu"/>
        <w:tblpPr w:leftFromText="141" w:rightFromText="141" w:vertAnchor="text" w:horzAnchor="margin" w:tblpY="184"/>
        <w:tblW w:w="0" w:type="auto"/>
        <w:tblLook w:val="04A0"/>
      </w:tblPr>
      <w:tblGrid>
        <w:gridCol w:w="2763"/>
        <w:gridCol w:w="2764"/>
        <w:gridCol w:w="2764"/>
        <w:gridCol w:w="2764"/>
      </w:tblGrid>
      <w:tr w:rsidR="002517A7" w:rsidTr="00A27FD6">
        <w:tc>
          <w:tcPr>
            <w:tcW w:w="2763" w:type="dxa"/>
          </w:tcPr>
          <w:p w:rsidR="002517A7" w:rsidRDefault="00D22525" w:rsidP="00E55F1F">
            <w:pPr>
              <w:tabs>
                <w:tab w:val="left" w:pos="3570"/>
              </w:tabs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</w:rPr>
              <w:pict>
                <v:group id="_x0000_s1064" style="position:absolute;left:0;text-align:left;margin-left:-7.9pt;margin-top:82.5pt;width:554.6pt;height:38.75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">
                  <v:group id="Group 3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<v:rect id="Rectangle 4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      <v:path arrowok="t"/>
                    </v:rect>
                    <v:rect id="Rectangle 5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      <v:path arrowok="t"/>
                    </v:rect>
                    <v:rect id="Rectangle 6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7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  <v:shape id="Freeform 8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0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4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  <v:shape id="Freeform 15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6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3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6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  <v:shape id="Freeform 27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8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3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  <v:shape id="Freeform 34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6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w:pict>
            </w:r>
            <w:r w:rsidR="00204D40" w:rsidRPr="00204D40">
              <w:rPr>
                <w:rFonts w:ascii="ALFABET98" w:hAnsi="ALFABET98"/>
                <w:noProof/>
              </w:rPr>
              <w:drawing>
                <wp:inline distT="0" distB="0" distL="0" distR="0">
                  <wp:extent cx="1228725" cy="1000110"/>
                  <wp:effectExtent l="19050" t="0" r="9525" b="0"/>
                  <wp:docPr id="71" name="Resim 16" descr="C:\Users\B001\Desktop\S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B001\Desktop\S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902" cy="1001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</w:tcPr>
          <w:p w:rsidR="002517A7" w:rsidRDefault="00E05BD1" w:rsidP="00E55F1F">
            <w:pPr>
              <w:tabs>
                <w:tab w:val="left" w:pos="3570"/>
              </w:tabs>
              <w:jc w:val="center"/>
              <w:rPr>
                <w:rFonts w:ascii="ALFABET98" w:hAnsi="ALFABET98"/>
              </w:rPr>
            </w:pPr>
            <w:r w:rsidRPr="00E05BD1">
              <w:rPr>
                <w:rFonts w:ascii="ALFABET98" w:hAnsi="ALFABET98"/>
                <w:noProof/>
              </w:rPr>
              <w:drawing>
                <wp:inline distT="0" distB="0" distL="0" distR="0">
                  <wp:extent cx="1171575" cy="1016818"/>
                  <wp:effectExtent l="19050" t="0" r="9525" b="0"/>
                  <wp:docPr id="74" name="Resim 11" descr="C:\Users\B001\Desktop\S\can-stock-photo_csp158216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B001\Desktop\S\can-stock-photo_csp158216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48" cy="1016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</w:tcPr>
          <w:p w:rsidR="002517A7" w:rsidRDefault="00E05BD1" w:rsidP="00E55F1F">
            <w:pPr>
              <w:tabs>
                <w:tab w:val="left" w:pos="3570"/>
              </w:tabs>
              <w:jc w:val="center"/>
              <w:rPr>
                <w:rFonts w:ascii="ALFABET98" w:hAnsi="ALFABET98"/>
              </w:rPr>
            </w:pPr>
            <w:r w:rsidRPr="00E05BD1">
              <w:rPr>
                <w:rFonts w:ascii="ALFABET98" w:hAnsi="ALFABET98"/>
                <w:noProof/>
              </w:rPr>
              <w:drawing>
                <wp:inline distT="0" distB="0" distL="0" distR="0">
                  <wp:extent cx="1133475" cy="1019175"/>
                  <wp:effectExtent l="19050" t="0" r="9525" b="0"/>
                  <wp:docPr id="73" name="Resim 2" descr="C:\Users\B001\Desktop\S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001\Desktop\S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686" cy="1019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</w:tcPr>
          <w:p w:rsidR="002517A7" w:rsidRDefault="00E05BD1" w:rsidP="00E05BD1">
            <w:pPr>
              <w:tabs>
                <w:tab w:val="left" w:pos="3570"/>
              </w:tabs>
              <w:jc w:val="center"/>
              <w:rPr>
                <w:rFonts w:ascii="ALFABET98" w:hAnsi="ALFABET98"/>
              </w:rPr>
            </w:pPr>
            <w:r w:rsidRPr="00E05BD1">
              <w:rPr>
                <w:rFonts w:ascii="ALFABET98" w:hAnsi="ALFABET98"/>
                <w:noProof/>
              </w:rPr>
              <w:drawing>
                <wp:inline distT="0" distB="0" distL="0" distR="0">
                  <wp:extent cx="1152525" cy="1017721"/>
                  <wp:effectExtent l="19050" t="0" r="9525" b="0"/>
                  <wp:docPr id="75" name="Resim 22" descr="C:\Users\B001\Desktop\of-pop-art-comic-book-style-hand-pointing-directly-at-you-T9r6x6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B001\Desktop\of-pop-art-comic-book-style-hand-pointing-directly-at-you-T9r6x6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134" cy="1021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17A7" w:rsidRDefault="002517A7" w:rsidP="00E55F1F">
      <w:pPr>
        <w:jc w:val="center"/>
        <w:rPr>
          <w:rFonts w:ascii="ALFABET98" w:hAnsi="ALFABET98"/>
        </w:rPr>
      </w:pPr>
    </w:p>
    <w:p w:rsidR="00E55F1F" w:rsidRDefault="00E55F1F" w:rsidP="00621838"/>
    <w:p w:rsidR="00E55F1F" w:rsidRDefault="00E05BD1" w:rsidP="00E05BD1">
      <w:r>
        <w:t>Ses-kes-kas-tas-sıra-Sena-Serkan-usta-askı-kasa-kese-elbise-suluk-sosis-kısa-saat-Sami-kaslı-Buse-sen</w:t>
      </w:r>
    </w:p>
    <w:p w:rsidR="00E55F1F" w:rsidRDefault="00E55F1F" w:rsidP="00E55F1F">
      <w:pPr>
        <w:jc w:val="center"/>
      </w:pPr>
    </w:p>
    <w:sectPr w:rsidR="00E55F1F" w:rsidSect="00E05BD1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ttachedTemplate r:id="rId1"/>
  <w:defaultTabStop w:val="708"/>
  <w:hyphenationZone w:val="425"/>
  <w:characterSpacingControl w:val="doNotCompress"/>
  <w:compat>
    <w:useFELayout/>
  </w:compat>
  <w:rsids>
    <w:rsidRoot w:val="00915A19"/>
    <w:rsid w:val="0004129D"/>
    <w:rsid w:val="00133E76"/>
    <w:rsid w:val="00162592"/>
    <w:rsid w:val="00196366"/>
    <w:rsid w:val="00204D40"/>
    <w:rsid w:val="00223CD0"/>
    <w:rsid w:val="002517A7"/>
    <w:rsid w:val="002C4334"/>
    <w:rsid w:val="00312334"/>
    <w:rsid w:val="003B39DD"/>
    <w:rsid w:val="00405864"/>
    <w:rsid w:val="004B10E8"/>
    <w:rsid w:val="005B4BF7"/>
    <w:rsid w:val="00621838"/>
    <w:rsid w:val="00704BB4"/>
    <w:rsid w:val="00754A4E"/>
    <w:rsid w:val="007806B8"/>
    <w:rsid w:val="0086276A"/>
    <w:rsid w:val="00915A19"/>
    <w:rsid w:val="009723A6"/>
    <w:rsid w:val="009C6D58"/>
    <w:rsid w:val="009D096E"/>
    <w:rsid w:val="00D22525"/>
    <w:rsid w:val="00D4036C"/>
    <w:rsid w:val="00D5782A"/>
    <w:rsid w:val="00DC6F20"/>
    <w:rsid w:val="00E05BD1"/>
    <w:rsid w:val="00E26ACC"/>
    <w:rsid w:val="00E47404"/>
    <w:rsid w:val="00E55F1F"/>
    <w:rsid w:val="00ED2437"/>
    <w:rsid w:val="00F35CAD"/>
    <w:rsid w:val="00F70979"/>
    <w:rsid w:val="00F813F7"/>
    <w:rsid w:val="00FB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B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17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1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7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06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17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1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7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06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BELLEK\1.SIINIF201-2017\u\u%20dikte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 dikte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2016-12-13T21:25:00Z</dcterms:created>
  <dcterms:modified xsi:type="dcterms:W3CDTF">2016-12-14T10:43:00Z</dcterms:modified>
</cp:coreProperties>
</file>