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620"/>
        <w:gridCol w:w="1442"/>
      </w:tblGrid>
      <w:tr w:rsidR="00985009" w:rsidTr="00985009">
        <w:trPr>
          <w:trHeight w:val="345"/>
        </w:trPr>
        <w:tc>
          <w:tcPr>
            <w:tcW w:w="9062" w:type="dxa"/>
            <w:gridSpan w:val="2"/>
          </w:tcPr>
          <w:p w:rsidR="00985009" w:rsidRDefault="00BD35DB" w:rsidP="00985009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145.35pt;margin-top:-50.9pt;width:132.05pt;height:30pt;z-index:251677696;mso-width-relative:margin;mso-height-relative:margin" filled="f" stroked="f">
                  <v:textbox>
                    <w:txbxContent>
                      <w:p w:rsidR="00BD35DB" w:rsidRPr="00F72ECA" w:rsidRDefault="00BD35DB" w:rsidP="00BD35DB">
                        <w:pPr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</w:pPr>
                        <w:hyperlink r:id="rId8" w:history="1">
                          <w:r w:rsidRPr="00F72ECA">
                            <w:rPr>
                              <w:rStyle w:val="Kpr"/>
                              <w:rFonts w:ascii="Bauhaus 93" w:hAnsi="Bauhaus 93"/>
                              <w:color w:val="31849B"/>
                              <w:szCs w:val="24"/>
                            </w:rPr>
                            <w:t>www.sorubak.com</w:t>
                          </w:r>
                        </w:hyperlink>
                        <w:r w:rsidRPr="00F72ECA"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37CBE">
              <w:t>75. YIL İLKOKULU 1 F</w:t>
            </w:r>
            <w:r w:rsidR="00985009">
              <w:t xml:space="preserve"> SINIFI </w:t>
            </w:r>
            <w:r w:rsidR="00985009"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4886325</wp:posOffset>
                  </wp:positionH>
                  <wp:positionV relativeFrom="paragraph">
                    <wp:posOffset>0</wp:posOffset>
                  </wp:positionV>
                  <wp:extent cx="590550" cy="590550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0903" y="20903"/>
                      <wp:lineTo x="20903" y="0"/>
                      <wp:lineTo x="0" y="0"/>
                    </wp:wrapPolygon>
                  </wp:wrapThrough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623196_743713025690625_1830957766305763929_n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019FF">
              <w:t>MATEMATİK</w:t>
            </w:r>
          </w:p>
          <w:p w:rsidR="00A019FF" w:rsidRDefault="00A019FF" w:rsidP="00985009">
            <w:pPr>
              <w:jc w:val="center"/>
            </w:pPr>
            <w:r>
              <w:t>NE KADAR ÖĞRENDİK</w:t>
            </w:r>
          </w:p>
          <w:p w:rsidR="00985009" w:rsidRDefault="00985009" w:rsidP="00985009">
            <w:pPr>
              <w:jc w:val="center"/>
            </w:pPr>
          </w:p>
        </w:tc>
      </w:tr>
      <w:tr w:rsidR="00985009" w:rsidTr="00A019FF">
        <w:trPr>
          <w:trHeight w:val="480"/>
        </w:trPr>
        <w:tc>
          <w:tcPr>
            <w:tcW w:w="7620" w:type="dxa"/>
            <w:vAlign w:val="bottom"/>
          </w:tcPr>
          <w:p w:rsidR="00985009" w:rsidRDefault="00A019FF" w:rsidP="00A019FF">
            <w:r>
              <w:t xml:space="preserve">AD SOYAD; </w:t>
            </w:r>
            <w:proofErr w:type="gramStart"/>
            <w:r>
              <w:t>………………………………………………………….</w:t>
            </w:r>
            <w:proofErr w:type="gramEnd"/>
          </w:p>
        </w:tc>
        <w:tc>
          <w:tcPr>
            <w:tcW w:w="1442" w:type="dxa"/>
          </w:tcPr>
          <w:p w:rsidR="00985009" w:rsidRDefault="00985009"/>
          <w:p w:rsidR="00985009" w:rsidRDefault="005F2EF3" w:rsidP="00985009">
            <w:proofErr w:type="spellStart"/>
            <w:r>
              <w:t>OkanÜnal</w:t>
            </w:r>
            <w:proofErr w:type="spellEnd"/>
          </w:p>
        </w:tc>
      </w:tr>
    </w:tbl>
    <w:p w:rsidR="00DA027D" w:rsidRDefault="00DA027D"/>
    <w:p w:rsidR="00DA027D" w:rsidRDefault="00DA027D">
      <w:pPr>
        <w:rPr>
          <w:rFonts w:ascii="Verdana" w:hAnsi="Verdana"/>
          <w:color w:val="333333"/>
          <w:sz w:val="21"/>
          <w:szCs w:val="21"/>
          <w:shd w:val="clear" w:color="auto" w:fill="FEFDFD"/>
        </w:rPr>
      </w:pPr>
    </w:p>
    <w:p w:rsidR="00A019FF" w:rsidRPr="00A019FF" w:rsidRDefault="00A019FF">
      <w:pPr>
        <w:rPr>
          <w:rFonts w:ascii="Eğitimhane El Yazısı Fontu" w:hAnsi="Eğitimhane El Yazısı Fontu"/>
          <w:color w:val="333333"/>
          <w:sz w:val="32"/>
          <w:szCs w:val="32"/>
          <w:shd w:val="clear" w:color="auto" w:fill="FEFDFD"/>
        </w:rPr>
      </w:pPr>
      <w:r w:rsidRPr="00A019FF">
        <w:rPr>
          <w:rFonts w:ascii="Eğitimhane El Yazısı Fontu" w:hAnsi="Eğitimhane El Yazısı Fontu"/>
          <w:color w:val="333333"/>
          <w:sz w:val="32"/>
          <w:szCs w:val="32"/>
          <w:shd w:val="clear" w:color="auto" w:fill="FEFDFD"/>
        </w:rPr>
        <w:t>Aşağıda verilen toplama işlemlerini yapın.</w:t>
      </w:r>
    </w:p>
    <w:tbl>
      <w:tblPr>
        <w:tblStyle w:val="GridTable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20"/>
        <w:gridCol w:w="3021"/>
        <w:gridCol w:w="3021"/>
      </w:tblGrid>
      <w:tr w:rsidR="00A019FF" w:rsidTr="00DC6404">
        <w:tc>
          <w:tcPr>
            <w:tcW w:w="3020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12</w:t>
            </w:r>
          </w:p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 xml:space="preserve">+ 12 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2" o:spid="_x0000_s1026" style="position:absolute;left:0;text-align:left;z-index:251659264;visibility:visible" from="64.45pt,3.05pt" to="155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" strokecolor="black [3200]" strokeweight="2.25pt">
                  <v:stroke joinstyle="miter"/>
                </v:line>
              </w:pict>
            </w:r>
          </w:p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</w:p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</w:p>
        </w:tc>
        <w:tc>
          <w:tcPr>
            <w:tcW w:w="3021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21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3" o:spid="_x0000_s1035" style="position:absolute;left:0;text-align:left;z-index:251661312;visibility:visible" from="67.5pt,23.3pt" to="158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" strokecolor="black [3200]" strokeweight="2.25pt">
                  <v:stroke joinstyle="miter"/>
                </v:line>
              </w:pict>
            </w:r>
            <w:r w:rsidR="00A019FF"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 xml:space="preserve">+ 18 </w:t>
            </w:r>
          </w:p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</w:p>
        </w:tc>
        <w:tc>
          <w:tcPr>
            <w:tcW w:w="3021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32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4" o:spid="_x0000_s1034" style="position:absolute;left:0;text-align:left;z-index:251663360;visibility:visible" from="71.7pt,23.85pt" to="162.4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" strokecolor="black [3200]" strokeweight="2.25pt">
                  <v:stroke joinstyle="miter"/>
                </v:line>
              </w:pict>
            </w:r>
            <w:r w:rsidR="00A019FF"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+ 14</w:t>
            </w:r>
          </w:p>
        </w:tc>
      </w:tr>
      <w:tr w:rsidR="00A019FF" w:rsidTr="00DC6404">
        <w:tc>
          <w:tcPr>
            <w:tcW w:w="3020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4 + 3 + 5 =</w:t>
            </w:r>
          </w:p>
        </w:tc>
        <w:tc>
          <w:tcPr>
            <w:tcW w:w="3021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1 + 2 + 8 =</w:t>
            </w:r>
          </w:p>
        </w:tc>
        <w:tc>
          <w:tcPr>
            <w:tcW w:w="3021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2 + 7 + 9 =</w:t>
            </w:r>
          </w:p>
          <w:p w:rsidR="00A019FF" w:rsidRDefault="00A019FF" w:rsidP="00A019FF">
            <w:pP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</w:p>
        </w:tc>
      </w:tr>
      <w:tr w:rsidR="00A019FF" w:rsidTr="00DC6404">
        <w:tc>
          <w:tcPr>
            <w:tcW w:w="3020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32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5" o:spid="_x0000_s1033" style="position:absolute;left:0;text-align:left;z-index:251665408;visibility:visible" from="67pt,22.95pt" to="157.75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" strokecolor="black [3200]" strokeweight="2.25pt">
                  <v:stroke joinstyle="miter"/>
                </v:line>
              </w:pict>
            </w:r>
            <w:r w:rsidR="00A019FF"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+  8</w:t>
            </w:r>
          </w:p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</w:p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</w:p>
        </w:tc>
        <w:tc>
          <w:tcPr>
            <w:tcW w:w="3021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23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7" o:spid="_x0000_s1032" style="position:absolute;left:0;text-align:left;z-index:251669504;visibility:visible" from="63pt,25.7pt" to="153.7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" strokecolor="black [3200]" strokeweight="2.25pt">
                  <v:stroke joinstyle="miter"/>
                </v:line>
              </w:pict>
            </w:r>
            <w:r w:rsidR="00A019FF"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+  6</w:t>
            </w:r>
          </w:p>
        </w:tc>
        <w:tc>
          <w:tcPr>
            <w:tcW w:w="3021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15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</w:pPr>
            <w:r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6" o:spid="_x0000_s1031" style="position:absolute;left:0;text-align:left;z-index:251667456;visibility:visible" from="52.95pt,25.7pt" to="143.7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" strokecolor="black [3200]" strokeweight="2.25pt">
                  <v:stroke joinstyle="miter"/>
                </v:line>
              </w:pict>
            </w:r>
            <w:r w:rsidR="00A019FF">
              <w:rPr>
                <w:rFonts w:ascii="Eğitimhane El Yazısı Fontu" w:hAnsi="Eğitimhane El Yazısı Fontu"/>
                <w:color w:val="333333"/>
                <w:sz w:val="32"/>
                <w:szCs w:val="32"/>
                <w:shd w:val="clear" w:color="auto" w:fill="FEFDFD"/>
              </w:rPr>
              <w:t>+  5</w:t>
            </w:r>
          </w:p>
        </w:tc>
      </w:tr>
    </w:tbl>
    <w:p w:rsidR="00A019FF" w:rsidRPr="00A019FF" w:rsidRDefault="00A019FF">
      <w:pPr>
        <w:rPr>
          <w:rFonts w:ascii="Eğitimhane El Yazısı Fontu" w:hAnsi="Eğitimhane El Yazısı Fontu"/>
          <w:color w:val="333333"/>
          <w:sz w:val="32"/>
          <w:szCs w:val="32"/>
          <w:shd w:val="clear" w:color="auto" w:fill="FEFDFD"/>
        </w:rPr>
        <w:sectPr w:rsidR="00A019FF" w:rsidRPr="00A019FF" w:rsidSect="00985009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6C161D" w:rsidRDefault="006C161D" w:rsidP="00280A92">
      <w:pPr>
        <w:rPr>
          <w:rFonts w:ascii="Eğitimhane El Yazısı Fontu" w:hAnsi="Eğitimhane El Yazısı Fontu"/>
          <w:sz w:val="32"/>
          <w:szCs w:val="32"/>
        </w:rPr>
      </w:pPr>
      <w:r>
        <w:lastRenderedPageBreak/>
        <w:t xml:space="preserve"> </w:t>
      </w:r>
      <w:r w:rsidR="00A019FF">
        <w:rPr>
          <w:rFonts w:ascii="Eğitimhane El Yazısı Fontu" w:hAnsi="Eğitimhane El Yazısı Fontu"/>
          <w:sz w:val="32"/>
          <w:szCs w:val="32"/>
        </w:rPr>
        <w:t xml:space="preserve">Aşağıdaki çıkarma işlemlerini yapın. </w:t>
      </w:r>
    </w:p>
    <w:tbl>
      <w:tblPr>
        <w:tblStyle w:val="GridTable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20"/>
        <w:gridCol w:w="3021"/>
        <w:gridCol w:w="3021"/>
      </w:tblGrid>
      <w:tr w:rsidR="00A019FF" w:rsidTr="00DC6404">
        <w:tc>
          <w:tcPr>
            <w:tcW w:w="3020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19 </w:t>
            </w:r>
            <w:r>
              <w:rPr>
                <w:rFonts w:cs="Times New Roman"/>
                <w:sz w:val="32"/>
                <w:szCs w:val="32"/>
              </w:rPr>
              <w:t>–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7 =   </w:t>
            </w:r>
          </w:p>
        </w:tc>
        <w:tc>
          <w:tcPr>
            <w:tcW w:w="3021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20 </w:t>
            </w:r>
            <w:r>
              <w:rPr>
                <w:rFonts w:cs="Times New Roman"/>
                <w:sz w:val="32"/>
                <w:szCs w:val="32"/>
              </w:rPr>
              <w:t>–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5 =</w:t>
            </w:r>
          </w:p>
        </w:tc>
        <w:tc>
          <w:tcPr>
            <w:tcW w:w="3021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14  - 7 = </w:t>
            </w:r>
          </w:p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</w:tr>
      <w:tr w:rsidR="00A019FF" w:rsidTr="00DC6404">
        <w:tc>
          <w:tcPr>
            <w:tcW w:w="3020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ab/>
              <w:t>17</w:t>
            </w:r>
          </w:p>
          <w:p w:rsidR="00A019FF" w:rsidRDefault="00A019FF" w:rsidP="00A019FF">
            <w:pPr>
              <w:pStyle w:val="ListeParagraf"/>
              <w:numPr>
                <w:ilvl w:val="0"/>
                <w:numId w:val="3"/>
              </w:num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</w:t>
            </w:r>
            <w:r w:rsidRPr="00A019FF">
              <w:rPr>
                <w:rFonts w:ascii="Eğitimhane El Yazısı Fontu" w:hAnsi="Eğitimhane El Yazısı Fontu"/>
                <w:sz w:val="32"/>
                <w:szCs w:val="32"/>
              </w:rPr>
              <w:t>7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 w:rsidRPr="00B92D82"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8" o:spid="_x0000_s1030" style="position:absolute;left:0;text-align:left;z-index:251671552;visibility:visible" from="69.25pt,1.15pt" to="160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" strokecolor="black [3200]" strokeweight="2.25pt">
                  <v:stroke joinstyle="miter"/>
                </v:line>
              </w:pict>
            </w:r>
          </w:p>
          <w:p w:rsidR="00A019FF" w:rsidRPr="00A019FF" w:rsidRDefault="00A019FF" w:rsidP="00A019FF">
            <w:p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  <w:tc>
          <w:tcPr>
            <w:tcW w:w="3021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19 </w:t>
            </w:r>
          </w:p>
          <w:p w:rsidR="00A019FF" w:rsidRPr="00A019FF" w:rsidRDefault="00B92D82" w:rsidP="00A019FF">
            <w:pPr>
              <w:pStyle w:val="ListeParagraf"/>
              <w:numPr>
                <w:ilvl w:val="0"/>
                <w:numId w:val="3"/>
              </w:num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 w:rsidRPr="00B92D82"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9" o:spid="_x0000_s1029" style="position:absolute;left:0;text-align:left;z-index:251673600;visibility:visible" from="63.75pt,25.9pt" to="154.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" strokecolor="black [3200]" strokeweight="2.25pt">
                  <v:stroke joinstyle="miter"/>
                </v:line>
              </w:pict>
            </w:r>
            <w:r w:rsidR="00A019FF">
              <w:rPr>
                <w:rFonts w:ascii="Eğitimhane El Yazısı Fontu" w:hAnsi="Eğitimhane El Yazısı Fontu"/>
                <w:sz w:val="32"/>
                <w:szCs w:val="32"/>
              </w:rPr>
              <w:t xml:space="preserve"> </w:t>
            </w:r>
            <w:r w:rsidR="00A019FF" w:rsidRPr="00A019FF">
              <w:rPr>
                <w:rFonts w:ascii="Eğitimhane El Yazısı Fontu" w:hAnsi="Eğitimhane El Yazısı Fontu"/>
                <w:sz w:val="32"/>
                <w:szCs w:val="32"/>
              </w:rPr>
              <w:t>9</w:t>
            </w:r>
          </w:p>
        </w:tc>
        <w:tc>
          <w:tcPr>
            <w:tcW w:w="3021" w:type="dxa"/>
          </w:tcPr>
          <w:p w:rsidR="00A019FF" w:rsidRDefault="00A019FF" w:rsidP="00A019FF">
            <w:p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20 </w:t>
            </w:r>
          </w:p>
          <w:p w:rsidR="00A019FF" w:rsidRPr="00A019FF" w:rsidRDefault="00A019FF" w:rsidP="00A019FF">
            <w:pPr>
              <w:pStyle w:val="ListeParagraf"/>
              <w:numPr>
                <w:ilvl w:val="0"/>
                <w:numId w:val="3"/>
              </w:num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</w:t>
            </w:r>
            <w:r w:rsidRPr="00A019FF">
              <w:rPr>
                <w:rFonts w:ascii="Eğitimhane El Yazısı Fontu" w:hAnsi="Eğitimhane El Yazısı Fontu"/>
                <w:sz w:val="32"/>
                <w:szCs w:val="32"/>
              </w:rPr>
              <w:t>10</w:t>
            </w:r>
          </w:p>
          <w:p w:rsidR="00A019FF" w:rsidRDefault="00B92D82" w:rsidP="00A019FF">
            <w:pPr>
              <w:jc w:val="right"/>
              <w:rPr>
                <w:rFonts w:ascii="Eğitimhane El Yazısı Fontu" w:hAnsi="Eğitimhane El Yazısı Fontu"/>
                <w:sz w:val="32"/>
                <w:szCs w:val="32"/>
              </w:rPr>
            </w:pPr>
            <w:r w:rsidRPr="00B92D82">
              <w:rPr>
                <w:rFonts w:ascii="Eğitimhane El Yazısı Fontu" w:hAnsi="Eğitimhane El Yazısı Fontu"/>
                <w:noProof/>
                <w:color w:val="333333"/>
                <w:sz w:val="32"/>
                <w:szCs w:val="32"/>
                <w:lang w:eastAsia="tr-TR"/>
              </w:rPr>
              <w:pict>
                <v:line id="Düz Bağlayıcı 10" o:spid="_x0000_s1028" style="position:absolute;left:0;text-align:left;z-index:251675648;visibility:visible" from="65.7pt,1.9pt" to="156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" strokecolor="black [3200]" strokeweight="2.25pt">
                  <v:stroke joinstyle="miter"/>
                </v:line>
              </w:pict>
            </w:r>
          </w:p>
        </w:tc>
      </w:tr>
      <w:tr w:rsidR="00A019FF" w:rsidTr="00DC6404">
        <w:tc>
          <w:tcPr>
            <w:tcW w:w="3020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20 </w:t>
            </w:r>
            <w:r>
              <w:rPr>
                <w:rFonts w:cs="Times New Roman"/>
                <w:sz w:val="32"/>
                <w:szCs w:val="32"/>
              </w:rPr>
              <w:t>–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8 =</w:t>
            </w:r>
          </w:p>
        </w:tc>
        <w:tc>
          <w:tcPr>
            <w:tcW w:w="3021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19 </w:t>
            </w:r>
            <w:r>
              <w:rPr>
                <w:rFonts w:cs="Times New Roman"/>
                <w:sz w:val="32"/>
                <w:szCs w:val="32"/>
              </w:rPr>
              <w:t>–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19 =</w:t>
            </w:r>
          </w:p>
        </w:tc>
        <w:tc>
          <w:tcPr>
            <w:tcW w:w="3021" w:type="dxa"/>
          </w:tcPr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7 </w:t>
            </w:r>
            <w:r>
              <w:rPr>
                <w:rFonts w:cs="Times New Roman"/>
                <w:sz w:val="32"/>
                <w:szCs w:val="32"/>
              </w:rPr>
              <w:t>–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6 =</w:t>
            </w:r>
          </w:p>
          <w:p w:rsidR="00A019FF" w:rsidRDefault="00A019FF" w:rsidP="00A019FF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</w:tr>
    </w:tbl>
    <w:p w:rsidR="00A019FF" w:rsidRDefault="00651E56" w:rsidP="00280A92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Aşağıdaki işlemlerde verilmeyen toplananı bulacaksın. </w:t>
      </w:r>
    </w:p>
    <w:tbl>
      <w:tblPr>
        <w:tblStyle w:val="GridTable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20"/>
        <w:gridCol w:w="3021"/>
        <w:gridCol w:w="3021"/>
      </w:tblGrid>
      <w:tr w:rsidR="00651E56" w:rsidTr="00DC6404">
        <w:tc>
          <w:tcPr>
            <w:tcW w:w="3020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lastRenderedPageBreak/>
              <w:t xml:space="preserve">10 +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19</w:t>
            </w:r>
          </w:p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  <w:tc>
          <w:tcPr>
            <w:tcW w:w="3021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12 +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15</w:t>
            </w:r>
          </w:p>
        </w:tc>
        <w:tc>
          <w:tcPr>
            <w:tcW w:w="3021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6 +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10</w:t>
            </w:r>
          </w:p>
        </w:tc>
      </w:tr>
      <w:tr w:rsidR="00651E56" w:rsidTr="00DC6404">
        <w:tc>
          <w:tcPr>
            <w:tcW w:w="3020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+ 9 = 15</w:t>
            </w:r>
          </w:p>
        </w:tc>
        <w:tc>
          <w:tcPr>
            <w:tcW w:w="3021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+ 8 =16</w:t>
            </w:r>
          </w:p>
        </w:tc>
        <w:tc>
          <w:tcPr>
            <w:tcW w:w="3021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+ 10 = 10</w:t>
            </w:r>
          </w:p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</w:tr>
      <w:tr w:rsidR="00651E56" w:rsidTr="00DC6404">
        <w:tc>
          <w:tcPr>
            <w:tcW w:w="3020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4 +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6</w:t>
            </w:r>
          </w:p>
        </w:tc>
        <w:tc>
          <w:tcPr>
            <w:tcW w:w="3021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+ 8 = 18</w:t>
            </w:r>
          </w:p>
        </w:tc>
        <w:tc>
          <w:tcPr>
            <w:tcW w:w="3021" w:type="dxa"/>
          </w:tcPr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12 +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13</w:t>
            </w:r>
          </w:p>
          <w:p w:rsidR="00651E56" w:rsidRDefault="00651E56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</w:tr>
    </w:tbl>
    <w:p w:rsidR="00651E56" w:rsidRDefault="00651E56" w:rsidP="00280A92">
      <w:pPr>
        <w:rPr>
          <w:rFonts w:ascii="Eğitimhane El Yazısı Fontu" w:hAnsi="Eğitimhane El Yazısı Fontu"/>
          <w:sz w:val="32"/>
          <w:szCs w:val="32"/>
        </w:rPr>
      </w:pPr>
    </w:p>
    <w:p w:rsidR="00644D57" w:rsidRDefault="00644D57" w:rsidP="00280A92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Aşağıdaki çıkarma işleminde verilmeyen eksileni bul</w:t>
      </w:r>
      <w:r>
        <w:rPr>
          <w:rFonts w:ascii="Eğitimhane El Yazısı Fontu" w:hAnsi="Eğitimhane El Yazısı Fontu"/>
          <w:sz w:val="32"/>
          <w:szCs w:val="32"/>
        </w:rPr>
        <w:t>a</w:t>
      </w:r>
      <w:r>
        <w:rPr>
          <w:rFonts w:ascii="Eğitimhane El Yazısı Fontu" w:hAnsi="Eğitimhane El Yazısı Fontu"/>
          <w:sz w:val="32"/>
          <w:szCs w:val="32"/>
        </w:rPr>
        <w:t xml:space="preserve">caksın. </w:t>
      </w:r>
    </w:p>
    <w:tbl>
      <w:tblPr>
        <w:tblStyle w:val="GridTable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20"/>
        <w:gridCol w:w="3021"/>
        <w:gridCol w:w="3021"/>
      </w:tblGrid>
      <w:tr w:rsidR="00644D57" w:rsidTr="00DC6404">
        <w:tc>
          <w:tcPr>
            <w:tcW w:w="3020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- 5 = 6</w:t>
            </w:r>
          </w:p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</w:t>
            </w:r>
            <w:r>
              <w:rPr>
                <w:rFonts w:cs="Times New Roman"/>
                <w:sz w:val="32"/>
                <w:szCs w:val="32"/>
              </w:rPr>
              <w:t>–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7 = 5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 6 = 4</w:t>
            </w:r>
          </w:p>
        </w:tc>
      </w:tr>
      <w:tr w:rsidR="00644D57" w:rsidTr="00DC6404">
        <w:tc>
          <w:tcPr>
            <w:tcW w:w="3020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- 4  = 10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- 5  = 5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- 7  = 8</w:t>
            </w:r>
          </w:p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</w:tr>
      <w:tr w:rsidR="00644D57" w:rsidTr="00DC6404">
        <w:tc>
          <w:tcPr>
            <w:tcW w:w="3020" w:type="dxa"/>
          </w:tcPr>
          <w:p w:rsidR="00644D57" w:rsidRDefault="00644D57" w:rsidP="00280A92">
            <w:pPr>
              <w:rPr>
                <w:rFonts w:cs="Times New Roman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- 9  = 2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cs="Times New Roman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- 2  = 9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- 10  = 0</w:t>
            </w:r>
          </w:p>
          <w:p w:rsidR="00644D57" w:rsidRDefault="00644D57" w:rsidP="00280A92">
            <w:pPr>
              <w:rPr>
                <w:rFonts w:cs="Times New Roman"/>
                <w:sz w:val="32"/>
                <w:szCs w:val="32"/>
              </w:rPr>
            </w:pPr>
          </w:p>
        </w:tc>
      </w:tr>
    </w:tbl>
    <w:p w:rsidR="00644D57" w:rsidRDefault="00644D57" w:rsidP="00280A92">
      <w:pPr>
        <w:rPr>
          <w:rFonts w:ascii="Eğitimhane El Yazısı Fontu" w:hAnsi="Eğitimhane El Yazısı Fontu"/>
          <w:sz w:val="32"/>
          <w:szCs w:val="32"/>
        </w:rPr>
      </w:pPr>
    </w:p>
    <w:p w:rsidR="00644D57" w:rsidRDefault="00644D57" w:rsidP="00280A92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Aşağıdaki işlemlerde verilmeyen çıkanı bulacaksınız. </w:t>
      </w:r>
    </w:p>
    <w:tbl>
      <w:tblPr>
        <w:tblStyle w:val="GridTable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20"/>
        <w:gridCol w:w="3021"/>
        <w:gridCol w:w="3021"/>
      </w:tblGrid>
      <w:tr w:rsidR="00644D57" w:rsidTr="00DC6404">
        <w:tc>
          <w:tcPr>
            <w:tcW w:w="3020" w:type="dxa"/>
          </w:tcPr>
          <w:p w:rsidR="00644D57" w:rsidRDefault="00644D57" w:rsidP="00644D57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5 -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2</w:t>
            </w:r>
          </w:p>
          <w:p w:rsidR="00644D57" w:rsidRPr="00644D57" w:rsidRDefault="00644D57" w:rsidP="00644D57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10 -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5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12 -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8</w:t>
            </w:r>
          </w:p>
        </w:tc>
      </w:tr>
      <w:tr w:rsidR="00644D57" w:rsidTr="00DC6404">
        <w:tc>
          <w:tcPr>
            <w:tcW w:w="3020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11 -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9 </w:t>
            </w:r>
          </w:p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16 -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10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7 -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6</w:t>
            </w:r>
          </w:p>
        </w:tc>
      </w:tr>
      <w:tr w:rsidR="00644D57" w:rsidTr="00DC6404">
        <w:tc>
          <w:tcPr>
            <w:tcW w:w="3020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6 -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0</w:t>
            </w:r>
          </w:p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12 -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5</w:t>
            </w:r>
          </w:p>
        </w:tc>
        <w:tc>
          <w:tcPr>
            <w:tcW w:w="3021" w:type="dxa"/>
          </w:tcPr>
          <w:p w:rsidR="00644D57" w:rsidRDefault="00644D57" w:rsidP="00280A9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9 - </w:t>
            </w:r>
            <w:proofErr w:type="gramStart"/>
            <w:r>
              <w:rPr>
                <w:rFonts w:cs="Times New Roman"/>
                <w:sz w:val="32"/>
                <w:szCs w:val="32"/>
              </w:rPr>
              <w:t>…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.</w:t>
            </w:r>
            <w:proofErr w:type="gramEnd"/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= 6</w:t>
            </w:r>
          </w:p>
        </w:tc>
      </w:tr>
    </w:tbl>
    <w:p w:rsidR="00EB0C3F" w:rsidRDefault="00221436" w:rsidP="00280A92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  Benim canlarım hepsini doğru yapar. </w: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t xml:space="preserve"> </w:t>
      </w:r>
      <w:r w:rsidR="00B92D82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5-Nokta Yıldız 11" o:spid="_x0000_s1027" style="position:absolute;margin-left:-.35pt;margin-top:27.15pt;width:80.25pt;height:59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9175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" path="m1,287419r389291,2l509588,,629883,287421r389291,-2l704229,465053,824529,752473,509588,574836,194646,752473,314946,465053,1,287419xe" fillcolor="#5b9bd5 [3204]" strokecolor="#1f4d78 [1604]" strokeweight="1pt">
            <v:stroke joinstyle="miter"/>
            <v:path arrowok="t" o:connecttype="custom" o:connectlocs="1,287419;389292,287421;509588,0;629883,287421;1019174,287419;704229,465053;824529,752473;509588,574836;194646,752473;314946,465053;1,287419" o:connectangles="0,0,0,0,0,0,0,0,0,0,0"/>
          </v:shape>
        </w:pict>
      </w:r>
    </w:p>
    <w:p w:rsidR="00EB0C3F" w:rsidRPr="00EB0C3F" w:rsidRDefault="00EB0C3F" w:rsidP="00EB0C3F">
      <w:pPr>
        <w:rPr>
          <w:rFonts w:ascii="Eğitimhane El Yazısı Fontu" w:hAnsi="Eğitimhane El Yazısı Fontu"/>
          <w:sz w:val="32"/>
          <w:szCs w:val="32"/>
        </w:rPr>
      </w:pPr>
    </w:p>
    <w:sectPr w:rsidR="00EB0C3F" w:rsidRPr="00EB0C3F" w:rsidSect="00B37CBE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710" w:rsidRDefault="007F0710" w:rsidP="00280A92">
      <w:pPr>
        <w:spacing w:after="0" w:line="240" w:lineRule="auto"/>
      </w:pPr>
      <w:r>
        <w:separator/>
      </w:r>
    </w:p>
  </w:endnote>
  <w:endnote w:type="continuationSeparator" w:id="0">
    <w:p w:rsidR="007F0710" w:rsidRDefault="007F0710" w:rsidP="00280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710" w:rsidRDefault="007F0710" w:rsidP="00280A92">
      <w:pPr>
        <w:spacing w:after="0" w:line="240" w:lineRule="auto"/>
      </w:pPr>
      <w:r>
        <w:separator/>
      </w:r>
    </w:p>
  </w:footnote>
  <w:footnote w:type="continuationSeparator" w:id="0">
    <w:p w:rsidR="007F0710" w:rsidRDefault="007F0710" w:rsidP="00280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B63D5"/>
    <w:multiLevelType w:val="hybridMultilevel"/>
    <w:tmpl w:val="B608D108"/>
    <w:lvl w:ilvl="0" w:tplc="015C5DBE">
      <w:start w:val="14"/>
      <w:numFmt w:val="bullet"/>
      <w:lvlText w:val="-"/>
      <w:lvlJc w:val="left"/>
      <w:pPr>
        <w:ind w:left="928" w:hanging="360"/>
      </w:pPr>
      <w:rPr>
        <w:rFonts w:ascii="Eğitimhane El Yazısı Fontu" w:eastAsiaTheme="minorHAnsi" w:hAnsi="Eğitimhane El Yazısı Fontu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F099A"/>
    <w:multiLevelType w:val="hybridMultilevel"/>
    <w:tmpl w:val="1D7A12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D732F"/>
    <w:multiLevelType w:val="hybridMultilevel"/>
    <w:tmpl w:val="F9A27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9FF"/>
    <w:rsid w:val="00181F0A"/>
    <w:rsid w:val="00221436"/>
    <w:rsid w:val="0022742B"/>
    <w:rsid w:val="00280A92"/>
    <w:rsid w:val="003517F6"/>
    <w:rsid w:val="003F038D"/>
    <w:rsid w:val="003F13C0"/>
    <w:rsid w:val="00581617"/>
    <w:rsid w:val="005F2EF3"/>
    <w:rsid w:val="00644D57"/>
    <w:rsid w:val="00651E56"/>
    <w:rsid w:val="006C161D"/>
    <w:rsid w:val="007F0710"/>
    <w:rsid w:val="008E786E"/>
    <w:rsid w:val="00985009"/>
    <w:rsid w:val="00A019FF"/>
    <w:rsid w:val="00B37CBE"/>
    <w:rsid w:val="00B729C9"/>
    <w:rsid w:val="00B92D82"/>
    <w:rsid w:val="00BD35DB"/>
    <w:rsid w:val="00C15EF9"/>
    <w:rsid w:val="00C46D27"/>
    <w:rsid w:val="00C83163"/>
    <w:rsid w:val="00CB57D3"/>
    <w:rsid w:val="00D44F32"/>
    <w:rsid w:val="00D822F0"/>
    <w:rsid w:val="00DA027D"/>
    <w:rsid w:val="00DC6404"/>
    <w:rsid w:val="00DD508B"/>
    <w:rsid w:val="00E57A23"/>
    <w:rsid w:val="00E76E8F"/>
    <w:rsid w:val="00EB0C3F"/>
    <w:rsid w:val="00F6000B"/>
    <w:rsid w:val="00F710AF"/>
    <w:rsid w:val="00FA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16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85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6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13C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729C9"/>
  </w:style>
  <w:style w:type="paragraph" w:styleId="stbilgi">
    <w:name w:val="header"/>
    <w:basedOn w:val="Normal"/>
    <w:link w:val="s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0A92"/>
  </w:style>
  <w:style w:type="paragraph" w:styleId="Altbilgi">
    <w:name w:val="footer"/>
    <w:basedOn w:val="Normal"/>
    <w:link w:val="Al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0A92"/>
  </w:style>
  <w:style w:type="table" w:customStyle="1" w:styleId="GridTableLight">
    <w:name w:val="Grid Table Light"/>
    <w:basedOn w:val="NormalTablo"/>
    <w:uiPriority w:val="40"/>
    <w:rsid w:val="00A019F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D2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B0C3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4"/>
        <w:szCs w:val="16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85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16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13C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729C9"/>
  </w:style>
  <w:style w:type="paragraph" w:styleId="stbilgi">
    <w:name w:val="header"/>
    <w:basedOn w:val="Normal"/>
    <w:link w:val="s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0A92"/>
  </w:style>
  <w:style w:type="paragraph" w:styleId="Altbilgi">
    <w:name w:val="footer"/>
    <w:basedOn w:val="Normal"/>
    <w:link w:val="AltbilgiChar"/>
    <w:uiPriority w:val="99"/>
    <w:unhideWhenUsed/>
    <w:rsid w:val="002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0A92"/>
  </w:style>
  <w:style w:type="table" w:customStyle="1" w:styleId="GridTableLight">
    <w:name w:val="Grid Table Light"/>
    <w:basedOn w:val="NormalTablo"/>
    <w:uiPriority w:val="40"/>
    <w:rsid w:val="00A019F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D2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B0C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6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Drive\Belgeler\&#214;zel%20Office%20&#350;ablonlar&#305;\1%20f%20&#246;dev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86F37-8148-4D2F-97A3-9C780A48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f ödev</Template>
  <TotalTime>0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2017-02-25T11:40:00Z</cp:lastPrinted>
  <dcterms:created xsi:type="dcterms:W3CDTF">2017-02-25T15:18:00Z</dcterms:created>
  <dcterms:modified xsi:type="dcterms:W3CDTF">2017-02-27T06:19:00Z</dcterms:modified>
  <cp:category>www.sorubak.com</cp:category>
</cp:coreProperties>
</file>