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620"/>
        <w:gridCol w:w="1442"/>
      </w:tblGrid>
      <w:tr w:rsidR="00985009" w:rsidTr="00985009">
        <w:trPr>
          <w:trHeight w:val="345"/>
        </w:trPr>
        <w:tc>
          <w:tcPr>
            <w:tcW w:w="9062" w:type="dxa"/>
            <w:gridSpan w:val="2"/>
          </w:tcPr>
          <w:p w:rsidR="00985009" w:rsidRDefault="00BA4F63" w:rsidP="00985009">
            <w:pPr>
              <w:jc w:val="center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45.35pt;margin-top:-50.9pt;width:132.05pt;height:30pt;z-index:251659264;mso-width-relative:margin;mso-height-relative:margin" filled="f" stroked="f">
                  <v:textbox>
                    <w:txbxContent>
                      <w:p w:rsidR="00BA4F63" w:rsidRPr="00F72ECA" w:rsidRDefault="00BA4F63" w:rsidP="00BA4F63">
                        <w:pPr>
                          <w:rPr>
                            <w:rFonts w:ascii="Bauhaus 93" w:hAnsi="Bauhaus 93"/>
                            <w:color w:val="31849B"/>
                            <w:szCs w:val="24"/>
                          </w:rPr>
                        </w:pPr>
                        <w:hyperlink r:id="rId8" w:history="1">
                          <w:r w:rsidRPr="00F72ECA">
                            <w:rPr>
                              <w:rStyle w:val="Kpr"/>
                              <w:rFonts w:ascii="Bauhaus 93" w:hAnsi="Bauhaus 93"/>
                              <w:color w:val="31849B"/>
                              <w:szCs w:val="24"/>
                            </w:rPr>
                            <w:t>www.sorubak.com</w:t>
                          </w:r>
                        </w:hyperlink>
                        <w:r w:rsidRPr="00F72ECA">
                          <w:rPr>
                            <w:rFonts w:ascii="Bauhaus 93" w:hAnsi="Bauhaus 93"/>
                            <w:color w:val="31849B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37CBE">
              <w:t>75. YIL İLKOKULU 1 F</w:t>
            </w:r>
            <w:r w:rsidR="00985009">
              <w:t xml:space="preserve"> SINIFI </w:t>
            </w:r>
            <w:r w:rsidR="00985009"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4886325</wp:posOffset>
                  </wp:positionH>
                  <wp:positionV relativeFrom="paragraph">
                    <wp:posOffset>0</wp:posOffset>
                  </wp:positionV>
                  <wp:extent cx="590550" cy="590550"/>
                  <wp:effectExtent l="0" t="0" r="0" b="0"/>
                  <wp:wrapThrough wrapText="bothSides">
                    <wp:wrapPolygon edited="0">
                      <wp:start x="0" y="0"/>
                      <wp:lineTo x="0" y="20903"/>
                      <wp:lineTo x="20903" y="20903"/>
                      <wp:lineTo x="20903" y="0"/>
                      <wp:lineTo x="0" y="0"/>
                    </wp:wrapPolygon>
                  </wp:wrapThrough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623196_743713025690625_1830957766305763929_n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658A3">
              <w:t>MATEMATİK PROBLEMLERİ</w:t>
            </w:r>
          </w:p>
          <w:p w:rsidR="00985009" w:rsidRDefault="00985009" w:rsidP="00985009">
            <w:pPr>
              <w:jc w:val="center"/>
            </w:pPr>
          </w:p>
        </w:tc>
      </w:tr>
      <w:tr w:rsidR="00985009" w:rsidTr="00985009">
        <w:trPr>
          <w:trHeight w:val="480"/>
        </w:trPr>
        <w:tc>
          <w:tcPr>
            <w:tcW w:w="7620" w:type="dxa"/>
          </w:tcPr>
          <w:p w:rsidR="00985009" w:rsidRDefault="000658A3" w:rsidP="00985009">
            <w:r>
              <w:t xml:space="preserve">AD SOYAD; </w:t>
            </w:r>
            <w:proofErr w:type="gramStart"/>
            <w:r>
              <w:t>……………………………………………………………………</w:t>
            </w:r>
            <w:proofErr w:type="gramEnd"/>
          </w:p>
        </w:tc>
        <w:tc>
          <w:tcPr>
            <w:tcW w:w="1442" w:type="dxa"/>
          </w:tcPr>
          <w:p w:rsidR="00985009" w:rsidRDefault="00985009"/>
          <w:p w:rsidR="00985009" w:rsidRDefault="00FE0E51" w:rsidP="00985009">
            <w:r>
              <w:t>OkanÜnal</w:t>
            </w:r>
          </w:p>
        </w:tc>
      </w:tr>
    </w:tbl>
    <w:p w:rsidR="00DA027D" w:rsidRDefault="00DA027D"/>
    <w:p w:rsidR="00DA027D" w:rsidRDefault="00DA027D">
      <w:pPr>
        <w:rPr>
          <w:rFonts w:ascii="Verdana" w:hAnsi="Verdana"/>
          <w:color w:val="333333"/>
          <w:sz w:val="21"/>
          <w:szCs w:val="21"/>
          <w:shd w:val="clear" w:color="auto" w:fill="FEFDFD"/>
        </w:rPr>
        <w:sectPr w:rsidR="00DA027D" w:rsidSect="00985009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:rsidR="000658A3" w:rsidRDefault="000658A3" w:rsidP="000658A3">
      <w:pPr>
        <w:pStyle w:val="ListeParagraf"/>
        <w:numPr>
          <w:ilvl w:val="0"/>
          <w:numId w:val="3"/>
        </w:numPr>
        <w:ind w:left="0" w:firstLine="6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lastRenderedPageBreak/>
        <w:t xml:space="preserve">7 kalemim vardı. Annem de 5 kalem verdi. Kaç kalemim oldu? </w:t>
      </w:r>
    </w:p>
    <w:p w:rsidR="000658A3" w:rsidRDefault="000658A3" w:rsidP="000658A3">
      <w:pPr>
        <w:rPr>
          <w:rFonts w:ascii="Eğitimhane El Yazısı Fontu" w:hAnsi="Eğitimhane El Yazısı Fontu"/>
          <w:sz w:val="40"/>
          <w:szCs w:val="40"/>
        </w:rPr>
      </w:pPr>
    </w:p>
    <w:p w:rsidR="000658A3" w:rsidRPr="000658A3" w:rsidRDefault="000658A3" w:rsidP="000658A3">
      <w:pPr>
        <w:rPr>
          <w:rFonts w:ascii="Eğitimhane El Yazısı Fontu" w:hAnsi="Eğitimhane El Yazısı Fontu"/>
          <w:sz w:val="40"/>
          <w:szCs w:val="40"/>
        </w:rPr>
      </w:pPr>
    </w:p>
    <w:p w:rsidR="000658A3" w:rsidRDefault="000658A3" w:rsidP="000658A3">
      <w:pPr>
        <w:pStyle w:val="ListeParagraf"/>
        <w:numPr>
          <w:ilvl w:val="0"/>
          <w:numId w:val="3"/>
        </w:numPr>
        <w:ind w:left="0" w:firstLine="6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 xml:space="preserve">8 kitabım vardı. 7 kitap daha aldım kaç kitabım oldu? </w:t>
      </w:r>
    </w:p>
    <w:p w:rsidR="000658A3" w:rsidRDefault="000658A3" w:rsidP="000658A3">
      <w:pPr>
        <w:rPr>
          <w:rFonts w:ascii="Eğitimhane El Yazısı Fontu" w:hAnsi="Eğitimhane El Yazısı Fontu"/>
          <w:sz w:val="40"/>
          <w:szCs w:val="40"/>
        </w:rPr>
      </w:pPr>
    </w:p>
    <w:p w:rsidR="000658A3" w:rsidRPr="000658A3" w:rsidRDefault="000658A3" w:rsidP="000658A3">
      <w:pPr>
        <w:rPr>
          <w:rFonts w:ascii="Eğitimhane El Yazısı Fontu" w:hAnsi="Eğitimhane El Yazısı Fontu"/>
          <w:sz w:val="40"/>
          <w:szCs w:val="40"/>
        </w:rPr>
      </w:pPr>
    </w:p>
    <w:p w:rsidR="000658A3" w:rsidRDefault="000658A3" w:rsidP="000658A3">
      <w:pPr>
        <w:pStyle w:val="ListeParagraf"/>
        <w:numPr>
          <w:ilvl w:val="0"/>
          <w:numId w:val="3"/>
        </w:numPr>
        <w:ind w:left="0" w:firstLine="6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Sınıfımızda 9 kız 9</w:t>
      </w:r>
      <w:r>
        <w:rPr>
          <w:rFonts w:cs="Times New Roman"/>
          <w:sz w:val="40"/>
          <w:szCs w:val="40"/>
        </w:rPr>
        <w:t>’</w:t>
      </w:r>
      <w:r>
        <w:rPr>
          <w:rFonts w:ascii="Eğitimhane El Yazısı Fontu" w:hAnsi="Eğitimhane El Yazısı Fontu"/>
          <w:sz w:val="40"/>
          <w:szCs w:val="40"/>
        </w:rPr>
        <w:t xml:space="preserve">de erkek öğrenci var. Sınıfımızda kaç kişi var? </w:t>
      </w:r>
    </w:p>
    <w:p w:rsidR="000658A3" w:rsidRDefault="000658A3" w:rsidP="000658A3">
      <w:pPr>
        <w:rPr>
          <w:rFonts w:ascii="Eğitimhane El Yazısı Fontu" w:hAnsi="Eğitimhane El Yazısı Fontu"/>
          <w:sz w:val="40"/>
          <w:szCs w:val="40"/>
        </w:rPr>
      </w:pPr>
    </w:p>
    <w:p w:rsidR="000658A3" w:rsidRPr="000658A3" w:rsidRDefault="000658A3" w:rsidP="000658A3">
      <w:pPr>
        <w:rPr>
          <w:rFonts w:ascii="Eğitimhane El Yazısı Fontu" w:hAnsi="Eğitimhane El Yazısı Fontu"/>
          <w:sz w:val="40"/>
          <w:szCs w:val="40"/>
        </w:rPr>
      </w:pPr>
    </w:p>
    <w:p w:rsidR="000658A3" w:rsidRDefault="000658A3" w:rsidP="000658A3">
      <w:pPr>
        <w:pStyle w:val="ListeParagraf"/>
        <w:numPr>
          <w:ilvl w:val="0"/>
          <w:numId w:val="3"/>
        </w:numPr>
        <w:ind w:left="0" w:firstLine="6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 xml:space="preserve">Eve gelirken annem 4 ekmek almış. Ben de 3 ekmek almıştım. Evde kaç ekmeğimiz oldu? </w:t>
      </w:r>
    </w:p>
    <w:p w:rsidR="000658A3" w:rsidRDefault="000658A3" w:rsidP="000658A3">
      <w:pPr>
        <w:pStyle w:val="ListeParagraf"/>
        <w:numPr>
          <w:ilvl w:val="0"/>
          <w:numId w:val="3"/>
        </w:numPr>
        <w:ind w:left="0" w:firstLine="6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lastRenderedPageBreak/>
        <w:t>Dün kitabımdan 6 sayfa okudum. B</w:t>
      </w:r>
      <w:r>
        <w:rPr>
          <w:rFonts w:ascii="Eğitimhane El Yazısı Fontu" w:hAnsi="Eğitimhane El Yazısı Fontu"/>
          <w:sz w:val="40"/>
          <w:szCs w:val="40"/>
        </w:rPr>
        <w:t>u</w:t>
      </w:r>
      <w:r>
        <w:rPr>
          <w:rFonts w:ascii="Eğitimhane El Yazısı Fontu" w:hAnsi="Eğitimhane El Yazısı Fontu"/>
          <w:sz w:val="40"/>
          <w:szCs w:val="40"/>
        </w:rPr>
        <w:t xml:space="preserve">gün de 5 sayfa okudum. Toplam kaç sayfa okudum? </w:t>
      </w:r>
    </w:p>
    <w:p w:rsidR="000658A3" w:rsidRDefault="000658A3" w:rsidP="000658A3">
      <w:pPr>
        <w:rPr>
          <w:rFonts w:ascii="Eğitimhane El Yazısı Fontu" w:hAnsi="Eğitimhane El Yazısı Fontu"/>
          <w:sz w:val="40"/>
          <w:szCs w:val="40"/>
        </w:rPr>
      </w:pPr>
    </w:p>
    <w:p w:rsidR="000658A3" w:rsidRPr="000658A3" w:rsidRDefault="000658A3" w:rsidP="000658A3">
      <w:pPr>
        <w:rPr>
          <w:rFonts w:ascii="Eğitimhane El Yazısı Fontu" w:hAnsi="Eğitimhane El Yazısı Fontu"/>
          <w:sz w:val="40"/>
          <w:szCs w:val="40"/>
        </w:rPr>
      </w:pPr>
    </w:p>
    <w:p w:rsidR="000658A3" w:rsidRDefault="000658A3" w:rsidP="000658A3">
      <w:pPr>
        <w:pStyle w:val="ListeParagraf"/>
        <w:numPr>
          <w:ilvl w:val="0"/>
          <w:numId w:val="3"/>
        </w:numPr>
        <w:ind w:left="0" w:firstLine="6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Hasan</w:t>
      </w:r>
      <w:r>
        <w:rPr>
          <w:rFonts w:cs="Times New Roman"/>
          <w:sz w:val="40"/>
          <w:szCs w:val="40"/>
        </w:rPr>
        <w:t>’</w:t>
      </w:r>
      <w:r>
        <w:rPr>
          <w:rFonts w:ascii="Eğitimhane El Yazısı Fontu" w:hAnsi="Eğitimhane El Yazısı Fontu"/>
          <w:sz w:val="40"/>
          <w:szCs w:val="40"/>
        </w:rPr>
        <w:t>ın 12 cevizi var. Derya</w:t>
      </w:r>
      <w:r>
        <w:rPr>
          <w:rFonts w:cs="Times New Roman"/>
          <w:sz w:val="40"/>
          <w:szCs w:val="40"/>
        </w:rPr>
        <w:t>’</w:t>
      </w:r>
      <w:r>
        <w:rPr>
          <w:rFonts w:ascii="Eğitimhane El Yazısı Fontu" w:hAnsi="Eğitimhane El Yazısı Fontu"/>
          <w:sz w:val="40"/>
          <w:szCs w:val="40"/>
        </w:rPr>
        <w:t>da H</w:t>
      </w:r>
      <w:r>
        <w:rPr>
          <w:rFonts w:ascii="Eğitimhane El Yazısı Fontu" w:hAnsi="Eğitimhane El Yazısı Fontu"/>
          <w:sz w:val="40"/>
          <w:szCs w:val="40"/>
        </w:rPr>
        <w:t>a</w:t>
      </w:r>
      <w:r>
        <w:rPr>
          <w:rFonts w:ascii="Eğitimhane El Yazısı Fontu" w:hAnsi="Eğitimhane El Yazısı Fontu"/>
          <w:sz w:val="40"/>
          <w:szCs w:val="40"/>
        </w:rPr>
        <w:t>san</w:t>
      </w:r>
      <w:r>
        <w:rPr>
          <w:rFonts w:cs="Times New Roman"/>
          <w:sz w:val="40"/>
          <w:szCs w:val="40"/>
        </w:rPr>
        <w:t>’</w:t>
      </w:r>
      <w:r>
        <w:rPr>
          <w:rFonts w:ascii="Eğitimhane El Yazısı Fontu" w:hAnsi="Eğitimhane El Yazısı Fontu"/>
          <w:sz w:val="40"/>
          <w:szCs w:val="40"/>
        </w:rPr>
        <w:t>a 8 ceviz verdi. Hasan</w:t>
      </w:r>
      <w:r>
        <w:rPr>
          <w:rFonts w:cs="Times New Roman"/>
          <w:sz w:val="40"/>
          <w:szCs w:val="40"/>
        </w:rPr>
        <w:t>’</w:t>
      </w:r>
      <w:r>
        <w:rPr>
          <w:rFonts w:ascii="Eğitimhane El Yazısı Fontu" w:hAnsi="Eğitimhane El Yazısı Fontu"/>
          <w:sz w:val="40"/>
          <w:szCs w:val="40"/>
        </w:rPr>
        <w:t>ın kaç cevizi o</w:t>
      </w:r>
      <w:r>
        <w:rPr>
          <w:rFonts w:ascii="Eğitimhane El Yazısı Fontu" w:hAnsi="Eğitimhane El Yazısı Fontu"/>
          <w:sz w:val="40"/>
          <w:szCs w:val="40"/>
        </w:rPr>
        <w:t>l</w:t>
      </w:r>
      <w:r>
        <w:rPr>
          <w:rFonts w:ascii="Eğitimhane El Yazısı Fontu" w:hAnsi="Eğitimhane El Yazısı Fontu"/>
          <w:sz w:val="40"/>
          <w:szCs w:val="40"/>
        </w:rPr>
        <w:t xml:space="preserve">du? </w:t>
      </w:r>
    </w:p>
    <w:p w:rsidR="000658A3" w:rsidRDefault="000658A3" w:rsidP="000658A3">
      <w:pPr>
        <w:rPr>
          <w:rFonts w:ascii="Eğitimhane El Yazısı Fontu" w:hAnsi="Eğitimhane El Yazısı Fontu"/>
          <w:sz w:val="40"/>
          <w:szCs w:val="40"/>
        </w:rPr>
      </w:pPr>
    </w:p>
    <w:p w:rsidR="000658A3" w:rsidRPr="000658A3" w:rsidRDefault="000658A3" w:rsidP="000658A3">
      <w:pPr>
        <w:rPr>
          <w:rFonts w:ascii="Eğitimhane El Yazısı Fontu" w:hAnsi="Eğitimhane El Yazısı Fontu"/>
          <w:sz w:val="40"/>
          <w:szCs w:val="40"/>
        </w:rPr>
      </w:pPr>
    </w:p>
    <w:p w:rsidR="000658A3" w:rsidRDefault="000658A3" w:rsidP="000658A3">
      <w:pPr>
        <w:pStyle w:val="ListeParagraf"/>
        <w:numPr>
          <w:ilvl w:val="0"/>
          <w:numId w:val="3"/>
        </w:numPr>
        <w:ind w:left="0" w:firstLine="6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 xml:space="preserve">Ben 7 yaşındayım. Ağabeyim benden 4 yaş büyük. Ağabeyim kaç yaşındadır? </w:t>
      </w:r>
    </w:p>
    <w:p w:rsidR="00745121" w:rsidRDefault="00745121" w:rsidP="00745121">
      <w:pPr>
        <w:rPr>
          <w:rFonts w:ascii="Eğitimhane El Yazısı Fontu" w:hAnsi="Eğitimhane El Yazısı Fontu"/>
          <w:sz w:val="40"/>
          <w:szCs w:val="40"/>
        </w:rPr>
      </w:pPr>
    </w:p>
    <w:p w:rsidR="00745121" w:rsidRDefault="00745121" w:rsidP="00745121">
      <w:pPr>
        <w:rPr>
          <w:rFonts w:ascii="Eğitimhane El Yazısı Fontu" w:hAnsi="Eğitimhane El Yazısı Fontu"/>
          <w:sz w:val="40"/>
          <w:szCs w:val="40"/>
        </w:rPr>
      </w:pPr>
    </w:p>
    <w:p w:rsidR="00745121" w:rsidRPr="00745121" w:rsidRDefault="00745121" w:rsidP="00745121">
      <w:pPr>
        <w:rPr>
          <w:rFonts w:ascii="Eğitimhane El Yazısı Fontu" w:hAnsi="Eğitimhane El Yazısı Fontu"/>
          <w:sz w:val="40"/>
          <w:szCs w:val="40"/>
        </w:rPr>
      </w:pPr>
    </w:p>
    <w:p w:rsidR="000658A3" w:rsidRDefault="000658A3" w:rsidP="000658A3">
      <w:pPr>
        <w:pStyle w:val="ListeParagraf"/>
        <w:numPr>
          <w:ilvl w:val="0"/>
          <w:numId w:val="3"/>
        </w:numPr>
        <w:ind w:left="0" w:firstLine="6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12 kalemimin 8</w:t>
      </w:r>
      <w:r>
        <w:rPr>
          <w:rFonts w:cs="Times New Roman"/>
          <w:sz w:val="40"/>
          <w:szCs w:val="40"/>
        </w:rPr>
        <w:t>’</w:t>
      </w:r>
      <w:r>
        <w:rPr>
          <w:rFonts w:ascii="Eğitimhane El Yazısı Fontu" w:hAnsi="Eğitimhane El Yazısı Fontu"/>
          <w:sz w:val="40"/>
          <w:szCs w:val="40"/>
        </w:rPr>
        <w:t xml:space="preserve">ini kullandım. Geriye kaç kalemim kaldı? </w:t>
      </w:r>
    </w:p>
    <w:sectPr w:rsidR="000658A3" w:rsidSect="00B37CBE">
      <w:type w:val="continuous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05B" w:rsidRDefault="0014205B" w:rsidP="00280A92">
      <w:pPr>
        <w:spacing w:after="0" w:line="240" w:lineRule="auto"/>
      </w:pPr>
      <w:r>
        <w:separator/>
      </w:r>
    </w:p>
  </w:endnote>
  <w:endnote w:type="continuationSeparator" w:id="0">
    <w:p w:rsidR="0014205B" w:rsidRDefault="0014205B" w:rsidP="00280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05B" w:rsidRDefault="0014205B" w:rsidP="00280A92">
      <w:pPr>
        <w:spacing w:after="0" w:line="240" w:lineRule="auto"/>
      </w:pPr>
      <w:r>
        <w:separator/>
      </w:r>
    </w:p>
  </w:footnote>
  <w:footnote w:type="continuationSeparator" w:id="0">
    <w:p w:rsidR="0014205B" w:rsidRDefault="0014205B" w:rsidP="00280A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F099A"/>
    <w:multiLevelType w:val="hybridMultilevel"/>
    <w:tmpl w:val="1D7A12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D732F"/>
    <w:multiLevelType w:val="hybridMultilevel"/>
    <w:tmpl w:val="F9A27C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8B1F73"/>
    <w:multiLevelType w:val="hybridMultilevel"/>
    <w:tmpl w:val="7F1CB33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658A3"/>
    <w:rsid w:val="000658A3"/>
    <w:rsid w:val="0014205B"/>
    <w:rsid w:val="00181F0A"/>
    <w:rsid w:val="0022742B"/>
    <w:rsid w:val="00280A92"/>
    <w:rsid w:val="002B2E95"/>
    <w:rsid w:val="003517F6"/>
    <w:rsid w:val="003F13C0"/>
    <w:rsid w:val="004E6FE8"/>
    <w:rsid w:val="00581617"/>
    <w:rsid w:val="005B3942"/>
    <w:rsid w:val="006C161D"/>
    <w:rsid w:val="00745121"/>
    <w:rsid w:val="00757508"/>
    <w:rsid w:val="00781AA5"/>
    <w:rsid w:val="008E786E"/>
    <w:rsid w:val="00985009"/>
    <w:rsid w:val="00B37CBE"/>
    <w:rsid w:val="00B729C9"/>
    <w:rsid w:val="00BA4F63"/>
    <w:rsid w:val="00C15EF9"/>
    <w:rsid w:val="00CB57D3"/>
    <w:rsid w:val="00CB6ED0"/>
    <w:rsid w:val="00D44F32"/>
    <w:rsid w:val="00DA027D"/>
    <w:rsid w:val="00DB406C"/>
    <w:rsid w:val="00DD508B"/>
    <w:rsid w:val="00E048A0"/>
    <w:rsid w:val="00E57A23"/>
    <w:rsid w:val="00E76E8F"/>
    <w:rsid w:val="00FA35FD"/>
    <w:rsid w:val="00FE0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sz w:val="24"/>
        <w:szCs w:val="16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0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850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8161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F13C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B729C9"/>
  </w:style>
  <w:style w:type="paragraph" w:styleId="stbilgi">
    <w:name w:val="header"/>
    <w:basedOn w:val="Normal"/>
    <w:link w:val="stbilgiChar"/>
    <w:uiPriority w:val="99"/>
    <w:unhideWhenUsed/>
    <w:rsid w:val="00280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0A92"/>
  </w:style>
  <w:style w:type="paragraph" w:styleId="Altbilgi">
    <w:name w:val="footer"/>
    <w:basedOn w:val="Normal"/>
    <w:link w:val="AltbilgiChar"/>
    <w:uiPriority w:val="99"/>
    <w:unhideWhenUsed/>
    <w:rsid w:val="00280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0A92"/>
  </w:style>
  <w:style w:type="character" w:styleId="Kpr">
    <w:name w:val="Hyperlink"/>
    <w:basedOn w:val="VarsaylanParagrafYazTipi"/>
    <w:uiPriority w:val="99"/>
    <w:unhideWhenUsed/>
    <w:rsid w:val="00E048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sz w:val="24"/>
        <w:szCs w:val="16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850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8161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F13C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B729C9"/>
  </w:style>
  <w:style w:type="paragraph" w:styleId="stbilgi">
    <w:name w:val="header"/>
    <w:basedOn w:val="Normal"/>
    <w:link w:val="stbilgiChar"/>
    <w:uiPriority w:val="99"/>
    <w:unhideWhenUsed/>
    <w:rsid w:val="00280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0A92"/>
  </w:style>
  <w:style w:type="paragraph" w:styleId="Altbilgi">
    <w:name w:val="footer"/>
    <w:basedOn w:val="Normal"/>
    <w:link w:val="AltbilgiChar"/>
    <w:uiPriority w:val="99"/>
    <w:unhideWhenUsed/>
    <w:rsid w:val="00280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0A92"/>
  </w:style>
  <w:style w:type="character" w:styleId="Kpr">
    <w:name w:val="Hyperlink"/>
    <w:basedOn w:val="VarsaylanParagrafYazTipi"/>
    <w:uiPriority w:val="99"/>
    <w:unhideWhenUsed/>
    <w:rsid w:val="00E048A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6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9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5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neDrive\Belgeler\&#214;zel%20Office%20&#350;ablonlar&#305;\1%20f%20&#246;dev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A06BD-9DC7-4FC8-870F-D62965079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 f ödev</Template>
  <TotalTime>2</TotalTime>
  <Pages>2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2017-02-25T12:27:00Z</dcterms:created>
  <dcterms:modified xsi:type="dcterms:W3CDTF">2017-02-27T06:19:00Z</dcterms:modified>
  <cp:category>www.sorubak.com</cp:category>
</cp:coreProperties>
</file>