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6C" w:rsidRDefault="0085026C" w:rsidP="007C0DFD">
      <w:r>
        <w:t>2014-2015 EĞİTİM - ÖĞRETİM YILI ……………………………………. LİSESİ FİZİK DERSİ II. DÖNEM ZÜMRE ÖĞRETMENLERİ  TOPLANTI TUTANAĞIDIR</w:t>
      </w:r>
    </w:p>
    <w:p w:rsidR="0085026C" w:rsidRDefault="0085026C" w:rsidP="007C0DFD">
      <w:r>
        <w:t xml:space="preserve"> </w:t>
      </w:r>
      <w:hyperlink r:id="rId4" w:history="1">
        <w:r w:rsidRPr="008B3B3A">
          <w:rPr>
            <w:rStyle w:val="Hyperlink"/>
            <w:rFonts w:cs="Calibri"/>
          </w:rPr>
          <w:t>http://www.sorubak.com/</w:t>
        </w:r>
      </w:hyperlink>
    </w:p>
    <w:p w:rsidR="0085026C" w:rsidRDefault="0085026C" w:rsidP="007C0DFD">
      <w:r>
        <w:t>Toplantı Tarihi   : 22.02.2015</w:t>
      </w:r>
    </w:p>
    <w:p w:rsidR="0085026C" w:rsidRDefault="0085026C" w:rsidP="007C0DFD">
      <w:r>
        <w:t>Toplantı no       : 2</w:t>
      </w:r>
    </w:p>
    <w:p w:rsidR="0085026C" w:rsidRDefault="0085026C" w:rsidP="007C0DFD">
      <w:r>
        <w:t>Toplan Yeri       : Öğretmenler Odası</w:t>
      </w:r>
    </w:p>
    <w:p w:rsidR="0085026C" w:rsidRDefault="0085026C" w:rsidP="007C0DFD">
      <w:r>
        <w:t>Toplantı saati    : 12 30</w:t>
      </w:r>
    </w:p>
    <w:p w:rsidR="0085026C" w:rsidRDefault="0085026C" w:rsidP="007C0DFD">
      <w:r>
        <w:t xml:space="preserve"> </w:t>
      </w:r>
    </w:p>
    <w:p w:rsidR="0085026C" w:rsidRDefault="0085026C" w:rsidP="007C0DFD">
      <w:r>
        <w:t>GÜNDEM :</w:t>
      </w:r>
    </w:p>
    <w:p w:rsidR="0085026C" w:rsidRDefault="0085026C" w:rsidP="007C0DFD">
      <w:r>
        <w:t>1. Açılış ve Yoklama</w:t>
      </w:r>
    </w:p>
    <w:p w:rsidR="0085026C" w:rsidRDefault="0085026C" w:rsidP="007C0DFD">
      <w:r>
        <w:t>2. Türk Milli Eğitiminin amaçlarının okunması</w:t>
      </w:r>
    </w:p>
    <w:p w:rsidR="0085026C" w:rsidRDefault="0085026C" w:rsidP="007C0DFD">
      <w:r>
        <w:t>3. 2014-2015 Eğitim Öğretim Yılı I. Dönem zümrelerinde alınan kararların gözden</w:t>
      </w:r>
    </w:p>
    <w:p w:rsidR="0085026C" w:rsidRDefault="0085026C" w:rsidP="007C0DFD">
      <w:r>
        <w:t>geçirilmesi ve değerlendirilmesi.</w:t>
      </w:r>
    </w:p>
    <w:p w:rsidR="0085026C" w:rsidRDefault="0085026C" w:rsidP="007C0DFD">
      <w:r>
        <w:t>4. Atatürk ilke ve inkılâplarının düzenli işlenip işlenmediğinin kontrolü ve görüşülmesi</w:t>
      </w:r>
    </w:p>
    <w:p w:rsidR="0085026C" w:rsidRDefault="0085026C" w:rsidP="007C0DFD">
      <w:r>
        <w:t>(Tebliğler Dergisi 2488-2104-2212)</w:t>
      </w:r>
    </w:p>
    <w:p w:rsidR="0085026C" w:rsidRDefault="0085026C" w:rsidP="007C0DFD">
      <w:r>
        <w:t>5. I. Dönem başarılarının görüşülmesi ve değerlendirilmesi,</w:t>
      </w:r>
    </w:p>
    <w:p w:rsidR="0085026C" w:rsidRDefault="0085026C" w:rsidP="007C0DFD">
      <w:r>
        <w:t>6. Başarıyı arttırıcı tedbirlerin belirlenmesi ve karar alınması.</w:t>
      </w:r>
    </w:p>
    <w:p w:rsidR="0085026C" w:rsidRDefault="0085026C" w:rsidP="007C0DFD">
      <w:r>
        <w:t>7. Derslerin genel ve özel amaçlarının gözden geçirilmesi,</w:t>
      </w:r>
    </w:p>
    <w:p w:rsidR="0085026C" w:rsidRDefault="0085026C" w:rsidP="007C0DFD">
      <w:r>
        <w:t>8. Ölçme ve Değerlendirme kriterlerinin gözden geçirilerek varsa aksaklıklar için tedbir</w:t>
      </w:r>
    </w:p>
    <w:p w:rsidR="0085026C" w:rsidRDefault="0085026C" w:rsidP="007C0DFD">
      <w:r>
        <w:t>alınması,</w:t>
      </w:r>
    </w:p>
    <w:p w:rsidR="0085026C" w:rsidRDefault="0085026C" w:rsidP="007C0DFD">
      <w:r>
        <w:t>9. Ödevlerle ilgili çalışmaların gözden geçirilmesi</w:t>
      </w:r>
    </w:p>
    <w:p w:rsidR="0085026C" w:rsidRDefault="0085026C" w:rsidP="007C0DFD">
      <w:r>
        <w:t>10. Diğer branşlarla işbirliğinin değerlendirilmesi,</w:t>
      </w:r>
    </w:p>
    <w:p w:rsidR="0085026C" w:rsidRDefault="0085026C" w:rsidP="007C0DFD">
      <w:r>
        <w:t>11. Yıllık ve günlük planlarının uygulanılması durumlarının görüşülmesi,</w:t>
      </w:r>
    </w:p>
    <w:p w:rsidR="0085026C" w:rsidRDefault="0085026C" w:rsidP="007C0DFD">
      <w:r>
        <w:t>12. Ders işleyiş, teknik ve yöntemlerin gözden geçirilmesi,</w:t>
      </w:r>
    </w:p>
    <w:p w:rsidR="0085026C" w:rsidRDefault="0085026C" w:rsidP="007C0DFD">
      <w:r>
        <w:t>13. Dilek ve Temenniler</w:t>
      </w:r>
    </w:p>
    <w:p w:rsidR="0085026C" w:rsidRDefault="0085026C" w:rsidP="007C0DFD">
      <w:r>
        <w:t xml:space="preserve"> </w:t>
      </w:r>
    </w:p>
    <w:p w:rsidR="0085026C" w:rsidRDefault="0085026C" w:rsidP="007C0DFD">
      <w:r>
        <w:t>GÜNDEM MADDELERİNİN GÖRÜŞÜLMESİ</w:t>
      </w:r>
    </w:p>
    <w:p w:rsidR="0085026C" w:rsidRDefault="0085026C" w:rsidP="007C0DFD">
      <w:r>
        <w:t>1-         Yapılan yoklamada fizik öğretmenlerinin var olduğu anlaşıldı ve gündem maddelerinin görüşülmesine geçildi.</w:t>
      </w:r>
    </w:p>
    <w:p w:rsidR="0085026C" w:rsidRDefault="0085026C" w:rsidP="007C0DFD">
      <w:r>
        <w:t xml:space="preserve"> </w:t>
      </w:r>
    </w:p>
    <w:p w:rsidR="0085026C" w:rsidRDefault="0085026C" w:rsidP="007C0DFD">
      <w:r>
        <w:t>2. Türk Milli eğitiminin amaçları okundu.Her öğretmende bulunması gerektiği ve öğrencilerin bu amaçlara göre yetiştirilmesi konusunda titiz olunması istendi</w:t>
      </w:r>
    </w:p>
    <w:p w:rsidR="0085026C" w:rsidRDefault="0085026C" w:rsidP="007C0DFD">
      <w:r>
        <w:t xml:space="preserve"> </w:t>
      </w:r>
    </w:p>
    <w:p w:rsidR="0085026C" w:rsidRDefault="0085026C" w:rsidP="007C0DFD">
      <w:r>
        <w:t>3. Bir  önceki zümre toplantı kararlan okunup değerlendirilmesi,</w:t>
      </w:r>
    </w:p>
    <w:p w:rsidR="0085026C" w:rsidRDefault="0085026C" w:rsidP="007C0DFD">
      <w:r>
        <w:t>Birinci  zümre öğretmenler kurulu tutanağında alınan kararlar Orhan GÜNDÜZ tarafından okundu. Orhan GÜNDÜZ; 1. toplantıda alınan kararların uygulanmasında herhangi bir problemin yaşanmadığını belirtti. Okulun var olan fiziki durumu içerisinde iyi bir dönem geçirildiğini söyledi.</w:t>
      </w:r>
    </w:p>
    <w:p w:rsidR="0085026C" w:rsidRDefault="0085026C" w:rsidP="007C0DFD">
      <w:r>
        <w:t>Alınan karaların uygulandığı görüldü.</w:t>
      </w:r>
    </w:p>
    <w:p w:rsidR="0085026C" w:rsidRDefault="0085026C" w:rsidP="007C0DFD">
      <w:r>
        <w:t xml:space="preserve"> </w:t>
      </w:r>
    </w:p>
    <w:p w:rsidR="0085026C" w:rsidRDefault="0085026C" w:rsidP="007C0DFD">
      <w:r>
        <w:t>4. 2014 - 2015 öğretim yılı uygulanmak üzere hazırlanan yıllık planlarda gösterilen tarih ve zamanlarda Atatürk İlke ve İnkılâpları konularının işlendiğini ders öğretmeni Orhan GÜNDÜZ belirtti.</w:t>
      </w:r>
    </w:p>
    <w:p w:rsidR="0085026C" w:rsidRDefault="0085026C" w:rsidP="007C0DFD">
      <w:r>
        <w:t>Sezai ONAÇ, II. Dönemde planlarda belirtilen zamanlarda bu konuların işlenmesini, özellikle 18 Mart Çanakkale Savaşları hakkında ve bu savaşların Türk milleti için önemi üzerende durulması gerektiğini söyledi.</w:t>
      </w:r>
    </w:p>
    <w:p w:rsidR="0085026C" w:rsidRDefault="0085026C" w:rsidP="007C0DFD">
      <w:r>
        <w:t xml:space="preserve"> </w:t>
      </w:r>
    </w:p>
    <w:p w:rsidR="0085026C" w:rsidRDefault="0085026C" w:rsidP="007C0DFD">
      <w:r>
        <w:t>5. I. Dönemin değerlendirilmesine geçildi.</w:t>
      </w:r>
    </w:p>
    <w:p w:rsidR="0085026C" w:rsidRDefault="0085026C" w:rsidP="007C0DFD">
      <w:r>
        <w:t>Orhan GÜNDÜZ, sınıflara göre başarı oranlarını okudu. Buna göre;</w:t>
      </w:r>
    </w:p>
    <w:p w:rsidR="0085026C" w:rsidRDefault="0085026C" w:rsidP="007C0DFD">
      <w:r>
        <w:t>9/A : % 90                10/FEN A Fizik % 80                      12/FEN A Fizik % 100</w:t>
      </w:r>
    </w:p>
    <w:p w:rsidR="0085026C" w:rsidRDefault="0085026C" w:rsidP="007C0DFD">
      <w:r>
        <w:t>9/B : % 90                11/FEN A Fizik % 100</w:t>
      </w:r>
    </w:p>
    <w:p w:rsidR="0085026C" w:rsidRDefault="0085026C" w:rsidP="007C0DFD">
      <w:r>
        <w:t>Sezai ONAÇ, başarı oranlarına bakıldığında başarının çok iyi olduğunu söyledi.</w:t>
      </w:r>
    </w:p>
    <w:p w:rsidR="0085026C" w:rsidRDefault="0085026C" w:rsidP="007C0DFD">
      <w:r>
        <w:t>Orhan GÜNDÜZ, Yeni sistem 10/FEN sınıfındaki fizik ders saatinin yetersiz olduğunu, dersin daha iyi anlaşılabilmesi için fizik ders saatinin en az 3 ders saati olması gerektiğini söyledi.</w:t>
      </w:r>
    </w:p>
    <w:p w:rsidR="0085026C" w:rsidRDefault="0085026C" w:rsidP="007C0DFD">
      <w:r>
        <w:t xml:space="preserve"> </w:t>
      </w:r>
    </w:p>
    <w:p w:rsidR="0085026C" w:rsidRDefault="0085026C" w:rsidP="007C0DFD">
      <w:r>
        <w:t>6. Başarıyı arttırıcı tedbirlerin belirlenmesi ve karar alınması.</w:t>
      </w:r>
    </w:p>
    <w:p w:rsidR="0085026C" w:rsidRDefault="0085026C" w:rsidP="007C0DFD">
      <w:r>
        <w:t>M. Celal KARAHASANOĞLU,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85026C" w:rsidRDefault="0085026C" w:rsidP="007C0DFD">
      <w:r>
        <w:t>Orhan GÜNDÜZ, 9. sınıflar liseye I. Dönemde uyum problemi yaşadıklarını, dönem sonuna doğru bu problemin azaldığını söyledi.</w:t>
      </w:r>
    </w:p>
    <w:p w:rsidR="0085026C" w:rsidRDefault="0085026C" w:rsidP="007C0DFD">
      <w:r>
        <w:t>Fizik dersinde başarıyı arttırmak için;</w:t>
      </w:r>
    </w:p>
    <w:p w:rsidR="0085026C" w:rsidRDefault="0085026C" w:rsidP="007C0DFD">
      <w:r>
        <w:t>“Fizik en zor derstir.” Çalışsan da başaramazsın fikrinin kırılması, bunu yapabilmek içinde basit problemlerden başlayıp karmaşığa doğru gidilmesi,</w:t>
      </w:r>
    </w:p>
    <w:p w:rsidR="0085026C" w:rsidRDefault="0085026C" w:rsidP="007C0DFD">
      <w:r>
        <w:t>Öğrencilere fizik dersinin yapılamayacak bir ders olmadığını göstermek bu konuda fizik dersi iyi olan öğrencilerin nasıl başardıklarını sınıfa anlatmaları sağlanacak,</w:t>
      </w:r>
    </w:p>
    <w:p w:rsidR="0085026C" w:rsidRDefault="0085026C" w:rsidP="007C0DFD">
      <w:r>
        <w:t>Yeni konu anlatılırken, öğrenci ihtiyaçları bağlantı kurulmasına;</w:t>
      </w:r>
    </w:p>
    <w:p w:rsidR="0085026C" w:rsidRDefault="0085026C" w:rsidP="007C0DFD">
      <w:r>
        <w:t>Konu anlatılırken basit ve günlük kelimelerin kullanılmasına;</w:t>
      </w:r>
    </w:p>
    <w:p w:rsidR="0085026C" w:rsidRDefault="0085026C" w:rsidP="007C0DFD">
      <w:r>
        <w:t>Derslere başlamadan önce dersin konuları ile konu amaçlarının tek tek incelenmesine; konuya ilişkin kaynak alanlarının belirlenmesine; konunun özelliğine göre uygun metodun seçilmesine;</w:t>
      </w:r>
    </w:p>
    <w:p w:rsidR="0085026C" w:rsidRDefault="0085026C" w:rsidP="007C0DFD">
      <w:r>
        <w:t>Konunun işlenmesi sırasında öğrencilerin faydalanacakları her çeşit kaynak ve araç ve gereçlerin tespiti ile bunlardan nasıl faydalanılacağının öğrencilere açıklanmasına;</w:t>
      </w:r>
    </w:p>
    <w:p w:rsidR="0085026C" w:rsidRDefault="0085026C" w:rsidP="007C0DFD">
      <w:r>
        <w:t>İşlenilecek konunun önce öğrencilere takdim edilmesine, geçmiş konu ile işlenecek konu arasında bağlantı kurulmasına; ders işlenirken zümre toplantısında alınan karalara uyulmasına;</w:t>
      </w:r>
    </w:p>
    <w:p w:rsidR="0085026C" w:rsidRDefault="0085026C" w:rsidP="007C0DFD">
      <w:r>
        <w:t>Öğrencilere adları ile hitap edilmesine, farklı yorum getiren öğrenciye gerektiğinde sözlü notu verilmesine;</w:t>
      </w:r>
    </w:p>
    <w:p w:rsidR="0085026C" w:rsidRDefault="0085026C" w:rsidP="007C0DFD">
      <w:r>
        <w:t>Uyarılan insanların uyarılmayanlara göre daha kolay öğreneceği esası dikkate alınarak, genellikle ödül alma      uyarımı ile öğrenci öğrenmesinin desteklenmesine, ızdırap, korku ve endişe vermek gibi uyarımlar, duygusal dengeyi bozup öğrenmeyi engelleyeceğinden uyarımın ölçülü olmasına dikkat edilmesine;</w:t>
      </w:r>
    </w:p>
    <w:p w:rsidR="0085026C" w:rsidRDefault="0085026C" w:rsidP="007C0DFD">
      <w:r>
        <w:t>Öğrencilerin aktif olarak öğretime katılmalarının sağlanmasına;</w:t>
      </w:r>
    </w:p>
    <w:p w:rsidR="0085026C" w:rsidRDefault="0085026C" w:rsidP="007C0DFD">
      <w:r>
        <w:t>Konuya başlarken öğrencilere, ne öğrenileceği hakkında genel şema verilip, konu bitirildikten sonra özetleme yapılmasına;</w:t>
      </w:r>
    </w:p>
    <w:p w:rsidR="0085026C" w:rsidRDefault="0085026C" w:rsidP="007C0DFD">
      <w:r>
        <w:t>10.,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85026C" w:rsidRDefault="0085026C" w:rsidP="007C0DFD">
      <w:r>
        <w:t xml:space="preserve"> </w:t>
      </w:r>
    </w:p>
    <w:p w:rsidR="0085026C" w:rsidRDefault="0085026C" w:rsidP="007C0DFD">
      <w:r>
        <w:t>7. Derslerin genel ve özel amaçlarının gözden geçirilmesi,</w:t>
      </w:r>
    </w:p>
    <w:p w:rsidR="0085026C" w:rsidRDefault="0085026C" w:rsidP="007C0DFD">
      <w:r>
        <w:t>Fizik dersinin amaçları Orhan GÜNDÜZ tarafında okundu.</w:t>
      </w:r>
    </w:p>
    <w:p w:rsidR="0085026C" w:rsidRDefault="0085026C" w:rsidP="007C0DFD">
      <w:r>
        <w:t>1. Fiziğin çok yaygın olan uygulamalarım daha iyi anlamalarına imkan sağlayacak temel</w:t>
      </w:r>
    </w:p>
    <w:p w:rsidR="0085026C" w:rsidRDefault="0085026C" w:rsidP="007C0DFD">
      <w:r>
        <w:t>kavranılan ve kanunları öğretmek,</w:t>
      </w:r>
    </w:p>
    <w:p w:rsidR="0085026C" w:rsidRDefault="0085026C" w:rsidP="007C0DFD">
      <w:r>
        <w:t>2.     Fizik olayları üzerinde bizzat inceleme, gözlem ve deney yaptırmak suretiyle araştırma</w:t>
      </w:r>
    </w:p>
    <w:p w:rsidR="0085026C" w:rsidRDefault="0085026C" w:rsidP="007C0DFD">
      <w:r>
        <w:t>yolarını kavramalarına, pozitif ve ilmi bir görüş ve düşünüşe sahip olmalarına imkan ve zemin</w:t>
      </w:r>
    </w:p>
    <w:p w:rsidR="0085026C" w:rsidRDefault="0085026C" w:rsidP="007C0DFD">
      <w:r>
        <w:t>hazırlamak,</w:t>
      </w:r>
    </w:p>
    <w:p w:rsidR="0085026C" w:rsidRDefault="0085026C" w:rsidP="007C0DFD">
      <w:r>
        <w:t>3.     Fizik olaylarını derinliğine ve kapsamlı düşünebilmek, onlara nüfuz etmek,</w:t>
      </w:r>
    </w:p>
    <w:p w:rsidR="0085026C" w:rsidRDefault="0085026C" w:rsidP="007C0DFD">
      <w:r>
        <w:t>4.     İlerde temel bilim dallarında yapacakları öğrenim için gerekli bilgi, tavır ve maharet</w:t>
      </w:r>
    </w:p>
    <w:p w:rsidR="0085026C" w:rsidRDefault="0085026C" w:rsidP="007C0DFD">
      <w:r>
        <w:t>kazanmalarını sağlamak,</w:t>
      </w:r>
    </w:p>
    <w:p w:rsidR="0085026C" w:rsidRDefault="0085026C" w:rsidP="007C0DFD">
      <w:r>
        <w:t>5.  Öğrenme yollarını öğretmektir.</w:t>
      </w:r>
    </w:p>
    <w:p w:rsidR="0085026C" w:rsidRDefault="0085026C" w:rsidP="007C0DFD">
      <w:r>
        <w:t>AÇIKLAMALAR :</w:t>
      </w:r>
    </w:p>
    <w:p w:rsidR="0085026C" w:rsidRDefault="0085026C" w:rsidP="007C0DFD">
      <w:r>
        <w:t>1.  Öğrenciler ferdi çalışmalara yönlendirilmeli, konuların daha yakından incelenmesi ve deney sonuçlarına dayanarak ilmi düşünme ve değerlendirmenin nasıl yapılacağı öğretilmelidir.</w:t>
      </w:r>
    </w:p>
    <w:p w:rsidR="0085026C" w:rsidRDefault="0085026C" w:rsidP="007C0DFD">
      <w:r>
        <w:t>2.  Bugüne  kadar elde  edilen ilmi  buluşları  yapan kişilerin ne kadar basit  araçlar kullandıkları, imkanlarının çok az oluşu hatırlatılmalı, bunların üstünlüklerinin sadece ilmi</w:t>
      </w:r>
    </w:p>
    <w:p w:rsidR="0085026C" w:rsidRDefault="0085026C" w:rsidP="007C0DFD">
      <w:r>
        <w:t>uygulama ve düşünme kabiliyeti kazanmış sabırlı, çalışkan, olaylarla yakından ilgilenen kişiler</w:t>
      </w:r>
    </w:p>
    <w:p w:rsidR="0085026C" w:rsidRDefault="0085026C" w:rsidP="007C0DFD">
      <w:r>
        <w:t>olduklarını gösteren örnekler vererek, kendilerine, aynı sabır ve metotlu çalışmalarla bir takım</w:t>
      </w:r>
    </w:p>
    <w:p w:rsidR="0085026C" w:rsidRDefault="0085026C" w:rsidP="007C0DFD">
      <w:r>
        <w:t>bulgulara varabilecekleri inancı ve cesareti verilmelidir.</w:t>
      </w:r>
    </w:p>
    <w:p w:rsidR="0085026C" w:rsidRDefault="0085026C" w:rsidP="007C0DFD">
      <w:r>
        <w:t>3.         Öğrencilere, ilmin değiştirilemeyen kesin gerçeklerden ibaret olmadığı bilginin her</w:t>
      </w:r>
    </w:p>
    <w:p w:rsidR="0085026C" w:rsidRDefault="0085026C" w:rsidP="007C0DFD">
      <w:r>
        <w:t>zaman yemden gözden geçirilebileceği, yem denemelerden elde edilecek yeni verilerden yeni</w:t>
      </w:r>
    </w:p>
    <w:p w:rsidR="0085026C" w:rsidRDefault="0085026C" w:rsidP="007C0DFD">
      <w:r>
        <w:t>sonuçlara veya yorumlarla varılabileceği fikri verilmeli ve ilmin ancak ilmi metotlarla eldeki</w:t>
      </w:r>
    </w:p>
    <w:p w:rsidR="0085026C" w:rsidRDefault="0085026C" w:rsidP="007C0DFD">
      <w:r>
        <w:t>verilerin  çeşitli  şekillerde yorumlanması, genelleştirilmesi  ve yayılması  suretiyle gelişeceği</w:t>
      </w:r>
    </w:p>
    <w:p w:rsidR="0085026C" w:rsidRDefault="0085026C" w:rsidP="007C0DFD">
      <w:r>
        <w:t>görüşü kazandırılmalıdır,</w:t>
      </w:r>
    </w:p>
    <w:p w:rsidR="0085026C" w:rsidRDefault="0085026C" w:rsidP="007C0DFD">
      <w:r>
        <w:t>4.         Teknolojik gelişmelere temel teşkil eden "Plazma", "Led" ve “Hadron” gibi yeni konular üzerinde ayrıntılı bilgiler verilmelidir.</w:t>
      </w:r>
    </w:p>
    <w:p w:rsidR="0085026C" w:rsidRDefault="0085026C" w:rsidP="007C0DFD">
      <w:r>
        <w:t>5.         Atatürkçü düşünce  sisteminde;  Akılcı  ve Bilimci  Davranışın  önemi,  Akılcılığın</w:t>
      </w:r>
    </w:p>
    <w:p w:rsidR="0085026C" w:rsidRDefault="0085026C" w:rsidP="007C0DFD">
      <w:r>
        <w:t>Gerçekçilik   ve  Yapıcılıkla   İlişkisi,   Akılcılığın   Sorumlulukla  olan  İlişkisi,   Bilimin   İnsan</w:t>
      </w:r>
    </w:p>
    <w:p w:rsidR="0085026C" w:rsidRDefault="0085026C" w:rsidP="007C0DFD">
      <w:r>
        <w:t>Hayatındaki Yeri  ve Önemi, Bilim ve Teknolojiyi Uygularken Göz önünde  Bulundurulacak</w:t>
      </w:r>
    </w:p>
    <w:p w:rsidR="0085026C" w:rsidRDefault="0085026C" w:rsidP="007C0DFD">
      <w:r>
        <w:t>Esaslar, Akılcılığın Temeli Bilim ve Teknoloji, "Hayatta En Hakiki Mürşit İlimdir" prensibi yeri</w:t>
      </w:r>
    </w:p>
    <w:p w:rsidR="0085026C" w:rsidRDefault="0085026C" w:rsidP="007C0DFD">
      <w:r>
        <w:t>geldikçe ve bilhassa deney yapılırken temas edilecek, ayrıca bazı konuların sonlarında yer alan</w:t>
      </w:r>
    </w:p>
    <w:p w:rsidR="0085026C" w:rsidRDefault="0085026C" w:rsidP="007C0DFD">
      <w:r>
        <w:t>okuma parçaları sınıfta okunup gerekli açıklamalarda bulunulacaktır.</w:t>
      </w:r>
    </w:p>
    <w:p w:rsidR="0085026C" w:rsidRDefault="0085026C" w:rsidP="007C0DFD">
      <w:r>
        <w:t xml:space="preserve"> </w:t>
      </w:r>
    </w:p>
    <w:p w:rsidR="0085026C" w:rsidRDefault="0085026C" w:rsidP="007C0DFD">
      <w:r>
        <w:t>8. Ölçme ve Değerlendirme kriterlerinin gözden geçirilerek varsa aksaklıklar için tedbir alınması,</w:t>
      </w:r>
    </w:p>
    <w:p w:rsidR="0085026C" w:rsidRDefault="0085026C" w:rsidP="007C0DFD">
      <w:r>
        <w:t>Ölçme değerlendirme konusunda 1. zümre toplantısında alınan kararların uygulanmasında bir aksaklık yaşanmadığı 2. dönemde de aynı uygulamaların devam ettirilmesine karar verildi.</w:t>
      </w:r>
    </w:p>
    <w:p w:rsidR="0085026C" w:rsidRDefault="0085026C" w:rsidP="007C0DFD">
      <w:r>
        <w:t>Haftalık ders saati 2 olan sınıflarda Fizik ve Fizik uygulama derslerinde 2. dönemdede en az iki yazılı iki sözlü , Haftalık ders saati 2 den fazla olan sınıflarda üç yazılı iki sözlü yapılmasına karar verildi.</w:t>
      </w:r>
    </w:p>
    <w:p w:rsidR="0085026C" w:rsidRDefault="0085026C" w:rsidP="007C0DFD">
      <w:r>
        <w:t>Yazılı sınav tarihlerininde yıllık planda belirtildiği tarihte yapılmasına karar verildi.</w:t>
      </w:r>
    </w:p>
    <w:p w:rsidR="0085026C" w:rsidRDefault="0085026C" w:rsidP="007C0DFD">
      <w:r>
        <w:t>9. Ödevlerle ilgili çalışmaların gözden geçirilmesi</w:t>
      </w:r>
    </w:p>
    <w:p w:rsidR="0085026C" w:rsidRDefault="0085026C" w:rsidP="007C0DFD">
      <w:r>
        <w:t>Orhan GÜNDÜZ,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85026C" w:rsidRDefault="0085026C" w:rsidP="007C0DFD">
      <w:r>
        <w:t xml:space="preserve"> </w:t>
      </w:r>
    </w:p>
    <w:p w:rsidR="0085026C" w:rsidRDefault="0085026C" w:rsidP="007C0DFD">
      <w:r>
        <w:t>10. Diğer branşlarla işbirliğinin değerlendirilmesi,</w:t>
      </w:r>
    </w:p>
    <w:p w:rsidR="0085026C" w:rsidRDefault="0085026C" w:rsidP="007C0DFD">
      <w:r>
        <w:t>Hangi konularda kimlerle işbirliği yapılacağı birinci dönem yapılan zümre toplantısında şu şekilde belirlenmişti. Özellikle Matematik öğretmeniyle işbirliği  içinde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85026C" w:rsidRDefault="0085026C" w:rsidP="007C0DFD">
      <w:r>
        <w:t xml:space="preserve"> </w:t>
      </w:r>
    </w:p>
    <w:p w:rsidR="0085026C" w:rsidRDefault="0085026C" w:rsidP="007C0DFD">
      <w:r>
        <w:t>11. Yıllık ve günlük planlarının uygulanılması durumlarının görüşülmesi,</w:t>
      </w:r>
    </w:p>
    <w:p w:rsidR="0085026C" w:rsidRDefault="0085026C" w:rsidP="007C0DFD">
      <w:r>
        <w:t>Orhan GÜNDÜZ, planların uygulanmasında 10 FEN B sınıfı haricinde problem olmadığını, 10 FEN B  sınıfında da 2 haftalık geri kalındığını söyledi.</w:t>
      </w:r>
    </w:p>
    <w:p w:rsidR="0085026C" w:rsidRDefault="0085026C" w:rsidP="007C0DFD">
      <w:r>
        <w:t>Hardron, 1 yada 2 haftalık sapma olabileceğini bunun 2. dönemde telafi edilebileceğini söyledi.</w:t>
      </w:r>
    </w:p>
    <w:p w:rsidR="0085026C" w:rsidRDefault="0085026C" w:rsidP="007C0DFD">
      <w:r>
        <w:t xml:space="preserve"> </w:t>
      </w:r>
    </w:p>
    <w:p w:rsidR="0085026C" w:rsidRDefault="0085026C" w:rsidP="007C0DFD">
      <w:r>
        <w:t>12. Ders işleyiş, teknik ve yöntemlerin gözden geçirilmesi,</w:t>
      </w:r>
    </w:p>
    <w:p w:rsidR="0085026C" w:rsidRDefault="0085026C" w:rsidP="007C0DFD">
      <w:r>
        <w:t>Orhan GÜNDÜZ:Derlerde soru-cevap yöntemini sıklıkla uygulayalım.Not tutturarak ve arada sorular sorarak dersin kavratılmasına  çalışalım.Dersleri sevdirmek için güncelliği koruyan yöntemlere yer verelim dedi</w:t>
      </w:r>
    </w:p>
    <w:p w:rsidR="0085026C" w:rsidRDefault="0085026C" w:rsidP="007C0DFD">
      <w:r>
        <w:t>M. Celal KARAHASANOĞLU:Derslerde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
    <w:p w:rsidR="0085026C" w:rsidRDefault="0085026C" w:rsidP="007C0DFD">
      <w:r>
        <w:t>Konuların işlenişinde uygulanacak yöntemler aşağıda belirtilmiştir;</w:t>
      </w:r>
    </w:p>
    <w:p w:rsidR="0085026C" w:rsidRDefault="0085026C" w:rsidP="007C0DFD">
      <w:r>
        <w:t>A) Konuların işlenirken insan yaşantısıyla ilgili yönler ele alınacak ve topluma yapacağı yararlı-zararlı etkileri üzerinde durulacaktır.</w:t>
      </w:r>
    </w:p>
    <w:p w:rsidR="0085026C" w:rsidRDefault="0085026C" w:rsidP="007C0DFD">
      <w:r>
        <w:t>B) Ünitede yer alan konular dersin özel öğretim metotlarına uygun olarak gözlem inceleme ve deney yolu ile işlenecek ve değerlendirilecektir.</w:t>
      </w:r>
    </w:p>
    <w:p w:rsidR="0085026C" w:rsidRDefault="0085026C"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85026C" w:rsidRDefault="0085026C" w:rsidP="007C0DFD">
      <w:r>
        <w:t>l-Problem belirtme,</w:t>
      </w:r>
    </w:p>
    <w:p w:rsidR="0085026C" w:rsidRDefault="0085026C" w:rsidP="007C0DFD">
      <w:r>
        <w:t>2-Problem etrafında gözlem ve inceleme yoluyla çeşitli bilgiler toplama,</w:t>
      </w:r>
    </w:p>
    <w:p w:rsidR="0085026C" w:rsidRDefault="0085026C" w:rsidP="007C0DFD">
      <w:r>
        <w:t>3-Bu bilgileri problemi çözmeye elverişli şekilde sıralama.</w:t>
      </w:r>
    </w:p>
    <w:p w:rsidR="0085026C" w:rsidRDefault="0085026C" w:rsidP="007C0DFD">
      <w:r>
        <w:t>4-Gerekli deneyler yapma</w:t>
      </w:r>
    </w:p>
    <w:p w:rsidR="0085026C" w:rsidRDefault="0085026C" w:rsidP="007C0DFD">
      <w:r>
        <w:t>5-Deneylerden sonuçlan çıkarma.</w:t>
      </w:r>
    </w:p>
    <w:p w:rsidR="0085026C" w:rsidRDefault="0085026C" w:rsidP="007C0DFD">
      <w:r>
        <w:t>6-Bu sonuçlardan genel bir fikre varma</w:t>
      </w:r>
    </w:p>
    <w:p w:rsidR="0085026C" w:rsidRDefault="0085026C" w:rsidP="007C0DFD">
      <w:r>
        <w:t>D) Dersler işlenirken laboratuardaki görsel ve işitsel araçlardan yararlanılacaktır</w:t>
      </w:r>
    </w:p>
    <w:p w:rsidR="0085026C" w:rsidRDefault="0085026C" w:rsidP="007C0DFD">
      <w:r>
        <w:t>E) Deneyler mümkünse öğrencilere yaptırılacak, olanaklar kısıtlı olduğu takdirde öğrenci gurup  deney-</w:t>
      </w:r>
    </w:p>
    <w:p w:rsidR="0085026C" w:rsidRDefault="0085026C" w:rsidP="007C0DFD">
      <w:r>
        <w:t>leri veya öğretmenin yapacağı gösteri deneylerine yer verilecektir</w:t>
      </w:r>
    </w:p>
    <w:p w:rsidR="0085026C" w:rsidRDefault="0085026C" w:rsidP="007C0DFD">
      <w:r>
        <w:t>Basit deney ve deney araçları öğrencilere ev ödevi şeklinde yaptırılacaktır.</w:t>
      </w:r>
    </w:p>
    <w:p w:rsidR="0085026C" w:rsidRDefault="0085026C" w:rsidP="007C0DFD">
      <w:r>
        <w:t>F) Derslerin son on dakikası değerlendirilmeye ayrılacaktır</w:t>
      </w:r>
    </w:p>
    <w:p w:rsidR="0085026C" w:rsidRDefault="0085026C" w:rsidP="007C0DFD">
      <w:r>
        <w:t>G) Ders!erin hangi yöntem ve tekniklerle işleneceği yıllık planlarda belirtilmiş olup her ders planda belirtilen yönteme göre işlenecektir.</w:t>
      </w:r>
    </w:p>
    <w:p w:rsidR="0085026C" w:rsidRDefault="0085026C" w:rsidP="007C0DFD">
      <w:r>
        <w:t>13. . Dilek ve Temenniler:</w:t>
      </w:r>
    </w:p>
    <w:p w:rsidR="0085026C" w:rsidRDefault="0085026C" w:rsidP="007C0DFD">
      <w:r>
        <w:t>Tüm fizik grubu öğretmenlerimiz olarak alınan kararlara azami ölçüde uymanın yarar getireceği düşüncesi ile bu toplantıların resmi olanı dışında her an yapılabilir olması ve bu şekilde başarının dahada artacağı tartışmasız kabul edildi .İyi dileklerle toplantı başka tarafından sona erdirildi.</w:t>
      </w:r>
    </w:p>
    <w:p w:rsidR="0085026C" w:rsidRDefault="0085026C" w:rsidP="007C0DFD">
      <w:r>
        <w:t>Üyeler teşekkür ederek ayrıldılar.</w:t>
      </w:r>
    </w:p>
    <w:p w:rsidR="0085026C" w:rsidRDefault="0085026C" w:rsidP="007C0DFD">
      <w:r>
        <w:t xml:space="preserve"> </w:t>
      </w:r>
      <w:hyperlink r:id="rId5" w:history="1">
        <w:r w:rsidRPr="008B3B3A">
          <w:rPr>
            <w:rStyle w:val="Hyperlink"/>
            <w:rFonts w:cs="Calibri"/>
          </w:rPr>
          <w:t>http://www.sorubak.com/</w:t>
        </w:r>
      </w:hyperlink>
    </w:p>
    <w:p w:rsidR="0085026C" w:rsidRDefault="0085026C" w:rsidP="007C0DFD">
      <w:r>
        <w:t xml:space="preserve">Orhan GÜNDÜZ </w:t>
      </w:r>
      <w:r>
        <w:tab/>
      </w:r>
      <w:r>
        <w:tab/>
      </w:r>
      <w:r>
        <w:tab/>
      </w:r>
      <w:r>
        <w:tab/>
        <w:t>M. Celal KARAHASANOĞLU</w:t>
      </w:r>
    </w:p>
    <w:p w:rsidR="0085026C" w:rsidRDefault="0085026C" w:rsidP="007C0DFD">
      <w:r>
        <w:t>Zümre Bşk.                                                                Fizik Öğretmeni</w:t>
      </w:r>
    </w:p>
    <w:p w:rsidR="0085026C" w:rsidRDefault="0085026C" w:rsidP="007C0DFD">
      <w:r>
        <w:t xml:space="preserve"> </w:t>
      </w:r>
    </w:p>
    <w:p w:rsidR="0085026C" w:rsidRDefault="0085026C" w:rsidP="007C0DFD">
      <w:r>
        <w:t xml:space="preserve"> </w:t>
      </w:r>
    </w:p>
    <w:p w:rsidR="0085026C" w:rsidRDefault="0085026C" w:rsidP="007C0DFD">
      <w:r>
        <w:t xml:space="preserve"> </w:t>
      </w:r>
      <w:hyperlink r:id="rId6" w:history="1">
        <w:r w:rsidRPr="008B3B3A">
          <w:rPr>
            <w:rStyle w:val="Hyperlink"/>
            <w:rFonts w:cs="Calibri"/>
          </w:rPr>
          <w:t>http://www.sorubak.com/</w:t>
        </w:r>
      </w:hyperlink>
      <w:r>
        <w:t xml:space="preserve"> </w:t>
      </w:r>
    </w:p>
    <w:p w:rsidR="0085026C" w:rsidRDefault="0085026C" w:rsidP="007C0DFD">
      <w:r>
        <w:t>UYGUNDUR.</w:t>
      </w:r>
    </w:p>
    <w:p w:rsidR="0085026C" w:rsidRDefault="0085026C" w:rsidP="007C0DFD">
      <w:r>
        <w:t xml:space="preserve"> </w:t>
      </w:r>
    </w:p>
    <w:p w:rsidR="0085026C" w:rsidRDefault="0085026C" w:rsidP="007C0DFD">
      <w:r>
        <w:t>…………………..</w:t>
      </w:r>
    </w:p>
    <w:p w:rsidR="0085026C" w:rsidRDefault="0085026C" w:rsidP="007C0DFD">
      <w:r>
        <w:t xml:space="preserve"> </w:t>
      </w:r>
    </w:p>
    <w:p w:rsidR="0085026C" w:rsidRDefault="0085026C" w:rsidP="007C0DFD">
      <w:r>
        <w:t>……………………………… Lisesi Müdürü</w:t>
      </w:r>
      <w:bookmarkStart w:id="0" w:name="_GoBack"/>
      <w:bookmarkEnd w:id="0"/>
    </w:p>
    <w:sectPr w:rsidR="0085026C"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0DFD"/>
    <w:rsid w:val="00006A12"/>
    <w:rsid w:val="0039167C"/>
    <w:rsid w:val="003B45EB"/>
    <w:rsid w:val="00421451"/>
    <w:rsid w:val="00464BB4"/>
    <w:rsid w:val="00496403"/>
    <w:rsid w:val="00605F73"/>
    <w:rsid w:val="0066278D"/>
    <w:rsid w:val="007C0DFD"/>
    <w:rsid w:val="0085026C"/>
    <w:rsid w:val="008529F4"/>
    <w:rsid w:val="008879C0"/>
    <w:rsid w:val="008B3B3A"/>
    <w:rsid w:val="009B007D"/>
    <w:rsid w:val="00AE1407"/>
    <w:rsid w:val="00B81D0C"/>
    <w:rsid w:val="00C21611"/>
    <w:rsid w:val="00C61CB6"/>
    <w:rsid w:val="00E23729"/>
    <w:rsid w:val="00E40373"/>
    <w:rsid w:val="00EC2F28"/>
    <w:rsid w:val="00F959B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66278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7</Pages>
  <Words>1772</Words>
  <Characters>10104</Characters>
  <Application>Microsoft Office Outlook</Application>
  <DocSecurity>0</DocSecurity>
  <Lines>0</Lines>
  <Paragraphs>0</Paragraphs>
  <ScaleCrop>false</ScaleCrop>
  <Manager>www.egitimdeposu.net</Manager>
  <Company>www.egitimdeposu.net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www.egitimdeposu.net</dc:title>
  <dc:subject>www.egitimdeposu.net</dc:subject>
  <dc:creator>www.egitimdeposu.net</dc:creator>
  <cp:keywords>www.egitimdeposu.net</cp:keywords>
  <dc:description>www.egitimdeposu.net</dc:description>
  <cp:lastModifiedBy>edanur</cp:lastModifiedBy>
  <cp:revision>4</cp:revision>
  <dcterms:created xsi:type="dcterms:W3CDTF">2012-09-03T13:15:00Z</dcterms:created>
  <dcterms:modified xsi:type="dcterms:W3CDTF">2015-02-11T21:32:00Z</dcterms:modified>
  <cp:category>www.egitimdeposu.net</cp:category>
</cp:coreProperties>
</file>