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722" w:rsidRDefault="00A97FEC">
      <w:pPr>
        <w:tabs>
          <w:tab w:val="left" w:pos="709"/>
          <w:tab w:val="right" w:pos="10466"/>
        </w:tabs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Aşağıda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verilen</w:t>
      </w:r>
      <w:proofErr w:type="spellEnd"/>
      <w:r>
        <w:rPr>
          <w:rFonts w:ascii="Comic Sans MS" w:hAnsi="Comic Sans MS"/>
        </w:rPr>
        <w:t xml:space="preserve"> "e" </w:t>
      </w:r>
      <w:proofErr w:type="spellStart"/>
      <w:r>
        <w:rPr>
          <w:rFonts w:ascii="Comic Sans MS" w:hAnsi="Comic Sans MS"/>
        </w:rPr>
        <w:t>sesinin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üzerinden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okuyarak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geçilecek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yarım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bırakılan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satırlar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örneğe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uygun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olarak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tamamlanacak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Deftere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kuralına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uygun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olarak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sayfa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yazılacak</w:t>
      </w:r>
      <w:proofErr w:type="spellEnd"/>
      <w:r>
        <w:rPr>
          <w:rFonts w:ascii="Comic Sans MS" w:hAnsi="Comic Sans MS"/>
        </w:rPr>
        <w:t>.</w:t>
      </w:r>
    </w:p>
    <w:p w:rsidR="00DF0722" w:rsidRDefault="00A97FEC">
      <w:pPr>
        <w:tabs>
          <w:tab w:val="left" w:pos="709"/>
          <w:tab w:val="right" w:pos="10466"/>
        </w:tabs>
      </w:pPr>
      <w:r>
        <w:rPr>
          <w:rFonts w:ascii="Nurhan Uz" w:hAnsi="Nurhan Uz"/>
          <w:sz w:val="68"/>
          <w:szCs w:val="68"/>
        </w:rPr>
        <w:tab/>
      </w:r>
      <w:r w:rsidR="00DF0722" w:rsidRPr="00DF0722">
        <w:rPr>
          <w:rFonts w:ascii="Nurhan Uz" w:hAnsi="Nurhan Uz"/>
          <w:sz w:val="68"/>
          <w:szCs w:val="68"/>
          <w:lang w:eastAsia="fr-FR"/>
        </w:rPr>
        <w:pict>
          <v:group id="_x0000_s1026" style="position:absolute;margin-left:13.4pt;margin-top:8.45pt;width:513pt;height:44.2pt;z-index:251698176;mso-position-horizontal-relative:text;mso-position-vertical-relative:text" coordorigin="268,169" coordsize="10260,884">
            <v:group id="Group 3" o:spid="_x0000_s1027" style="position:absolute;left:294;top:190;width:10234;height:819" coordorigin="294,190" coordsize="10234,819">
              <v:rect id="Rectangle 4" o:spid="_x0000_s1028" style="position:absolute;left:294;top:758;width:10234;height:251;visibility:visible" filled="f" strokecolor="#009dc7" strokeweight=".21842mm">
                <v:textbox style="mso-rotate-with-shape:t" inset="0,0,0,0"/>
              </v:rect>
              <v:rect id="Rectangle 5" o:spid="_x0000_s1029" style="position:absolute;left:294;top:443;width:10234;height:315;visibility:visible" filled="f" strokecolor="#009dc7" strokeweight=".21842mm">
                <v:textbox style="mso-rotate-with-shape:t" inset="0,0,0,0"/>
              </v:rect>
              <v:rect id="Rectangle 6" o:spid="_x0000_s1030" style="position:absolute;left:294;top:190;width:10234;height:253;visibility:visible" filled="f" strokecolor="#009dc7" strokeweight=".21842mm">
                <v:textbox style="mso-rotate-with-shape:t" inset="0,0,0,0"/>
              </v:rect>
            </v:group>
            <v:group id="Group 7" o:spid="_x0000_s1031" style="position:absolute;left:268;top:169;width:2288;height:863" coordorigin="268,169" coordsize="2288,863">
              <v:shape id="Freeform 8" o:spid="_x0000_s1032" style="position:absolute;left:268;top:190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033" style="position:absolute;left:619;top:169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034" style="position:absolute;left:987;top:169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035" style="position:absolute;left:1331;top:190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036" style="position:absolute;left:1690;top:169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037" style="position:absolute;left:2042;top:169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038" style="position:absolute;left:2371;top:190;width:2287;height:863" coordorigin="2371,190" coordsize="2287,863">
              <v:shape id="Freeform 15" o:spid="_x0000_s1039" style="position:absolute;left:2371;top:212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040" style="position:absolute;left:2722;top:190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041" style="position:absolute;left:3089;top:190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042" style="position:absolute;left:3433;top:212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043" style="position:absolute;left:3792;top:190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044" style="position:absolute;left:4145;top:190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045" style="position:absolute;left:8723;top:190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046" style="position:absolute;left:9074;top:169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047" style="position:absolute;left:9441;top:169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048" style="position:absolute;left:9785;top:190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049" style="position:absolute;left:10144;top:444;width:363;height:566;visibility:visible;mso-wrap-style:square;v-text-anchor:top" coordsize="364,451" path="m364,l,451e" filled="f" strokecolor="#969696" strokeweight=".35281mm"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050" style="position:absolute;left:4502;top:178;width:2287;height:862" coordorigin="4502,178" coordsize="2287,862">
              <v:shape id="Freeform 27" o:spid="_x0000_s1051" style="position:absolute;left:4502;top:199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052" style="position:absolute;left:4853;top:178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053" style="position:absolute;left:5220;top:178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054" style="position:absolute;left:5564;top:199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055" style="position:absolute;left:5923;top:178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056" style="position:absolute;left:6275;top:178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057" style="position:absolute;left:6588;top:190;width:2288;height:863" coordorigin="6588,190" coordsize="2288,863">
              <v:shape id="Freeform 34" o:spid="_x0000_s1058" style="position:absolute;left:6588;top:212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059" style="position:absolute;left:6939;top:190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060" style="position:absolute;left:7307;top:190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061" style="position:absolute;left:7651;top:212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062" style="position:absolute;left:8010;top:190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063" style="position:absolute;left:8362;top:190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proofErr w:type="spellStart"/>
      <w:r>
        <w:rPr>
          <w:rFonts w:ascii="Nurhan Uz" w:hAnsi="Nurhan Uz"/>
          <w:sz w:val="68"/>
          <w:szCs w:val="68"/>
        </w:rPr>
        <w:t>eee</w:t>
      </w:r>
      <w:proofErr w:type="spellEnd"/>
      <w:r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eee</w:t>
      </w:r>
      <w:proofErr w:type="spellEnd"/>
      <w:r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eee</w:t>
      </w:r>
      <w:proofErr w:type="spellEnd"/>
      <w:r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eee</w:t>
      </w:r>
      <w:proofErr w:type="spellEnd"/>
      <w:r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eee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DF0722" w:rsidRDefault="00DF0722">
      <w:r w:rsidRPr="00DF0722">
        <w:rPr>
          <w:rFonts w:ascii="Nurhan Uz" w:hAnsi="Nurhan Uz"/>
          <w:sz w:val="68"/>
          <w:szCs w:val="68"/>
          <w:lang w:eastAsia="fr-FR"/>
        </w:rPr>
        <w:pict>
          <v:group id="Grup 1" o:spid="_x0000_s1064" style="position:absolute;margin-left:14.7pt;margin-top:10.55pt;width:513pt;height:44.2pt;z-index:251675648" coordorigin="294,211" coordsize="10260,884">
            <v:group id="Group 3" o:spid="_x0000_s1065" style="position:absolute;left:320;top:232;width:10234;height:819" coordorigin="320,232" coordsize="10234,819">
              <v:rect id="Rectangle 4" o:spid="_x0000_s1066" style="position:absolute;left:320;top:800;width:10234;height:251;visibility:visible" filled="f" strokecolor="#009dc7" strokeweight=".21842mm">
                <v:textbox style="mso-rotate-with-shape:t" inset="0,0,0,0"/>
              </v:rect>
              <v:rect id="Rectangle 5" o:spid="_x0000_s1067" style="position:absolute;left:320;top:485;width:10234;height:315;visibility:visible" filled="f" strokecolor="#009dc7" strokeweight=".21842mm">
                <v:textbox style="mso-rotate-with-shape:t" inset="0,0,0,0"/>
              </v:rect>
              <v:rect id="Rectangle 6" o:spid="_x0000_s1068" style="position:absolute;left:320;top:232;width:10234;height:253;visibility:visible" filled="f" strokecolor="#009dc7" strokeweight=".21842mm">
                <v:textbox style="mso-rotate-with-shape:t" inset="0,0,0,0"/>
              </v:rect>
            </v:group>
            <v:group id="Group 7" o:spid="_x0000_s1069" style="position:absolute;left:294;top:211;width:2288;height:863" coordorigin="294,211" coordsize="2288,863">
              <v:shape id="Freeform 8" o:spid="_x0000_s1070" style="position:absolute;left:294;top:232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071" style="position:absolute;left:645;top:211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072" style="position:absolute;left:1013;top:211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073" style="position:absolute;left:1357;top:232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074" style="position:absolute;left:1716;top:211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075" style="position:absolute;left:2068;top:211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076" style="position:absolute;left:2397;top:232;width:2287;height:863" coordorigin="2397,232" coordsize="2287,863">
              <v:shape id="Freeform 15" o:spid="_x0000_s1077" style="position:absolute;left:2397;top:254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078" style="position:absolute;left:2748;top:232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079" style="position:absolute;left:3115;top:232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080" style="position:absolute;left:3459;top:254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081" style="position:absolute;left:3818;top:232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082" style="position:absolute;left:4171;top:232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083" style="position:absolute;left:8749;top:232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084" style="position:absolute;left:9100;top:211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085" style="position:absolute;left:9467;top:211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086" style="position:absolute;left:9811;top:232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087" style="position:absolute;left:10170;top:486;width:363;height:566;visibility:visible;mso-wrap-style:square;v-text-anchor:top" coordsize="364,451" path="m364,l,451e" filled="f" strokecolor="#969696" strokeweight=".35281mm"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088" style="position:absolute;left:4528;top:220;width:2287;height:862" coordorigin="4528,220" coordsize="2287,862">
              <v:shape id="Freeform 27" o:spid="_x0000_s1089" style="position:absolute;left:4528;top:241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090" style="position:absolute;left:4879;top:220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091" style="position:absolute;left:5246;top:22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092" style="position:absolute;left:5590;top:241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093" style="position:absolute;left:5949;top:22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094" style="position:absolute;left:6301;top:22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095" style="position:absolute;left:6614;top:232;width:2288;height:863" coordorigin="6614,232" coordsize="2288,863">
              <v:shape id="Freeform 34" o:spid="_x0000_s1096" style="position:absolute;left:6614;top:254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097" style="position:absolute;left:6965;top:232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098" style="position:absolute;left:7333;top:232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099" style="position:absolute;left:7677;top:254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100" style="position:absolute;left:8036;top:232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101" style="position:absolute;left:8388;top:232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r w:rsidR="00A97FEC">
        <w:rPr>
          <w:rFonts w:ascii="Nurhan Uz" w:hAnsi="Nurhan Uz"/>
          <w:sz w:val="68"/>
          <w:szCs w:val="68"/>
        </w:rPr>
        <w:t xml:space="preserve"> 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Nurhan Uz" w:hAnsi="Nurhan Uz"/>
          <w:sz w:val="68"/>
          <w:szCs w:val="68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Nurhan Uz" w:hAnsi="Nurhan Uz"/>
          <w:sz w:val="68"/>
          <w:szCs w:val="68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Nurhan Uz" w:hAnsi="Nurhan Uz"/>
          <w:sz w:val="68"/>
          <w:szCs w:val="68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Nurhan Uz" w:hAnsi="Nurhan Uz"/>
          <w:sz w:val="68"/>
          <w:szCs w:val="68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</w:p>
    <w:p w:rsidR="00DF0722" w:rsidRDefault="00DF0722">
      <w:r w:rsidRPr="00DF0722">
        <w:rPr>
          <w:rFonts w:ascii="Nurhan Uz" w:hAnsi="Nurhan Uz"/>
          <w:sz w:val="68"/>
          <w:szCs w:val="68"/>
          <w:lang w:eastAsia="fr-FR"/>
        </w:rPr>
        <w:pict>
          <v:group id="_x0000_s1102" style="position:absolute;margin-left:12.35pt;margin-top:10.55pt;width:513pt;height:44.2pt;z-index:251677696" coordorigin="247,211" coordsize="10260,884">
            <v:group id="Group 3" o:spid="_x0000_s1103" style="position:absolute;left:273;top:232;width:10234;height:819" coordorigin="273,232" coordsize="10234,819">
              <v:rect id="Rectangle 4" o:spid="_x0000_s1104" style="position:absolute;left:273;top:800;width:10234;height:251;visibility:visible" filled="f" strokecolor="#009dc7" strokeweight=".21842mm">
                <v:textbox style="mso-rotate-with-shape:t" inset="0,0,0,0"/>
              </v:rect>
              <v:rect id="Rectangle 5" o:spid="_x0000_s1105" style="position:absolute;left:273;top:485;width:10234;height:315;visibility:visible" filled="f" strokecolor="#009dc7" strokeweight=".21842mm">
                <v:textbox style="mso-rotate-with-shape:t" inset="0,0,0,0"/>
              </v:rect>
              <v:rect id="Rectangle 6" o:spid="_x0000_s1106" style="position:absolute;left:273;top:232;width:10234;height:253;visibility:visible" filled="f" strokecolor="#009dc7" strokeweight=".21842mm">
                <v:textbox style="mso-rotate-with-shape:t" inset="0,0,0,0"/>
              </v:rect>
            </v:group>
            <v:group id="Group 7" o:spid="_x0000_s1107" style="position:absolute;left:247;top:211;width:2288;height:863" coordorigin="247,211" coordsize="2288,863">
              <v:shape id="Freeform 8" o:spid="_x0000_s1108" style="position:absolute;left:247;top:232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109" style="position:absolute;left:598;top:211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110" style="position:absolute;left:966;top:211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111" style="position:absolute;left:1310;top:232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112" style="position:absolute;left:1669;top:211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113" style="position:absolute;left:2021;top:211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114" style="position:absolute;left:2350;top:232;width:2287;height:863" coordorigin="2350,232" coordsize="2287,863">
              <v:shape id="Freeform 15" o:spid="_x0000_s1115" style="position:absolute;left:2350;top:254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116" style="position:absolute;left:2701;top:232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117" style="position:absolute;left:3068;top:232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118" style="position:absolute;left:3412;top:254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119" style="position:absolute;left:3771;top:232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120" style="position:absolute;left:4124;top:232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121" style="position:absolute;left:8702;top:232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122" style="position:absolute;left:9053;top:211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123" style="position:absolute;left:9420;top:211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124" style="position:absolute;left:9764;top:232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125" style="position:absolute;left:10123;top:486;width:363;height:566;visibility:visible;mso-wrap-style:square;v-text-anchor:top" coordsize="364,451" path="m364,l,451e" filled="f" strokecolor="#969696" strokeweight=".35281mm"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126" style="position:absolute;left:4481;top:220;width:2287;height:862" coordorigin="4481,220" coordsize="2287,862">
              <v:shape id="Freeform 27" o:spid="_x0000_s1127" style="position:absolute;left:4481;top:241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128" style="position:absolute;left:4832;top:220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129" style="position:absolute;left:5199;top:22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130" style="position:absolute;left:5543;top:241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131" style="position:absolute;left:5902;top:22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132" style="position:absolute;left:6254;top:22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133" style="position:absolute;left:6567;top:232;width:2288;height:863" coordorigin="6567,232" coordsize="2288,863">
              <v:shape id="Freeform 34" o:spid="_x0000_s1134" style="position:absolute;left:6567;top:254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135" style="position:absolute;left:6918;top:232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136" style="position:absolute;left:7286;top:232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137" style="position:absolute;left:7630;top:254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138" style="position:absolute;left:7989;top:232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139" style="position:absolute;left:8341;top:232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r w:rsidR="00A97FEC">
        <w:rPr>
          <w:rFonts w:ascii="Nurhan Uz" w:hAnsi="Nurhan Uz"/>
          <w:sz w:val="68"/>
          <w:szCs w:val="68"/>
        </w:rPr>
        <w:t xml:space="preserve"> 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Nurhan Uz" w:hAnsi="Nurhan Uz"/>
          <w:sz w:val="68"/>
          <w:szCs w:val="68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Nurhan Uz" w:hAnsi="Nurhan Uz"/>
          <w:sz w:val="68"/>
          <w:szCs w:val="68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Nurhan Uz" w:hAnsi="Nurhan Uz"/>
          <w:sz w:val="68"/>
          <w:szCs w:val="68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Nurhan Uz" w:hAnsi="Nurhan Uz"/>
          <w:sz w:val="68"/>
          <w:szCs w:val="68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</w:p>
    <w:p w:rsidR="00DF0722" w:rsidRDefault="00DF0722">
      <w:r w:rsidRPr="00DF0722">
        <w:rPr>
          <w:rFonts w:ascii="Nurhan Uz" w:hAnsi="Nurhan Uz"/>
          <w:sz w:val="68"/>
          <w:szCs w:val="68"/>
          <w:lang w:eastAsia="fr-FR"/>
        </w:rPr>
        <w:pict>
          <v:group id="_x0000_s1140" style="position:absolute;margin-left:13.65pt;margin-top:9.95pt;width:513pt;height:44.2pt;z-index:251679744" coordorigin="273,199" coordsize="10260,884">
            <v:group id="Group 3" o:spid="_x0000_s1141" style="position:absolute;left:299;top:220;width:10234;height:819" coordorigin="299,220" coordsize="10234,819">
              <v:rect id="Rectangle 4" o:spid="_x0000_s1142" style="position:absolute;left:299;top:788;width:10234;height:251;visibility:visible" filled="f" strokecolor="#009dc7" strokeweight=".21842mm">
                <v:textbox style="mso-rotate-with-shape:t" inset="0,0,0,0"/>
              </v:rect>
              <v:rect id="Rectangle 5" o:spid="_x0000_s1143" style="position:absolute;left:299;top:473;width:10234;height:315;visibility:visible" filled="f" strokecolor="#009dc7" strokeweight=".21842mm">
                <v:textbox style="mso-rotate-with-shape:t" inset="0,0,0,0"/>
              </v:rect>
              <v:rect id="Rectangle 6" o:spid="_x0000_s1144" style="position:absolute;left:299;top:220;width:10234;height:253;visibility:visible" filled="f" strokecolor="#009dc7" strokeweight=".21842mm">
                <v:textbox style="mso-rotate-with-shape:t" inset="0,0,0,0"/>
              </v:rect>
            </v:group>
            <v:group id="Group 7" o:spid="_x0000_s1145" style="position:absolute;left:273;top:199;width:2288;height:863" coordorigin="273,199" coordsize="2288,863">
              <v:shape id="Freeform 8" o:spid="_x0000_s1146" style="position:absolute;left:273;top:220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147" style="position:absolute;left:624;top:199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148" style="position:absolute;left:992;top:199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149" style="position:absolute;left:1336;top:220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150" style="position:absolute;left:1695;top:199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151" style="position:absolute;left:2047;top:199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152" style="position:absolute;left:2376;top:220;width:2287;height:863" coordorigin="2376,220" coordsize="2287,863">
              <v:shape id="Freeform 15" o:spid="_x0000_s1153" style="position:absolute;left:2376;top:242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154" style="position:absolute;left:2727;top:220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155" style="position:absolute;left:3094;top:220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156" style="position:absolute;left:3438;top:242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157" style="position:absolute;left:3797;top:220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158" style="position:absolute;left:4150;top:220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159" style="position:absolute;left:8728;top:220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160" style="position:absolute;left:9079;top:199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161" style="position:absolute;left:9446;top:199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162" style="position:absolute;left:9790;top:220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163" style="position:absolute;left:10149;top:474;width:363;height:566;visibility:visible;mso-wrap-style:square;v-text-anchor:top" coordsize="364,451" path="m364,l,451e" filled="f" strokecolor="#969696" strokeweight=".35281mm"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164" style="position:absolute;left:4507;top:208;width:2287;height:862" coordorigin="4507,208" coordsize="2287,862">
              <v:shape id="Freeform 27" o:spid="_x0000_s1165" style="position:absolute;left:4507;top:229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166" style="position:absolute;left:4858;top:208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167" style="position:absolute;left:5225;top:208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168" style="position:absolute;left:5569;top:229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169" style="position:absolute;left:5928;top:208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170" style="position:absolute;left:6280;top:208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171" style="position:absolute;left:6593;top:220;width:2288;height:863" coordorigin="6593,220" coordsize="2288,863">
              <v:shape id="Freeform 34" o:spid="_x0000_s1172" style="position:absolute;left:6593;top:242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173" style="position:absolute;left:6944;top:220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174" style="position:absolute;left:7312;top:220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175" style="position:absolute;left:7656;top:242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176" style="position:absolute;left:8015;top:220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177" style="position:absolute;left:8367;top:220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r w:rsidR="00A97FEC">
        <w:rPr>
          <w:rFonts w:ascii="Nurhan Uz" w:hAnsi="Nurhan Uz"/>
          <w:sz w:val="68"/>
          <w:szCs w:val="68"/>
        </w:rPr>
        <w:t xml:space="preserve"> 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Nurhan Uz" w:hAnsi="Nurhan Uz"/>
          <w:sz w:val="68"/>
          <w:szCs w:val="68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Nurhan Uz" w:hAnsi="Nurhan Uz"/>
          <w:sz w:val="68"/>
          <w:szCs w:val="68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Nurhan Uz" w:hAnsi="Nurhan Uz"/>
          <w:sz w:val="68"/>
          <w:szCs w:val="68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Nurhan Uz" w:hAnsi="Nurhan Uz"/>
          <w:sz w:val="68"/>
          <w:szCs w:val="68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</w:p>
    <w:p w:rsidR="00DF0722" w:rsidRDefault="00DF0722">
      <w:r w:rsidRPr="00DF0722">
        <w:rPr>
          <w:rFonts w:ascii="Nurhan Uz" w:hAnsi="Nurhan Uz"/>
          <w:sz w:val="68"/>
          <w:szCs w:val="68"/>
          <w:lang w:eastAsia="fr-FR"/>
        </w:rPr>
        <w:pict>
          <v:group id="_x0000_s1178" style="position:absolute;margin-left:16.25pt;margin-top:9.25pt;width:513pt;height:44.2pt;z-index:251681792" coordorigin="325,185" coordsize="10260,884">
            <v:group id="Group 3" o:spid="_x0000_s1179" style="position:absolute;left:351;top:206;width:10234;height:819" coordorigin="351,206" coordsize="10234,819">
              <v:rect id="Rectangle 4" o:spid="_x0000_s1180" style="position:absolute;left:351;top:774;width:10234;height:251;visibility:visible" filled="f" strokecolor="#009dc7" strokeweight=".21842mm">
                <v:textbox style="mso-rotate-with-shape:t" inset="0,0,0,0"/>
              </v:rect>
              <v:rect id="Rectangle 5" o:spid="_x0000_s1181" style="position:absolute;left:351;top:459;width:10234;height:315;visibility:visible" filled="f" strokecolor="#009dc7" strokeweight=".21842mm">
                <v:textbox style="mso-rotate-with-shape:t" inset="0,0,0,0"/>
              </v:rect>
              <v:rect id="Rectangle 6" o:spid="_x0000_s1182" style="position:absolute;left:351;top:206;width:10234;height:253;visibility:visible" filled="f" strokecolor="#009dc7" strokeweight=".21842mm">
                <v:textbox style="mso-rotate-with-shape:t" inset="0,0,0,0"/>
              </v:rect>
            </v:group>
            <v:group id="Group 7" o:spid="_x0000_s1183" style="position:absolute;left:325;top:185;width:2288;height:863" coordorigin="325,185" coordsize="2288,863">
              <v:shape id="Freeform 8" o:spid="_x0000_s1184" style="position:absolute;left:325;top:206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185" style="position:absolute;left:676;top:185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186" style="position:absolute;left:1044;top:185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187" style="position:absolute;left:1388;top:206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188" style="position:absolute;left:1747;top:185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189" style="position:absolute;left:2099;top:185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190" style="position:absolute;left:2428;top:206;width:2287;height:863" coordorigin="2428,206" coordsize="2287,863">
              <v:shape id="Freeform 15" o:spid="_x0000_s1191" style="position:absolute;left:2428;top:228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192" style="position:absolute;left:2779;top:206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193" style="position:absolute;left:3146;top:206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194" style="position:absolute;left:3490;top:228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195" style="position:absolute;left:3849;top:206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196" style="position:absolute;left:4202;top:206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197" style="position:absolute;left:8780;top:206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198" style="position:absolute;left:9131;top:185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199" style="position:absolute;left:9498;top:185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200" style="position:absolute;left:9842;top:206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201" style="position:absolute;left:10201;top:460;width:363;height:566;visibility:visible;mso-wrap-style:square;v-text-anchor:top" coordsize="364,451" path="m364,l,451e" filled="f" strokecolor="#969696" strokeweight=".35281mm"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202" style="position:absolute;left:4559;top:194;width:2287;height:862" coordorigin="4559,194" coordsize="2287,862">
              <v:shape id="Freeform 27" o:spid="_x0000_s1203" style="position:absolute;left:4559;top:215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204" style="position:absolute;left:4910;top:194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205" style="position:absolute;left:5277;top:194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206" style="position:absolute;left:5621;top:215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207" style="position:absolute;left:5980;top:194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208" style="position:absolute;left:6332;top:194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209" style="position:absolute;left:6645;top:206;width:2288;height:863" coordorigin="6645,206" coordsize="2288,863">
              <v:shape id="Freeform 34" o:spid="_x0000_s1210" style="position:absolute;left:6645;top:228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211" style="position:absolute;left:6996;top:206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212" style="position:absolute;left:7364;top:206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213" style="position:absolute;left:7708;top:228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214" style="position:absolute;left:8067;top:206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215" style="position:absolute;left:8419;top:206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r w:rsidR="00A97FEC">
        <w:rPr>
          <w:rFonts w:ascii="Nurhan Uz" w:hAnsi="Nurhan Uz"/>
          <w:sz w:val="68"/>
          <w:szCs w:val="68"/>
        </w:rPr>
        <w:t xml:space="preserve">  </w:t>
      </w:r>
      <w:proofErr w:type="spellStart"/>
      <w:r w:rsidR="00A97FEC">
        <w:rPr>
          <w:rFonts w:ascii="Nurhan Uz" w:hAnsi="Nurhan Uz"/>
          <w:sz w:val="68"/>
          <w:szCs w:val="68"/>
        </w:rPr>
        <w:t>ee</w:t>
      </w:r>
      <w:proofErr w:type="spellEnd"/>
      <w:r w:rsidR="00A97FEC">
        <w:rPr>
          <w:rFonts w:ascii="Nurhan Uz" w:hAnsi="Nurhan Uz"/>
          <w:sz w:val="68"/>
          <w:szCs w:val="68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</w:t>
      </w:r>
      <w:proofErr w:type="spellEnd"/>
      <w:r w:rsidR="00A97FEC">
        <w:rPr>
          <w:rFonts w:ascii="Nurhan Uz" w:hAnsi="Nurhan Uz"/>
          <w:sz w:val="68"/>
          <w:szCs w:val="68"/>
        </w:rPr>
        <w:t xml:space="preserve"> </w:t>
      </w:r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</w:p>
    <w:p w:rsidR="00DF0722" w:rsidRDefault="00DF0722">
      <w:r w:rsidRPr="00DF0722">
        <w:rPr>
          <w:rFonts w:ascii="Nurhan Uz" w:hAnsi="Nurhan Uz"/>
          <w:sz w:val="68"/>
          <w:szCs w:val="68"/>
          <w:lang w:eastAsia="fr-FR"/>
        </w:rPr>
        <w:pict>
          <v:group id="_x0000_s1216" style="position:absolute;margin-left:14.95pt;margin-top:8.85pt;width:513pt;height:44.2pt;z-index:251683840" coordorigin="299,177" coordsize="10260,884">
            <v:group id="Group 3" o:spid="_x0000_s1217" style="position:absolute;left:325;top:198;width:10234;height:819" coordorigin="325,198" coordsize="10234,819">
              <v:rect id="Rectangle 4" o:spid="_x0000_s1218" style="position:absolute;left:325;top:766;width:10234;height:251;visibility:visible" filled="f" strokecolor="#009dc7" strokeweight=".21842mm">
                <v:textbox style="mso-rotate-with-shape:t" inset="0,0,0,0"/>
              </v:rect>
              <v:rect id="Rectangle 5" o:spid="_x0000_s1219" style="position:absolute;left:325;top:451;width:10234;height:315;visibility:visible" filled="f" strokecolor="#009dc7" strokeweight=".21842mm">
                <v:textbox style="mso-rotate-with-shape:t" inset="0,0,0,0"/>
              </v:rect>
              <v:rect id="Rectangle 6" o:spid="_x0000_s1220" style="position:absolute;left:325;top:198;width:10234;height:253;visibility:visible" filled="f" strokecolor="#009dc7" strokeweight=".21842mm">
                <v:textbox style="mso-rotate-with-shape:t" inset="0,0,0,0"/>
              </v:rect>
            </v:group>
            <v:group id="Group 7" o:spid="_x0000_s1221" style="position:absolute;left:299;top:177;width:2288;height:863" coordorigin="299,177" coordsize="2288,863">
              <v:shape id="Freeform 8" o:spid="_x0000_s1222" style="position:absolute;left:299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223" style="position:absolute;left:650;top:177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224" style="position:absolute;left:1018;top:177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225" style="position:absolute;left:1362;top:198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226" style="position:absolute;left:1721;top:177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227" style="position:absolute;left:2073;top:177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228" style="position:absolute;left:2402;top:198;width:2287;height:863" coordorigin="2402,198" coordsize="2287,863">
              <v:shape id="Freeform 15" o:spid="_x0000_s1229" style="position:absolute;left:2402;top:22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230" style="position:absolute;left:2753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231" style="position:absolute;left:3120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232" style="position:absolute;left:3464;top:22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233" style="position:absolute;left:3823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234" style="position:absolute;left:4176;top:198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235" style="position:absolute;left:8754;top:198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236" style="position:absolute;left:9105;top:177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237" style="position:absolute;left:9472;top:177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238" style="position:absolute;left:9816;top:198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239" style="position:absolute;left:10175;top:452;width:363;height:566;visibility:visible;mso-wrap-style:square;v-text-anchor:top" coordsize="364,451" path="m364,l,451e" filled="f" strokecolor="#969696" strokeweight=".35281mm"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240" style="position:absolute;left:4533;top:186;width:2287;height:862" coordorigin="4533,186" coordsize="2287,862">
              <v:shape id="Freeform 27" o:spid="_x0000_s1241" style="position:absolute;left:4533;top:207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242" style="position:absolute;left:4884;top:186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243" style="position:absolute;left:5251;top:186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244" style="position:absolute;left:5595;top:207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245" style="position:absolute;left:5954;top:186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246" style="position:absolute;left:6306;top:186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247" style="position:absolute;left:6619;top:198;width:2288;height:863" coordorigin="6619,198" coordsize="2288,863">
              <v:shape id="Freeform 34" o:spid="_x0000_s1248" style="position:absolute;left:6619;top:22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249" style="position:absolute;left:6970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250" style="position:absolute;left:7338;top:198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251" style="position:absolute;left:7682;top:220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252" style="position:absolute;left:8041;top:198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253" style="position:absolute;left:8393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r w:rsidR="00A97FEC">
        <w:rPr>
          <w:rFonts w:ascii="Nurhan Uz" w:hAnsi="Nurhan Uz"/>
          <w:sz w:val="68"/>
          <w:szCs w:val="68"/>
        </w:rPr>
        <w:t xml:space="preserve">  </w:t>
      </w:r>
      <w:proofErr w:type="spellStart"/>
      <w:r w:rsidR="00A97FEC">
        <w:rPr>
          <w:rFonts w:ascii="Nurhan Uz" w:hAnsi="Nurhan Uz"/>
          <w:sz w:val="68"/>
          <w:szCs w:val="68"/>
        </w:rPr>
        <w:t>ee</w:t>
      </w:r>
      <w:proofErr w:type="spellEnd"/>
      <w:r w:rsidR="00A97FEC">
        <w:rPr>
          <w:rFonts w:ascii="Nurhan Uz" w:hAnsi="Nurhan Uz"/>
          <w:sz w:val="68"/>
          <w:szCs w:val="68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</w:p>
    <w:p w:rsidR="00DF0722" w:rsidRDefault="00DF0722">
      <w:r w:rsidRPr="00DF0722">
        <w:rPr>
          <w:rFonts w:ascii="Nurhan Uz" w:hAnsi="Nurhan Uz"/>
          <w:sz w:val="68"/>
          <w:szCs w:val="68"/>
          <w:lang w:eastAsia="fr-FR"/>
        </w:rPr>
        <w:pict>
          <v:group id="_x0000_s1254" style="position:absolute;margin-left:17.55pt;margin-top:9.5pt;width:513pt;height:44.2pt;z-index:251685888" coordorigin="351,190" coordsize="10260,884">
            <v:group id="Group 3" o:spid="_x0000_s1255" style="position:absolute;left:377;top:211;width:10234;height:819" coordorigin="377,211" coordsize="10234,819">
              <v:rect id="Rectangle 4" o:spid="_x0000_s1256" style="position:absolute;left:377;top:779;width:10234;height:251;visibility:visible" filled="f" strokecolor="#009dc7" strokeweight=".21842mm">
                <v:textbox style="mso-rotate-with-shape:t" inset="0,0,0,0"/>
              </v:rect>
              <v:rect id="Rectangle 5" o:spid="_x0000_s1257" style="position:absolute;left:377;top:464;width:10234;height:315;visibility:visible" filled="f" strokecolor="#009dc7" strokeweight=".21842mm">
                <v:textbox style="mso-rotate-with-shape:t" inset="0,0,0,0"/>
              </v:rect>
              <v:rect id="Rectangle 6" o:spid="_x0000_s1258" style="position:absolute;left:377;top:211;width:10234;height:253;visibility:visible" filled="f" strokecolor="#009dc7" strokeweight=".21842mm">
                <v:textbox style="mso-rotate-with-shape:t" inset="0,0,0,0"/>
              </v:rect>
            </v:group>
            <v:group id="Group 7" o:spid="_x0000_s1259" style="position:absolute;left:351;top:190;width:2288;height:863" coordorigin="351,190" coordsize="2288,863">
              <v:shape id="Freeform 8" o:spid="_x0000_s1260" style="position:absolute;left:351;top:211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261" style="position:absolute;left:702;top:19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262" style="position:absolute;left:1070;top:190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263" style="position:absolute;left:1414;top:211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264" style="position:absolute;left:1773;top:190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265" style="position:absolute;left:2125;top:19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266" style="position:absolute;left:2454;top:211;width:2287;height:863" coordorigin="2454,211" coordsize="2287,863">
              <v:shape id="Freeform 15" o:spid="_x0000_s1267" style="position:absolute;left:2454;top:233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268" style="position:absolute;left:2805;top:211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269" style="position:absolute;left:3172;top:211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270" style="position:absolute;left:3516;top:233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271" style="position:absolute;left:3875;top:211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272" style="position:absolute;left:4228;top:211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273" style="position:absolute;left:8806;top:211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274" style="position:absolute;left:9157;top:190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275" style="position:absolute;left:9524;top:190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276" style="position:absolute;left:9868;top:211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277" style="position:absolute;left:10227;top:465;width:363;height:566;visibility:visible;mso-wrap-style:square;v-text-anchor:top" coordsize="364,451" path="m364,l,451e" filled="f" strokecolor="#969696" strokeweight=".35281mm"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278" style="position:absolute;left:4585;top:199;width:2287;height:862" coordorigin="4585,199" coordsize="2287,862">
              <v:shape id="Freeform 27" o:spid="_x0000_s1279" style="position:absolute;left:4585;top:220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280" style="position:absolute;left:4936;top:199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281" style="position:absolute;left:5303;top:199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282" style="position:absolute;left:5647;top:22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283" style="position:absolute;left:6006;top:199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284" style="position:absolute;left:6358;top:199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285" style="position:absolute;left:6671;top:211;width:2288;height:863" coordorigin="6671,211" coordsize="2288,863">
              <v:shape id="Freeform 34" o:spid="_x0000_s1286" style="position:absolute;left:6671;top:233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287" style="position:absolute;left:7022;top:211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288" style="position:absolute;left:7390;top:211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289" style="position:absolute;left:7734;top:233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290" style="position:absolute;left:8093;top:211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291" style="position:absolute;left:8445;top:211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r w:rsidR="00A97FEC">
        <w:rPr>
          <w:rFonts w:ascii="Nurhan Uz" w:hAnsi="Nurhan Uz"/>
          <w:sz w:val="68"/>
          <w:szCs w:val="68"/>
        </w:rPr>
        <w:t xml:space="preserve"> 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</w:p>
    <w:p w:rsidR="00DF0722" w:rsidRDefault="00DF0722">
      <w:r w:rsidRPr="00DF0722">
        <w:rPr>
          <w:rFonts w:ascii="Nurhan Uz" w:hAnsi="Nurhan Uz"/>
          <w:sz w:val="68"/>
          <w:szCs w:val="68"/>
          <w:lang w:eastAsia="fr-FR"/>
        </w:rPr>
        <w:pict>
          <v:group id="_x0000_s1292" style="position:absolute;margin-left:17.55pt;margin-top:9.5pt;width:513pt;height:44.2pt;z-index:251687936" coordorigin="351,190" coordsize="10260,884">
            <v:group id="Group 3" o:spid="_x0000_s1293" style="position:absolute;left:377;top:211;width:10234;height:819" coordorigin="377,211" coordsize="10234,819">
              <v:rect id="Rectangle 4" o:spid="_x0000_s1294" style="position:absolute;left:377;top:779;width:10234;height:251;visibility:visible" filled="f" strokecolor="#009dc7" strokeweight=".21842mm">
                <v:textbox style="mso-rotate-with-shape:t" inset="0,0,0,0"/>
              </v:rect>
              <v:rect id="Rectangle 5" o:spid="_x0000_s1295" style="position:absolute;left:377;top:464;width:10234;height:315;visibility:visible" filled="f" strokecolor="#009dc7" strokeweight=".21842mm">
                <v:textbox style="mso-rotate-with-shape:t" inset="0,0,0,0"/>
              </v:rect>
              <v:rect id="Rectangle 6" o:spid="_x0000_s1296" style="position:absolute;left:377;top:211;width:10234;height:253;visibility:visible" filled="f" strokecolor="#009dc7" strokeweight=".21842mm">
                <v:textbox style="mso-rotate-with-shape:t" inset="0,0,0,0"/>
              </v:rect>
            </v:group>
            <v:group id="Group 7" o:spid="_x0000_s1297" style="position:absolute;left:351;top:190;width:2288;height:863" coordorigin="351,190" coordsize="2288,863">
              <v:shape id="Freeform 8" o:spid="_x0000_s1298" style="position:absolute;left:351;top:211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299" style="position:absolute;left:702;top:19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300" style="position:absolute;left:1070;top:190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301" style="position:absolute;left:1414;top:211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302" style="position:absolute;left:1773;top:190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303" style="position:absolute;left:2125;top:19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304" style="position:absolute;left:2454;top:211;width:2287;height:863" coordorigin="2454,211" coordsize="2287,863">
              <v:shape id="Freeform 15" o:spid="_x0000_s1305" style="position:absolute;left:2454;top:233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306" style="position:absolute;left:2805;top:211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307" style="position:absolute;left:3172;top:211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308" style="position:absolute;left:3516;top:233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309" style="position:absolute;left:3875;top:211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310" style="position:absolute;left:4228;top:211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311" style="position:absolute;left:8806;top:211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312" style="position:absolute;left:9157;top:190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313" style="position:absolute;left:9524;top:190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314" style="position:absolute;left:9868;top:211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315" style="position:absolute;left:10227;top:465;width:363;height:566;visibility:visible;mso-wrap-style:square;v-text-anchor:top" coordsize="364,451" path="m364,l,451e" filled="f" strokecolor="#969696" strokeweight=".35281mm"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316" style="position:absolute;left:4585;top:199;width:2287;height:862" coordorigin="4585,199" coordsize="2287,862">
              <v:shape id="Freeform 27" o:spid="_x0000_s1317" style="position:absolute;left:4585;top:220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318" style="position:absolute;left:4936;top:199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319" style="position:absolute;left:5303;top:199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320" style="position:absolute;left:5647;top:22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321" style="position:absolute;left:6006;top:199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322" style="position:absolute;left:6358;top:199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323" style="position:absolute;left:6671;top:211;width:2288;height:863" coordorigin="6671,211" coordsize="2288,863">
              <v:shape id="Freeform 34" o:spid="_x0000_s1324" style="position:absolute;left:6671;top:233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325" style="position:absolute;left:7022;top:211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326" style="position:absolute;left:7390;top:211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327" style="position:absolute;left:7734;top:233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328" style="position:absolute;left:8093;top:211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329" style="position:absolute;left:8445;top:211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r w:rsidR="00A97FEC">
        <w:rPr>
          <w:rFonts w:ascii="Nurhan Uz" w:hAnsi="Nurhan Uz"/>
          <w:sz w:val="68"/>
          <w:szCs w:val="68"/>
        </w:rPr>
        <w:t xml:space="preserve"> 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</w:t>
      </w:r>
      <w:proofErr w:type="spellEnd"/>
    </w:p>
    <w:p w:rsidR="00DF0722" w:rsidRDefault="00DF0722">
      <w:r w:rsidRPr="00DF0722">
        <w:rPr>
          <w:rFonts w:ascii="Nurhan Uz" w:hAnsi="Nurhan Uz"/>
          <w:sz w:val="68"/>
          <w:szCs w:val="68"/>
          <w:lang w:eastAsia="fr-FR"/>
        </w:rPr>
        <w:pict>
          <v:group id="_x0000_s1330" style="position:absolute;margin-left:18.85pt;margin-top:8.85pt;width:513pt;height:44.2pt;z-index:251689984" coordorigin="377,177" coordsize="10260,884">
            <v:group id="Group 3" o:spid="_x0000_s1331" style="position:absolute;left:403;top:198;width:10234;height:819" coordorigin="403,198" coordsize="10234,819">
              <v:rect id="Rectangle 4" o:spid="_x0000_s1332" style="position:absolute;left:403;top:766;width:10234;height:251;visibility:visible" filled="f" strokecolor="#009dc7" strokeweight=".21842mm">
                <v:textbox style="mso-rotate-with-shape:t" inset="0,0,0,0"/>
              </v:rect>
              <v:rect id="Rectangle 5" o:spid="_x0000_s1333" style="position:absolute;left:403;top:451;width:10234;height:315;visibility:visible" filled="f" strokecolor="#009dc7" strokeweight=".21842mm">
                <v:textbox style="mso-rotate-with-shape:t" inset="0,0,0,0"/>
              </v:rect>
              <v:rect id="Rectangle 6" o:spid="_x0000_s1334" style="position:absolute;left:403;top:198;width:10234;height:253;visibility:visible" filled="f" strokecolor="#009dc7" strokeweight=".21842mm">
                <v:textbox style="mso-rotate-with-shape:t" inset="0,0,0,0"/>
              </v:rect>
            </v:group>
            <v:group id="Group 7" o:spid="_x0000_s1335" style="position:absolute;left:377;top:177;width:2288;height:863" coordorigin="377,177" coordsize="2288,863">
              <v:shape id="Freeform 8" o:spid="_x0000_s1336" style="position:absolute;left:377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337" style="position:absolute;left:728;top:177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338" style="position:absolute;left:1096;top:177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339" style="position:absolute;left:1440;top:198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340" style="position:absolute;left:1799;top:177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341" style="position:absolute;left:2151;top:177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342" style="position:absolute;left:2480;top:198;width:2287;height:863" coordorigin="2480,198" coordsize="2287,863">
              <v:shape id="Freeform 15" o:spid="_x0000_s1343" style="position:absolute;left:2480;top:22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344" style="position:absolute;left:2831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345" style="position:absolute;left:3198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346" style="position:absolute;left:3542;top:22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347" style="position:absolute;left:3901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348" style="position:absolute;left:4254;top:198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349" style="position:absolute;left:8832;top:198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350" style="position:absolute;left:9183;top:177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351" style="position:absolute;left:9550;top:177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352" style="position:absolute;left:9894;top:198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353" style="position:absolute;left:10253;top:452;width:363;height:566;visibility:visible;mso-wrap-style:square;v-text-anchor:top" coordsize="364,451" path="m364,l,451e" filled="f" strokecolor="#969696" strokeweight=".35281mm"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354" style="position:absolute;left:4611;top:186;width:2287;height:862" coordorigin="4611,186" coordsize="2287,862">
              <v:shape id="Freeform 27" o:spid="_x0000_s1355" style="position:absolute;left:4611;top:207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356" style="position:absolute;left:4962;top:186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357" style="position:absolute;left:5329;top:186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358" style="position:absolute;left:5673;top:207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359" style="position:absolute;left:6032;top:186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360" style="position:absolute;left:6384;top:186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361" style="position:absolute;left:6697;top:198;width:2288;height:863" coordorigin="6697,198" coordsize="2288,863">
              <v:shape id="Freeform 34" o:spid="_x0000_s1362" style="position:absolute;left:6697;top:22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363" style="position:absolute;left:7048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364" style="position:absolute;left:7416;top:198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365" style="position:absolute;left:7760;top:220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366" style="position:absolute;left:8119;top:198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367" style="position:absolute;left:8471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r w:rsidR="00A97FEC">
        <w:rPr>
          <w:rFonts w:ascii="Nurhan Uz" w:hAnsi="Nurhan Uz"/>
          <w:sz w:val="68"/>
          <w:szCs w:val="68"/>
        </w:rPr>
        <w:t xml:space="preserve">  </w:t>
      </w:r>
      <w:proofErr w:type="spellStart"/>
      <w:r w:rsidR="00A97FEC">
        <w:rPr>
          <w:rFonts w:ascii="Nurhan Uz" w:hAnsi="Nurhan Uz"/>
          <w:sz w:val="68"/>
          <w:szCs w:val="68"/>
        </w:rPr>
        <w:t>eeee</w:t>
      </w:r>
      <w:proofErr w:type="spellEnd"/>
      <w:r w:rsidR="00A97FEC">
        <w:rPr>
          <w:rFonts w:ascii="Nurhan Uz" w:hAnsi="Nurhan Uz"/>
          <w:sz w:val="68"/>
          <w:szCs w:val="68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</w:p>
    <w:p w:rsidR="00DF0722" w:rsidRDefault="00DF0722">
      <w:r w:rsidRPr="00DF0722">
        <w:rPr>
          <w:rFonts w:ascii="Nurhan Uz" w:hAnsi="Nurhan Uz"/>
          <w:sz w:val="68"/>
          <w:szCs w:val="68"/>
          <w:lang w:eastAsia="fr-FR"/>
        </w:rPr>
        <w:pict>
          <v:group id="_x0000_s1368" style="position:absolute;margin-left:17.8pt;margin-top:8.85pt;width:513pt;height:44.2pt;z-index:251692032" coordorigin="356,177" coordsize="10260,884">
            <v:group id="Group 3" o:spid="_x0000_s1369" style="position:absolute;left:382;top:198;width:10234;height:819" coordorigin="382,198" coordsize="10234,819">
              <v:rect id="Rectangle 4" o:spid="_x0000_s1370" style="position:absolute;left:382;top:766;width:10234;height:251;visibility:visible" filled="f" strokecolor="#009dc7" strokeweight=".21842mm">
                <v:textbox style="mso-rotate-with-shape:t" inset="0,0,0,0"/>
              </v:rect>
              <v:rect id="Rectangle 5" o:spid="_x0000_s1371" style="position:absolute;left:382;top:451;width:10234;height:315;visibility:visible" filled="f" strokecolor="#009dc7" strokeweight=".21842mm">
                <v:textbox style="mso-rotate-with-shape:t" inset="0,0,0,0"/>
              </v:rect>
              <v:rect id="Rectangle 6" o:spid="_x0000_s1372" style="position:absolute;left:382;top:198;width:10234;height:253;visibility:visible" filled="f" strokecolor="#009dc7" strokeweight=".21842mm">
                <v:textbox style="mso-rotate-with-shape:t" inset="0,0,0,0"/>
              </v:rect>
            </v:group>
            <v:group id="Group 7" o:spid="_x0000_s1373" style="position:absolute;left:356;top:177;width:2288;height:863" coordorigin="356,177" coordsize="2288,863">
              <v:shape id="Freeform 8" o:spid="_x0000_s1374" style="position:absolute;left:356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375" style="position:absolute;left:707;top:177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376" style="position:absolute;left:1075;top:177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377" style="position:absolute;left:1419;top:198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378" style="position:absolute;left:1778;top:177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379" style="position:absolute;left:2130;top:177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380" style="position:absolute;left:2459;top:198;width:2287;height:863" coordorigin="2459,198" coordsize="2287,863">
              <v:shape id="Freeform 15" o:spid="_x0000_s1381" style="position:absolute;left:2459;top:22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382" style="position:absolute;left:2810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383" style="position:absolute;left:3177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384" style="position:absolute;left:3521;top:22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385" style="position:absolute;left:3880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386" style="position:absolute;left:4233;top:198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387" style="position:absolute;left:8811;top:198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388" style="position:absolute;left:9162;top:177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389" style="position:absolute;left:9529;top:177;width:514;height:841;visibility:visible;mso-wrap-style:square;v-text-anchor:top" coordsize="515,670" path="m515,l,670e" filled="f" strokecolor="#969696" strokeweight=".35281mm"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390" style="position:absolute;left:9873;top:198;width:514;height:842;visibility:visible;mso-wrap-style:square;v-text-anchor:top" coordsize="515,670" path="m515,l,670e" filled="f" strokecolor="#969696" strokeweight=".35281mm"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391" style="position:absolute;left:10232;top:452;width:363;height:566;visibility:visible;mso-wrap-style:square;v-text-anchor:top" coordsize="364,451" path="m364,l,451e" filled="f" strokecolor="#969696" strokeweight=".35281mm"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392" style="position:absolute;left:4590;top:186;width:2287;height:862" coordorigin="4590,186" coordsize="2287,862">
              <v:shape id="Freeform 27" o:spid="_x0000_s1393" style="position:absolute;left:4590;top:207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394" style="position:absolute;left:4941;top:186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395" style="position:absolute;left:5308;top:186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396" style="position:absolute;left:5652;top:207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397" style="position:absolute;left:6011;top:186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398" style="position:absolute;left:6363;top:186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399" style="position:absolute;left:6676;top:198;width:2288;height:863" coordorigin="6676,198" coordsize="2288,863">
              <v:shape id="Freeform 34" o:spid="_x0000_s1400" style="position:absolute;left:6676;top:220;width:514;height:841;visibility:visible;mso-wrap-style:square;v-text-anchor:top" coordsize="515,670" path="m515,l,670e" filled="f" strokecolor="#969696" strokeweight=".35281mm"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401" style="position:absolute;left:7027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402" style="position:absolute;left:7395;top:198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403" style="position:absolute;left:7739;top:220;width:513;height:841;visibility:visible;mso-wrap-style:square;v-text-anchor:top" coordsize="515,670" path="m515,l,670e" filled="f" strokecolor="#969696" strokeweight=".35281mm"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404" style="position:absolute;left:8098;top:198;width:513;height:842;visibility:visible;mso-wrap-style:square;v-text-anchor:top" coordsize="515,670" path="m515,l,670e" filled="f" strokecolor="#969696" strokeweight=".35281mm"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405" style="position:absolute;left:8450;top:198;width:514;height:842;visibility:visible;mso-wrap-style:square;v-text-anchor:top" coordsize="515,670" path="m515,l,670e" filled="f" strokecolor="#969696" strokeweight=".35281mm"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r w:rsidR="00A97FEC">
        <w:rPr>
          <w:rFonts w:ascii="Nurhan Uz" w:hAnsi="Nurhan Uz"/>
          <w:sz w:val="68"/>
          <w:szCs w:val="68"/>
        </w:rPr>
        <w:t xml:space="preserve">  </w:t>
      </w:r>
      <w:proofErr w:type="spellStart"/>
      <w:r w:rsidR="00A97FEC">
        <w:rPr>
          <w:rFonts w:ascii="Nurhan Uz" w:hAnsi="Nurhan Uz"/>
          <w:sz w:val="68"/>
          <w:szCs w:val="68"/>
        </w:rPr>
        <w:t>eeee</w:t>
      </w:r>
      <w:proofErr w:type="spellEnd"/>
      <w:r w:rsidR="00A97FEC">
        <w:rPr>
          <w:rFonts w:ascii="Nurhan Uz" w:hAnsi="Nurhan Uz"/>
          <w:sz w:val="68"/>
          <w:szCs w:val="68"/>
        </w:rPr>
        <w:t xml:space="preserve"> </w:t>
      </w:r>
      <w:proofErr w:type="spellStart"/>
      <w:r w:rsidR="00A97FEC">
        <w:rPr>
          <w:rFonts w:ascii="Nurhan Uz" w:hAnsi="Nurhan Uz"/>
          <w:sz w:val="68"/>
          <w:szCs w:val="68"/>
        </w:rPr>
        <w:t>eeee</w:t>
      </w:r>
      <w:proofErr w:type="spellEnd"/>
      <w:r w:rsidR="00A97FEC">
        <w:rPr>
          <w:rFonts w:ascii="Cemilim" w:hAnsi="Cemilim"/>
          <w:sz w:val="68"/>
          <w:szCs w:val="68"/>
          <w:lang w:eastAsia="fr-FR"/>
        </w:rPr>
        <w:t xml:space="preserve"> </w:t>
      </w:r>
    </w:p>
    <w:sectPr w:rsidR="00DF0722" w:rsidSect="00DF0722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FEC" w:rsidRDefault="00A97FEC" w:rsidP="00DF0722">
      <w:pPr>
        <w:spacing w:after="0" w:line="240" w:lineRule="auto"/>
      </w:pPr>
      <w:r>
        <w:separator/>
      </w:r>
    </w:p>
  </w:endnote>
  <w:endnote w:type="continuationSeparator" w:id="0">
    <w:p w:rsidR="00A97FEC" w:rsidRDefault="00A97FEC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milim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722" w:rsidRDefault="00DF0722">
    <w:pPr>
      <w:pStyle w:val="Altbilgi"/>
      <w:jc w:val="right"/>
    </w:pPr>
    <w: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FEC" w:rsidRDefault="00A97FEC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0">
    <w:p w:rsidR="00A97FEC" w:rsidRDefault="00A97FEC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722" w:rsidRDefault="00DF0722">
    <w:pPr>
      <w:pStyle w:val="stbilgi"/>
    </w:pPr>
    <w:r>
      <w:rPr>
        <w:lang w:val="tr-TR" w:eastAsia="tr-TR"/>
      </w:rPr>
      <w:pict>
        <v:shape id="AutoShape 1" o:spid="_x0000_s2049" style="position:absolute;margin-left:7.5pt;margin-top:-24.9pt;width:510.75pt;height:37.5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DF0722" w:rsidRDefault="00DF0722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>
                  <w:rPr>
                    <w:rFonts w:ascii="Comic Sans MS" w:hAnsi="Comic Sans MS"/>
                    <w:sz w:val="28"/>
                    <w:szCs w:val="28"/>
                  </w:rPr>
                  <w:t>75. YIL İLKOKULU 1. SINIFLAR "</w:t>
                </w:r>
                <w:proofErr w:type="spellStart"/>
                <w:r>
                  <w:rPr>
                    <w:rFonts w:ascii="Comic Sans MS" w:hAnsi="Comic Sans MS"/>
                    <w:sz w:val="28"/>
                    <w:szCs w:val="28"/>
                  </w:rPr>
                  <w:t>Ee</w:t>
                </w:r>
                <w:proofErr w:type="spellEnd"/>
                <w:r>
                  <w:rPr>
                    <w:rFonts w:ascii="Comic Sans MS" w:hAnsi="Comic Sans MS"/>
                    <w:sz w:val="28"/>
                    <w:szCs w:val="28"/>
                  </w:rPr>
                  <w:t>" SESİ ÇALIŞMA KAĞIDI-1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autoHyphenation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0722"/>
    <w:rsid w:val="00121924"/>
    <w:rsid w:val="00A97FEC"/>
    <w:rsid w:val="00DF0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rsid w:val="00DF072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123456</dc:creator>
  <cp:lastModifiedBy>fatih mehmet öveç</cp:lastModifiedBy>
  <cp:revision>2</cp:revision>
  <dcterms:created xsi:type="dcterms:W3CDTF">2014-10-09T22:49:00Z</dcterms:created>
  <dcterms:modified xsi:type="dcterms:W3CDTF">2014-10-09T22:49:00Z</dcterms:modified>
</cp:coreProperties>
</file>