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2CB" w:rsidRPr="008F4A3A" w:rsidRDefault="00B6134C" w:rsidP="009307B5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B6134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25.7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B0D27" w:rsidRPr="003D1981" w:rsidRDefault="003D1981" w:rsidP="003D1981">
                  <w:pPr>
                    <w:rPr>
                      <w:szCs w:val="24"/>
                    </w:rPr>
                  </w:pPr>
                  <w:r w:rsidRPr="003D198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352CB" w:rsidRPr="008F4A3A">
        <w:rPr>
          <w:rFonts w:ascii="Times New Roman" w:hAnsi="Times New Roman"/>
          <w:b/>
          <w:sz w:val="24"/>
          <w:szCs w:val="24"/>
        </w:rPr>
        <w:t>T.C.</w:t>
      </w:r>
    </w:p>
    <w:p w:rsidR="00D352CB" w:rsidRPr="008F4A3A" w:rsidRDefault="00FA2F1D" w:rsidP="009307B5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8F4A3A">
        <w:rPr>
          <w:rFonts w:ascii="Times New Roman" w:hAnsi="Times New Roman"/>
          <w:b/>
          <w:sz w:val="24"/>
          <w:szCs w:val="24"/>
        </w:rPr>
        <w:t>KOYUNOĞLU İLKOKULU</w:t>
      </w:r>
      <w:r w:rsidR="00D352CB" w:rsidRPr="008F4A3A">
        <w:rPr>
          <w:rFonts w:ascii="Times New Roman" w:hAnsi="Times New Roman"/>
          <w:b/>
          <w:sz w:val="24"/>
          <w:szCs w:val="24"/>
        </w:rPr>
        <w:t xml:space="preserve"> </w:t>
      </w:r>
    </w:p>
    <w:p w:rsidR="00D352CB" w:rsidRPr="008F4A3A" w:rsidRDefault="00D352CB" w:rsidP="00D352CB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8F4A3A">
        <w:rPr>
          <w:rFonts w:ascii="Times New Roman" w:hAnsi="Times New Roman"/>
          <w:b/>
          <w:sz w:val="24"/>
          <w:szCs w:val="24"/>
        </w:rPr>
        <w:t>201</w:t>
      </w:r>
      <w:r w:rsidR="00FF211F" w:rsidRPr="008F4A3A">
        <w:rPr>
          <w:rFonts w:ascii="Times New Roman" w:hAnsi="Times New Roman"/>
          <w:b/>
          <w:sz w:val="24"/>
          <w:szCs w:val="24"/>
        </w:rPr>
        <w:t>4</w:t>
      </w:r>
      <w:r w:rsidRPr="008F4A3A">
        <w:rPr>
          <w:rFonts w:ascii="Times New Roman" w:hAnsi="Times New Roman"/>
          <w:b/>
          <w:sz w:val="24"/>
          <w:szCs w:val="24"/>
        </w:rPr>
        <w:t>-201</w:t>
      </w:r>
      <w:r w:rsidR="00FF211F" w:rsidRPr="008F4A3A">
        <w:rPr>
          <w:rFonts w:ascii="Times New Roman" w:hAnsi="Times New Roman"/>
          <w:b/>
          <w:sz w:val="24"/>
          <w:szCs w:val="24"/>
        </w:rPr>
        <w:t>5</w:t>
      </w:r>
      <w:r w:rsidR="009307B5" w:rsidRPr="008F4A3A">
        <w:rPr>
          <w:rFonts w:ascii="Times New Roman" w:hAnsi="Times New Roman"/>
          <w:b/>
          <w:sz w:val="24"/>
          <w:szCs w:val="24"/>
        </w:rPr>
        <w:t xml:space="preserve"> EĞİTİM ÖĞRETİM YILI</w:t>
      </w:r>
      <w:r w:rsidRPr="008F4A3A">
        <w:rPr>
          <w:rFonts w:ascii="Times New Roman" w:hAnsi="Times New Roman"/>
          <w:b/>
          <w:sz w:val="24"/>
          <w:szCs w:val="24"/>
        </w:rPr>
        <w:t xml:space="preserve"> </w:t>
      </w:r>
      <w:r w:rsidR="00065D40" w:rsidRPr="008F4A3A">
        <w:rPr>
          <w:rFonts w:ascii="Times New Roman" w:hAnsi="Times New Roman"/>
          <w:b/>
          <w:sz w:val="24"/>
          <w:szCs w:val="24"/>
        </w:rPr>
        <w:t>4</w:t>
      </w:r>
      <w:r w:rsidR="008F4A3A">
        <w:rPr>
          <w:rFonts w:ascii="Times New Roman" w:hAnsi="Times New Roman"/>
          <w:b/>
          <w:sz w:val="24"/>
          <w:szCs w:val="24"/>
        </w:rPr>
        <w:t>.</w:t>
      </w:r>
      <w:r w:rsidRPr="008F4A3A">
        <w:rPr>
          <w:rFonts w:ascii="Times New Roman" w:hAnsi="Times New Roman"/>
          <w:b/>
          <w:sz w:val="24"/>
          <w:szCs w:val="24"/>
        </w:rPr>
        <w:t xml:space="preserve"> </w:t>
      </w:r>
      <w:r w:rsidR="009307B5" w:rsidRPr="008F4A3A">
        <w:rPr>
          <w:rFonts w:ascii="Times New Roman" w:hAnsi="Times New Roman"/>
          <w:b/>
          <w:sz w:val="24"/>
          <w:szCs w:val="24"/>
        </w:rPr>
        <w:t>SINIF</w:t>
      </w:r>
      <w:r w:rsidR="008F4A3A">
        <w:rPr>
          <w:rFonts w:ascii="Times New Roman" w:hAnsi="Times New Roman"/>
          <w:b/>
          <w:sz w:val="24"/>
          <w:szCs w:val="24"/>
        </w:rPr>
        <w:t>LAR</w:t>
      </w:r>
      <w:r w:rsidR="009307B5" w:rsidRPr="008F4A3A">
        <w:rPr>
          <w:rFonts w:ascii="Times New Roman" w:hAnsi="Times New Roman"/>
          <w:b/>
          <w:sz w:val="24"/>
          <w:szCs w:val="24"/>
        </w:rPr>
        <w:t xml:space="preserve"> SERBEST ETKİNLİK DERSİ </w:t>
      </w:r>
    </w:p>
    <w:p w:rsidR="009307B5" w:rsidRPr="008F4A3A" w:rsidRDefault="00EF5036" w:rsidP="00D352CB">
      <w:pPr>
        <w:pStyle w:val="AralkYok"/>
        <w:jc w:val="center"/>
        <w:rPr>
          <w:rFonts w:ascii="Times New Roman" w:hAnsi="Times New Roman"/>
          <w:sz w:val="24"/>
          <w:szCs w:val="24"/>
          <w:u w:val="single"/>
        </w:rPr>
      </w:pPr>
      <w:r w:rsidRPr="008F4A3A">
        <w:rPr>
          <w:rFonts w:ascii="Times New Roman" w:hAnsi="Times New Roman"/>
          <w:b/>
          <w:sz w:val="24"/>
          <w:szCs w:val="24"/>
          <w:u w:val="single"/>
        </w:rPr>
        <w:t>KASIM</w:t>
      </w:r>
      <w:r w:rsidR="009307B5" w:rsidRPr="008F4A3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B3E1E" w:rsidRPr="008F4A3A">
        <w:rPr>
          <w:rFonts w:ascii="Times New Roman" w:hAnsi="Times New Roman"/>
          <w:b/>
          <w:sz w:val="24"/>
          <w:szCs w:val="24"/>
          <w:u w:val="single"/>
        </w:rPr>
        <w:t xml:space="preserve">AYI </w:t>
      </w:r>
      <w:r w:rsidR="009307B5" w:rsidRPr="008F4A3A">
        <w:rPr>
          <w:rFonts w:ascii="Times New Roman" w:hAnsi="Times New Roman"/>
          <w:b/>
          <w:sz w:val="24"/>
          <w:szCs w:val="24"/>
          <w:u w:val="single"/>
        </w:rPr>
        <w:t>FAALİYET PLANI</w:t>
      </w:r>
    </w:p>
    <w:p w:rsidR="003342AE" w:rsidRPr="008F4A3A" w:rsidRDefault="003342AE" w:rsidP="003342AE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50"/>
        <w:gridCol w:w="2694"/>
        <w:gridCol w:w="3260"/>
        <w:gridCol w:w="2693"/>
      </w:tblGrid>
      <w:tr w:rsidR="004B2648" w:rsidRPr="008F4A3A" w:rsidTr="008B17FE">
        <w:tc>
          <w:tcPr>
            <w:tcW w:w="1526" w:type="dxa"/>
          </w:tcPr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TARİH</w:t>
            </w:r>
          </w:p>
        </w:tc>
        <w:tc>
          <w:tcPr>
            <w:tcW w:w="850" w:type="dxa"/>
          </w:tcPr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SÜRE</w:t>
            </w:r>
          </w:p>
        </w:tc>
        <w:tc>
          <w:tcPr>
            <w:tcW w:w="2694" w:type="dxa"/>
          </w:tcPr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KONULAR</w:t>
            </w:r>
          </w:p>
        </w:tc>
        <w:tc>
          <w:tcPr>
            <w:tcW w:w="3260" w:type="dxa"/>
          </w:tcPr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ETKİNLİKLER</w:t>
            </w:r>
          </w:p>
        </w:tc>
        <w:tc>
          <w:tcPr>
            <w:tcW w:w="2693" w:type="dxa"/>
          </w:tcPr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ARAÇ GEREÇLER</w:t>
            </w:r>
          </w:p>
          <w:p w:rsidR="008469DE" w:rsidRPr="008F4A3A" w:rsidRDefault="008469DE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648" w:rsidRPr="008F4A3A" w:rsidTr="008B17FE">
        <w:trPr>
          <w:trHeight w:val="495"/>
        </w:trPr>
        <w:tc>
          <w:tcPr>
            <w:tcW w:w="1526" w:type="dxa"/>
            <w:vMerge w:val="restart"/>
          </w:tcPr>
          <w:p w:rsidR="004B2648" w:rsidRPr="008F4A3A" w:rsidRDefault="004B2648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2648" w:rsidRPr="008F4A3A" w:rsidRDefault="004B2648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2648" w:rsidRPr="008F4A3A" w:rsidRDefault="004B2648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2648" w:rsidRPr="008F4A3A" w:rsidRDefault="004B2648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B2648" w:rsidRPr="008F4A3A" w:rsidRDefault="008F4A3A" w:rsidP="008F4A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3 -</w:t>
            </w:r>
            <w:r w:rsidR="00EF5036" w:rsidRPr="008F4A3A">
              <w:rPr>
                <w:rFonts w:ascii="Times New Roman" w:hAnsi="Times New Roman"/>
              </w:rPr>
              <w:t xml:space="preserve"> 7 </w:t>
            </w:r>
            <w:r>
              <w:rPr>
                <w:rFonts w:ascii="Times New Roman" w:hAnsi="Times New Roman"/>
              </w:rPr>
              <w:t xml:space="preserve">   </w:t>
            </w:r>
            <w:r w:rsidR="00EF5036" w:rsidRPr="008F4A3A">
              <w:rPr>
                <w:rFonts w:ascii="Times New Roman" w:hAnsi="Times New Roman"/>
              </w:rPr>
              <w:t>KASIM</w:t>
            </w:r>
          </w:p>
        </w:tc>
        <w:tc>
          <w:tcPr>
            <w:tcW w:w="850" w:type="dxa"/>
            <w:vAlign w:val="center"/>
          </w:tcPr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F4A3A" w:rsidRDefault="008F4A3A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Oyun Oynuyorum</w:t>
            </w:r>
          </w:p>
        </w:tc>
        <w:tc>
          <w:tcPr>
            <w:tcW w:w="3260" w:type="dxa"/>
          </w:tcPr>
          <w:p w:rsidR="004B2648" w:rsidRPr="008F4A3A" w:rsidRDefault="00065D40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 xml:space="preserve"> </w:t>
            </w:r>
            <w:r w:rsidR="008F4A3A" w:rsidRPr="008F4A3A">
              <w:rPr>
                <w:rFonts w:ascii="Times New Roman" w:hAnsi="Times New Roman"/>
              </w:rPr>
              <w:t>Kelime Tahmin Oyunu</w:t>
            </w:r>
          </w:p>
        </w:tc>
        <w:tc>
          <w:tcPr>
            <w:tcW w:w="2693" w:type="dxa"/>
            <w:vMerge w:val="restart"/>
          </w:tcPr>
          <w:p w:rsidR="008469DE" w:rsidRPr="008F4A3A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8469DE" w:rsidRPr="008F4A3A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8469DE" w:rsidRPr="008F4A3A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8469DE" w:rsidRPr="008F4A3A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8469DE" w:rsidRPr="008F4A3A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8469DE" w:rsidRPr="008F4A3A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8469DE" w:rsidRPr="008F4A3A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8469DE" w:rsidRPr="008F4A3A" w:rsidRDefault="00813CF1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Tekerleme ve Sayışmalar</w:t>
            </w:r>
          </w:p>
          <w:p w:rsidR="008469DE" w:rsidRPr="008F4A3A" w:rsidRDefault="008469DE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Bulmaca Kâğıtları</w:t>
            </w: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Çocuk Şarkıları Cd’leri</w:t>
            </w: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Projeksiyon</w:t>
            </w: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Seviyeye Uygun Filmler</w:t>
            </w: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4B2648" w:rsidRPr="008F4A3A" w:rsidRDefault="00813CF1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Masal</w:t>
            </w:r>
            <w:r w:rsidR="004B2648" w:rsidRPr="008F4A3A">
              <w:rPr>
                <w:rFonts w:ascii="Times New Roman" w:hAnsi="Times New Roman"/>
                <w:color w:val="000000"/>
              </w:rPr>
              <w:t xml:space="preserve"> Kitabı</w:t>
            </w: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Görsel materyaller</w:t>
            </w: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 xml:space="preserve">Bireysel çalışmalar  </w:t>
            </w: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 xml:space="preserve">Birlikte çalışmalar </w:t>
            </w: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</w:rPr>
            </w:pP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Tekerleme ve sayışma</w:t>
            </w:r>
          </w:p>
          <w:p w:rsidR="004B2648" w:rsidRPr="008F4A3A" w:rsidRDefault="004B2648" w:rsidP="008B17FE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</w:rPr>
            </w:pPr>
          </w:p>
          <w:p w:rsidR="004B2648" w:rsidRPr="008F4A3A" w:rsidRDefault="004B2648" w:rsidP="008F4A3A">
            <w:pPr>
              <w:tabs>
                <w:tab w:val="left" w:pos="335"/>
                <w:tab w:val="left" w:pos="868"/>
                <w:tab w:val="left" w:pos="1077"/>
              </w:tabs>
              <w:spacing w:after="0" w:line="200" w:lineRule="exact"/>
              <w:rPr>
                <w:rFonts w:ascii="Times New Roman" w:hAnsi="Times New Roman"/>
              </w:rPr>
            </w:pPr>
          </w:p>
        </w:tc>
      </w:tr>
      <w:tr w:rsidR="004B2648" w:rsidRPr="008F4A3A" w:rsidTr="008B17FE">
        <w:trPr>
          <w:trHeight w:val="465"/>
        </w:trPr>
        <w:tc>
          <w:tcPr>
            <w:tcW w:w="1526" w:type="dxa"/>
            <w:vMerge/>
          </w:tcPr>
          <w:p w:rsidR="004B2648" w:rsidRPr="008F4A3A" w:rsidRDefault="004B2648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F4A3A" w:rsidRDefault="00065D40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Kitap okuma saatini</w:t>
            </w:r>
          </w:p>
        </w:tc>
        <w:tc>
          <w:tcPr>
            <w:tcW w:w="3260" w:type="dxa"/>
          </w:tcPr>
          <w:p w:rsidR="004B2648" w:rsidRPr="008F4A3A" w:rsidRDefault="00065D40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 xml:space="preserve">  Sınıf kitaplığından veya evden getirilen hikâye kitapların okunması.</w:t>
            </w:r>
          </w:p>
        </w:tc>
        <w:tc>
          <w:tcPr>
            <w:tcW w:w="2693" w:type="dxa"/>
            <w:vMerge/>
          </w:tcPr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2648" w:rsidRPr="008F4A3A" w:rsidTr="008B17FE">
        <w:trPr>
          <w:trHeight w:val="360"/>
        </w:trPr>
        <w:tc>
          <w:tcPr>
            <w:tcW w:w="1526" w:type="dxa"/>
            <w:vMerge/>
          </w:tcPr>
          <w:p w:rsidR="004B2648" w:rsidRPr="008F4A3A" w:rsidRDefault="004B2648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4B2648" w:rsidRPr="008F4A3A" w:rsidRDefault="00065D40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Eğitici film izlenmesi</w:t>
            </w:r>
          </w:p>
        </w:tc>
        <w:tc>
          <w:tcPr>
            <w:tcW w:w="3260" w:type="dxa"/>
          </w:tcPr>
          <w:p w:rsidR="00B232C2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 xml:space="preserve">Dolaşım Sistemi </w:t>
            </w:r>
            <w:r w:rsidR="00065D40" w:rsidRPr="008F4A3A">
              <w:rPr>
                <w:rFonts w:ascii="Times New Roman" w:hAnsi="Times New Roman"/>
              </w:rPr>
              <w:t xml:space="preserve"> animasyonu</w:t>
            </w:r>
            <w:r w:rsidRPr="008F4A3A">
              <w:rPr>
                <w:rFonts w:ascii="Times New Roman" w:hAnsi="Times New Roman"/>
              </w:rPr>
              <w:t xml:space="preserve"> filmi</w:t>
            </w:r>
            <w:r w:rsidR="00065D40" w:rsidRPr="008F4A3A">
              <w:rPr>
                <w:rFonts w:ascii="Times New Roman" w:hAnsi="Times New Roman"/>
              </w:rPr>
              <w:t>.</w:t>
            </w:r>
          </w:p>
        </w:tc>
        <w:tc>
          <w:tcPr>
            <w:tcW w:w="2693" w:type="dxa"/>
            <w:vMerge/>
          </w:tcPr>
          <w:p w:rsidR="004B2648" w:rsidRPr="008F4A3A" w:rsidRDefault="004B2648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255"/>
        </w:trPr>
        <w:tc>
          <w:tcPr>
            <w:tcW w:w="1526" w:type="dxa"/>
            <w:vMerge/>
          </w:tcPr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9667B1">
            <w:pPr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Bulmaca Çözüyorum</w:t>
            </w:r>
          </w:p>
        </w:tc>
        <w:tc>
          <w:tcPr>
            <w:tcW w:w="3260" w:type="dxa"/>
          </w:tcPr>
          <w:p w:rsidR="008F4A3A" w:rsidRPr="008F4A3A" w:rsidRDefault="008F4A3A" w:rsidP="009667B1">
            <w:pPr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Eğitici içerikli bulmacalar çözdürülecek.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495"/>
        </w:trPr>
        <w:tc>
          <w:tcPr>
            <w:tcW w:w="1526" w:type="dxa"/>
            <w:vMerge w:val="restart"/>
          </w:tcPr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10– 14</w:t>
            </w:r>
          </w:p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KASIM</w:t>
            </w: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“Şarkı Söyleyelim”</w:t>
            </w:r>
          </w:p>
        </w:tc>
        <w:tc>
          <w:tcPr>
            <w:tcW w:w="3260" w:type="dxa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Atatürk’ü anlatan şarkılar söylenecek.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465"/>
        </w:trPr>
        <w:tc>
          <w:tcPr>
            <w:tcW w:w="1526" w:type="dxa"/>
            <w:vMerge/>
          </w:tcPr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“Bulmaca Çözüyorum”</w:t>
            </w:r>
          </w:p>
        </w:tc>
        <w:tc>
          <w:tcPr>
            <w:tcW w:w="3260" w:type="dxa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Eğitici ve eğlenceli bulmacalar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360"/>
        </w:trPr>
        <w:tc>
          <w:tcPr>
            <w:tcW w:w="1526" w:type="dxa"/>
            <w:vMerge/>
          </w:tcPr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Kitap okuma saati</w:t>
            </w:r>
          </w:p>
        </w:tc>
        <w:tc>
          <w:tcPr>
            <w:tcW w:w="3260" w:type="dxa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Sınıf kitaplığından veya evden getirilen hikâye kitapların okunması.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255"/>
        </w:trPr>
        <w:tc>
          <w:tcPr>
            <w:tcW w:w="1526" w:type="dxa"/>
            <w:vMerge/>
          </w:tcPr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9667B1">
            <w:pPr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Atatürk Albümü Yapıyorum</w:t>
            </w:r>
          </w:p>
        </w:tc>
        <w:tc>
          <w:tcPr>
            <w:tcW w:w="3260" w:type="dxa"/>
          </w:tcPr>
          <w:p w:rsidR="008F4A3A" w:rsidRPr="008F4A3A" w:rsidRDefault="008F4A3A" w:rsidP="009667B1">
            <w:pPr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Atatürk’ün yaşamına ait fotoğraflar kesilip yapıştırılarak “Atatürk Albümü” oluşturulacak.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495"/>
        </w:trPr>
        <w:tc>
          <w:tcPr>
            <w:tcW w:w="1526" w:type="dxa"/>
            <w:vMerge w:val="restart"/>
          </w:tcPr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4A3A" w:rsidRPr="008F4A3A" w:rsidRDefault="008F4A3A" w:rsidP="00EF5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17 – 21 KASIM</w:t>
            </w: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Şarkı , Türkü Söyleme</w:t>
            </w:r>
          </w:p>
        </w:tc>
        <w:tc>
          <w:tcPr>
            <w:tcW w:w="3260" w:type="dxa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Öğrencilerin sevdikleri şarkı ve türküleri söyletilecek. Bilgisayar yardımı ile dinletilecek.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465"/>
        </w:trPr>
        <w:tc>
          <w:tcPr>
            <w:tcW w:w="1526" w:type="dxa"/>
            <w:vMerge/>
          </w:tcPr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Monolog</w:t>
            </w:r>
          </w:p>
        </w:tc>
        <w:tc>
          <w:tcPr>
            <w:tcW w:w="3260" w:type="dxa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 xml:space="preserve"> Hacivat ve Karagöz Oyunu canlandırılacak.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360"/>
        </w:trPr>
        <w:tc>
          <w:tcPr>
            <w:tcW w:w="1526" w:type="dxa"/>
            <w:vMerge/>
          </w:tcPr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Kitap okuma saati</w:t>
            </w:r>
          </w:p>
        </w:tc>
        <w:tc>
          <w:tcPr>
            <w:tcW w:w="3260" w:type="dxa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Sınıf kitaplığından veya evden getirilen hikâye kitapların okunması.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255"/>
        </w:trPr>
        <w:tc>
          <w:tcPr>
            <w:tcW w:w="1526" w:type="dxa"/>
            <w:vMerge/>
          </w:tcPr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7F32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Eğitici film izlenmesi</w:t>
            </w:r>
          </w:p>
        </w:tc>
        <w:tc>
          <w:tcPr>
            <w:tcW w:w="3260" w:type="dxa"/>
          </w:tcPr>
          <w:p w:rsidR="008F4A3A" w:rsidRPr="008F4A3A" w:rsidRDefault="008F4A3A" w:rsidP="00065D40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Bilgisayar ve projeksiyon ile Maddeyi Niteleyen Özellikler filimi izlenecek.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495"/>
        </w:trPr>
        <w:tc>
          <w:tcPr>
            <w:tcW w:w="1526" w:type="dxa"/>
            <w:vMerge w:val="restart"/>
          </w:tcPr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4A3A" w:rsidRPr="008F4A3A" w:rsidRDefault="008F4A3A" w:rsidP="008B17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F4A3A" w:rsidRPr="008F4A3A" w:rsidRDefault="008F4A3A" w:rsidP="00EF50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24 – 28 KASIM</w:t>
            </w: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Çengel Bulmaca</w:t>
            </w:r>
          </w:p>
        </w:tc>
        <w:tc>
          <w:tcPr>
            <w:tcW w:w="3260" w:type="dxa"/>
          </w:tcPr>
          <w:p w:rsidR="008F4A3A" w:rsidRPr="008F4A3A" w:rsidRDefault="008F4A3A" w:rsidP="008F4A3A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Ünite konuları ile ilgili bulmacalar çözülecek.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465"/>
        </w:trPr>
        <w:tc>
          <w:tcPr>
            <w:tcW w:w="1526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Şiir Okuma</w:t>
            </w:r>
          </w:p>
        </w:tc>
        <w:tc>
          <w:tcPr>
            <w:tcW w:w="3260" w:type="dxa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Öğretmen sevgisini anlatan şiirler okunacak.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360"/>
        </w:trPr>
        <w:tc>
          <w:tcPr>
            <w:tcW w:w="1526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Kitap okuma saati</w:t>
            </w:r>
          </w:p>
        </w:tc>
        <w:tc>
          <w:tcPr>
            <w:tcW w:w="3260" w:type="dxa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Sınıf kitaplığından veya evden getirilen hikâye kitapların okunması.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F4A3A" w:rsidRPr="008F4A3A" w:rsidTr="008B17FE">
        <w:trPr>
          <w:trHeight w:val="360"/>
        </w:trPr>
        <w:tc>
          <w:tcPr>
            <w:tcW w:w="1526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40’</w:t>
            </w:r>
          </w:p>
        </w:tc>
        <w:tc>
          <w:tcPr>
            <w:tcW w:w="2694" w:type="dxa"/>
            <w:vAlign w:val="center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F4A3A">
              <w:rPr>
                <w:rFonts w:ascii="Times New Roman" w:hAnsi="Times New Roman"/>
                <w:color w:val="000000"/>
              </w:rPr>
              <w:t>Eğitici film izlenmesi</w:t>
            </w:r>
          </w:p>
        </w:tc>
        <w:tc>
          <w:tcPr>
            <w:tcW w:w="3260" w:type="dxa"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  <w:r w:rsidRPr="008F4A3A">
              <w:rPr>
                <w:rFonts w:ascii="Times New Roman" w:hAnsi="Times New Roman"/>
              </w:rPr>
              <w:t>Maddenin halleri , Çözelti ve karışım ile ilgili filimler.</w:t>
            </w:r>
          </w:p>
        </w:tc>
        <w:tc>
          <w:tcPr>
            <w:tcW w:w="2693" w:type="dxa"/>
            <w:vMerge/>
          </w:tcPr>
          <w:p w:rsidR="008F4A3A" w:rsidRPr="008F4A3A" w:rsidRDefault="008F4A3A" w:rsidP="008B17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307B5" w:rsidRPr="008F4A3A" w:rsidRDefault="009307B5" w:rsidP="004B2648">
      <w:pPr>
        <w:rPr>
          <w:rFonts w:ascii="Times New Roman" w:hAnsi="Times New Roman"/>
        </w:rPr>
      </w:pPr>
    </w:p>
    <w:p w:rsidR="00C9228D" w:rsidRPr="008F4A3A" w:rsidRDefault="00C9228D" w:rsidP="004B2648">
      <w:pPr>
        <w:pStyle w:val="AralkYok"/>
        <w:rPr>
          <w:rFonts w:ascii="Times New Roman" w:hAnsi="Times New Roman"/>
        </w:rPr>
      </w:pPr>
    </w:p>
    <w:p w:rsidR="00D352CB" w:rsidRPr="008F4A3A" w:rsidRDefault="00D352CB" w:rsidP="004B2648">
      <w:pPr>
        <w:pStyle w:val="AralkYok"/>
        <w:rPr>
          <w:rFonts w:ascii="Times New Roman" w:hAnsi="Times New Roman"/>
        </w:rPr>
      </w:pPr>
      <w:r w:rsidRPr="008F4A3A">
        <w:rPr>
          <w:rFonts w:ascii="Times New Roman" w:hAnsi="Times New Roman"/>
        </w:rPr>
        <w:t xml:space="preserve">   </w:t>
      </w:r>
      <w:r w:rsidR="008B17FE" w:rsidRPr="008F4A3A">
        <w:rPr>
          <w:rFonts w:ascii="Times New Roman" w:hAnsi="Times New Roman"/>
        </w:rPr>
        <w:t xml:space="preserve"> </w:t>
      </w:r>
      <w:r w:rsidR="008F4A3A">
        <w:rPr>
          <w:rFonts w:ascii="Times New Roman" w:hAnsi="Times New Roman"/>
        </w:rPr>
        <w:t xml:space="preserve">Ali KÜÇÜKÇAYIR        </w:t>
      </w:r>
      <w:r w:rsidR="008B17FE" w:rsidRPr="008F4A3A">
        <w:rPr>
          <w:rFonts w:ascii="Times New Roman" w:hAnsi="Times New Roman"/>
        </w:rPr>
        <w:t xml:space="preserve"> </w:t>
      </w:r>
      <w:r w:rsidRPr="008F4A3A">
        <w:rPr>
          <w:rFonts w:ascii="Times New Roman" w:hAnsi="Times New Roman"/>
        </w:rPr>
        <w:t xml:space="preserve"> </w:t>
      </w:r>
      <w:r w:rsidR="008F4A3A">
        <w:rPr>
          <w:rFonts w:ascii="Times New Roman" w:hAnsi="Times New Roman"/>
        </w:rPr>
        <w:t xml:space="preserve">   </w:t>
      </w:r>
      <w:r w:rsidRPr="008F4A3A">
        <w:rPr>
          <w:rFonts w:ascii="Times New Roman" w:hAnsi="Times New Roman"/>
        </w:rPr>
        <w:t xml:space="preserve">Sadık ALTIPARMAK             </w:t>
      </w:r>
      <w:r w:rsidR="008F4A3A">
        <w:rPr>
          <w:rFonts w:ascii="Times New Roman" w:hAnsi="Times New Roman"/>
        </w:rPr>
        <w:t xml:space="preserve">Dürdâne ÖZDEMİR  </w:t>
      </w:r>
      <w:r w:rsidRPr="008F4A3A">
        <w:rPr>
          <w:rFonts w:ascii="Times New Roman" w:hAnsi="Times New Roman"/>
        </w:rPr>
        <w:t xml:space="preserve">            </w:t>
      </w:r>
      <w:r w:rsidR="008F4A3A">
        <w:rPr>
          <w:rFonts w:ascii="Times New Roman" w:hAnsi="Times New Roman"/>
        </w:rPr>
        <w:t xml:space="preserve">  </w:t>
      </w:r>
      <w:r w:rsidRPr="008F4A3A">
        <w:rPr>
          <w:rFonts w:ascii="Times New Roman" w:hAnsi="Times New Roman"/>
        </w:rPr>
        <w:t>Etem ÇAKMAK</w:t>
      </w:r>
    </w:p>
    <w:p w:rsidR="003342AE" w:rsidRPr="008F4A3A" w:rsidRDefault="004B2648" w:rsidP="004B2648">
      <w:pPr>
        <w:pStyle w:val="AralkYok"/>
        <w:rPr>
          <w:rFonts w:ascii="Times New Roman" w:hAnsi="Times New Roman"/>
        </w:rPr>
      </w:pPr>
      <w:r w:rsidRPr="008F4A3A">
        <w:rPr>
          <w:rFonts w:ascii="Times New Roman" w:hAnsi="Times New Roman"/>
        </w:rPr>
        <w:t xml:space="preserve"> </w:t>
      </w:r>
      <w:r w:rsidR="003342AE" w:rsidRPr="008F4A3A">
        <w:rPr>
          <w:rFonts w:ascii="Times New Roman" w:hAnsi="Times New Roman"/>
        </w:rPr>
        <w:t xml:space="preserve">     </w:t>
      </w:r>
      <w:r w:rsidR="00065D40" w:rsidRPr="008F4A3A">
        <w:rPr>
          <w:rFonts w:ascii="Times New Roman" w:hAnsi="Times New Roman"/>
        </w:rPr>
        <w:t>4</w:t>
      </w:r>
      <w:r w:rsidRPr="008F4A3A">
        <w:rPr>
          <w:rFonts w:ascii="Times New Roman" w:hAnsi="Times New Roman"/>
        </w:rPr>
        <w:t>/</w:t>
      </w:r>
      <w:r w:rsidR="008F4A3A">
        <w:rPr>
          <w:rFonts w:ascii="Times New Roman" w:hAnsi="Times New Roman"/>
        </w:rPr>
        <w:t>A</w:t>
      </w:r>
      <w:r w:rsidR="003342AE" w:rsidRPr="008F4A3A">
        <w:rPr>
          <w:rFonts w:ascii="Times New Roman" w:hAnsi="Times New Roman"/>
        </w:rPr>
        <w:t xml:space="preserve">  Sınıf Öğretmeni             </w:t>
      </w:r>
      <w:r w:rsidR="008F4A3A" w:rsidRPr="008F4A3A">
        <w:rPr>
          <w:rFonts w:ascii="Times New Roman" w:hAnsi="Times New Roman"/>
        </w:rPr>
        <w:t>4/B  Sınıf Öğretmeni</w:t>
      </w:r>
      <w:r w:rsidR="008F4A3A">
        <w:rPr>
          <w:rFonts w:ascii="Times New Roman" w:hAnsi="Times New Roman"/>
        </w:rPr>
        <w:t xml:space="preserve">              </w:t>
      </w:r>
      <w:r w:rsidR="008F4A3A" w:rsidRPr="008F4A3A">
        <w:rPr>
          <w:rFonts w:ascii="Times New Roman" w:hAnsi="Times New Roman"/>
        </w:rPr>
        <w:t>4/</w:t>
      </w:r>
      <w:r w:rsidR="008F4A3A">
        <w:rPr>
          <w:rFonts w:ascii="Times New Roman" w:hAnsi="Times New Roman"/>
        </w:rPr>
        <w:t>C</w:t>
      </w:r>
      <w:r w:rsidR="008F4A3A" w:rsidRPr="008F4A3A">
        <w:rPr>
          <w:rFonts w:ascii="Times New Roman" w:hAnsi="Times New Roman"/>
        </w:rPr>
        <w:t xml:space="preserve">  Sınıf Öğretmeni</w:t>
      </w:r>
      <w:r w:rsidR="003342AE" w:rsidRPr="008F4A3A">
        <w:rPr>
          <w:rFonts w:ascii="Times New Roman" w:hAnsi="Times New Roman"/>
        </w:rPr>
        <w:t xml:space="preserve">               Okul Müdürü</w:t>
      </w:r>
    </w:p>
    <w:p w:rsidR="00E22C56" w:rsidRPr="008F4A3A" w:rsidRDefault="00E22C56" w:rsidP="004B2648">
      <w:pPr>
        <w:rPr>
          <w:rFonts w:ascii="Times New Roman" w:hAnsi="Times New Roman"/>
        </w:rPr>
      </w:pPr>
      <w:bookmarkStart w:id="0" w:name="_GoBack"/>
      <w:bookmarkEnd w:id="0"/>
    </w:p>
    <w:sectPr w:rsidR="00E22C56" w:rsidRPr="008F4A3A" w:rsidSect="008F4A3A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BBD" w:rsidRDefault="00EF1BBD" w:rsidP="001A2FC0">
      <w:pPr>
        <w:spacing w:after="0" w:line="240" w:lineRule="auto"/>
      </w:pPr>
      <w:r>
        <w:separator/>
      </w:r>
    </w:p>
  </w:endnote>
  <w:endnote w:type="continuationSeparator" w:id="0">
    <w:p w:rsidR="00EF1BBD" w:rsidRDefault="00EF1BBD" w:rsidP="001A2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FC0" w:rsidRDefault="001A2FC0" w:rsidP="00D352CB">
    <w:pPr>
      <w:pStyle w:val="Altbilgi"/>
    </w:pPr>
  </w:p>
  <w:p w:rsidR="001A2FC0" w:rsidRDefault="001A2FC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BBD" w:rsidRDefault="00EF1BBD" w:rsidP="001A2FC0">
      <w:pPr>
        <w:spacing w:after="0" w:line="240" w:lineRule="auto"/>
      </w:pPr>
      <w:r>
        <w:separator/>
      </w:r>
    </w:p>
  </w:footnote>
  <w:footnote w:type="continuationSeparator" w:id="0">
    <w:p w:rsidR="00EF1BBD" w:rsidRDefault="00EF1BBD" w:rsidP="001A2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5C7140"/>
    <w:multiLevelType w:val="hybridMultilevel"/>
    <w:tmpl w:val="5C5002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3746"/>
    <w:rsid w:val="00065D40"/>
    <w:rsid w:val="0013084E"/>
    <w:rsid w:val="00164AAC"/>
    <w:rsid w:val="001A2FC0"/>
    <w:rsid w:val="001D1A6C"/>
    <w:rsid w:val="00270184"/>
    <w:rsid w:val="00327062"/>
    <w:rsid w:val="003342AE"/>
    <w:rsid w:val="00360B15"/>
    <w:rsid w:val="00373FD6"/>
    <w:rsid w:val="003D1981"/>
    <w:rsid w:val="00476118"/>
    <w:rsid w:val="00477FF7"/>
    <w:rsid w:val="00483746"/>
    <w:rsid w:val="004A5085"/>
    <w:rsid w:val="004B2648"/>
    <w:rsid w:val="00565246"/>
    <w:rsid w:val="005D6BB4"/>
    <w:rsid w:val="006C0DCA"/>
    <w:rsid w:val="007856FA"/>
    <w:rsid w:val="00802B12"/>
    <w:rsid w:val="00807208"/>
    <w:rsid w:val="00813CF1"/>
    <w:rsid w:val="008236BE"/>
    <w:rsid w:val="008469DE"/>
    <w:rsid w:val="008754D0"/>
    <w:rsid w:val="008B17FE"/>
    <w:rsid w:val="008E6F79"/>
    <w:rsid w:val="008F4A3A"/>
    <w:rsid w:val="009307B5"/>
    <w:rsid w:val="00956354"/>
    <w:rsid w:val="00A0067B"/>
    <w:rsid w:val="00A60DCE"/>
    <w:rsid w:val="00B232C2"/>
    <w:rsid w:val="00B536BA"/>
    <w:rsid w:val="00B6134C"/>
    <w:rsid w:val="00BB0D27"/>
    <w:rsid w:val="00BC1EE4"/>
    <w:rsid w:val="00C51ABF"/>
    <w:rsid w:val="00C57F7E"/>
    <w:rsid w:val="00C60678"/>
    <w:rsid w:val="00C9228D"/>
    <w:rsid w:val="00CB3E1E"/>
    <w:rsid w:val="00D249B2"/>
    <w:rsid w:val="00D352CB"/>
    <w:rsid w:val="00DB25BC"/>
    <w:rsid w:val="00DC1276"/>
    <w:rsid w:val="00E22C56"/>
    <w:rsid w:val="00E74017"/>
    <w:rsid w:val="00E7770D"/>
    <w:rsid w:val="00EB0FDD"/>
    <w:rsid w:val="00EF1BBD"/>
    <w:rsid w:val="00EF5036"/>
    <w:rsid w:val="00FA2F1D"/>
    <w:rsid w:val="00FF2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C56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link w:val="Balk1Char"/>
    <w:uiPriority w:val="9"/>
    <w:qFormat/>
    <w:rsid w:val="00813C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7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9307B5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/>
      <w:sz w:val="20"/>
      <w:szCs w:val="24"/>
    </w:rPr>
  </w:style>
  <w:style w:type="character" w:customStyle="1" w:styleId="stbilgiChar">
    <w:name w:val="Üstbilgi Char"/>
    <w:basedOn w:val="VarsaylanParagrafYazTipi"/>
    <w:link w:val="stbilgi"/>
    <w:rsid w:val="009307B5"/>
    <w:rPr>
      <w:rFonts w:ascii="Times New Roman" w:eastAsia="Times New Roman" w:hAnsi="Times New Roman" w:cs="Times New Roman"/>
      <w:sz w:val="20"/>
      <w:szCs w:val="24"/>
    </w:rPr>
  </w:style>
  <w:style w:type="paragraph" w:styleId="AralkYok">
    <w:name w:val="No Spacing"/>
    <w:uiPriority w:val="1"/>
    <w:qFormat/>
    <w:rsid w:val="009307B5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A2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2FC0"/>
  </w:style>
  <w:style w:type="paragraph" w:styleId="BalonMetni">
    <w:name w:val="Balloon Text"/>
    <w:basedOn w:val="Normal"/>
    <w:link w:val="BalonMetniChar"/>
    <w:uiPriority w:val="99"/>
    <w:semiHidden/>
    <w:unhideWhenUsed/>
    <w:rsid w:val="001A2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FC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13CF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ADIK40\LOCALS~1\Temp\Rar$DIa0.976\mar2014serbestetkinlikmart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mar2014serbestetkinlikmart</Template>
  <TotalTime>15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2014-10-14T18:17:00Z</cp:lastPrinted>
  <dcterms:created xsi:type="dcterms:W3CDTF">2014-11-06T21:38:00Z</dcterms:created>
  <dcterms:modified xsi:type="dcterms:W3CDTF">2014-11-08T16:13:00Z</dcterms:modified>
  <cp:category>www.sorubak.com</cp:category>
</cp:coreProperties>
</file>