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2AA" w:rsidRDefault="00F60DF8" w:rsidP="00947781">
      <w:pPr>
        <w:rPr>
          <w:rFonts w:ascii="Book Antiqua" w:hAnsi="Book Antiqua"/>
          <w:color w:val="943634" w:themeColor="accent2" w:themeShade="BF"/>
          <w:sz w:val="20"/>
          <w:szCs w:val="20"/>
        </w:rPr>
      </w:pPr>
      <w:r w:rsidRPr="00F60DF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7" type="#_x0000_t202" style="position:absolute;margin-left:113.4pt;margin-top:-39.95pt;width:141.05pt;height:25.8pt;z-index:9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5912" w:rsidRPr="001F7586" w:rsidRDefault="001F7586" w:rsidP="001F7586">
                  <w:pPr>
                    <w:rPr>
                      <w:szCs w:val="24"/>
                    </w:rPr>
                  </w:pPr>
                  <w:r w:rsidRPr="00DB2F8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>A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dı Soyadı: </w:t>
      </w:r>
      <w:proofErr w:type="gramStart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……………</w:t>
      </w:r>
      <w:r w:rsidR="0036485D">
        <w:rPr>
          <w:rFonts w:ascii="Book Antiqua" w:hAnsi="Book Antiqua"/>
          <w:color w:val="943634" w:themeColor="accent2" w:themeShade="BF"/>
          <w:sz w:val="20"/>
          <w:szCs w:val="20"/>
        </w:rPr>
        <w:t>………………….</w:t>
      </w:r>
      <w:r w:rsidR="00D612AA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.</w:t>
      </w:r>
      <w:proofErr w:type="gramEnd"/>
      <w:r w:rsidR="00D612AA" w:rsidRPr="00D612AA">
        <w:rPr>
          <w:rFonts w:ascii="Book Antiqua" w:hAnsi="Book Antiqua"/>
          <w:color w:val="943634" w:themeColor="accent2" w:themeShade="BF"/>
          <w:sz w:val="20"/>
          <w:szCs w:val="20"/>
        </w:rPr>
        <w:t xml:space="preserve"> </w:t>
      </w:r>
      <w:r w:rsidR="00D612AA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Tarih: </w:t>
      </w:r>
      <w:proofErr w:type="gramStart"/>
      <w:r w:rsidR="00D612AA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proofErr w:type="gramEnd"/>
      <w:r w:rsidR="00D612AA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/</w:t>
      </w:r>
      <w:proofErr w:type="gramStart"/>
      <w:r w:rsidR="00D612AA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proofErr w:type="gramEnd"/>
      <w:r w:rsidR="00D612AA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/</w:t>
      </w:r>
      <w:proofErr w:type="gramStart"/>
      <w:r w:rsidR="00D612AA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…………</w:t>
      </w:r>
      <w:proofErr w:type="gramEnd"/>
    </w:p>
    <w:p w:rsidR="00D612AA" w:rsidRDefault="00F60DF8" w:rsidP="00947781">
      <w:pPr>
        <w:rPr>
          <w:rFonts w:ascii="Book Antiqua" w:hAnsi="Book Antiqua"/>
          <w:color w:val="943634" w:themeColor="accent2" w:themeShade="BF"/>
          <w:sz w:val="20"/>
          <w:szCs w:val="20"/>
        </w:rPr>
      </w:pPr>
      <w:r w:rsidRPr="00F60DF8">
        <w:rPr>
          <w:rFonts w:ascii="Broadway" w:hAnsi="Broadway"/>
          <w:noProof/>
          <w:color w:val="00B050"/>
          <w:sz w:val="20"/>
          <w:szCs w:val="20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275" type="#_x0000_t114" style="position:absolute;margin-left:11.25pt;margin-top:20.5pt;width:348.55pt;height:66.75pt;z-index:1" strokecolor="red">
            <v:stroke dashstyle="longDashDotDot"/>
            <v:textbox style="mso-next-textbox:#_x0000_s1275">
              <w:txbxContent>
                <w:p w:rsidR="00381391" w:rsidRPr="007120EB" w:rsidRDefault="00381391" w:rsidP="0054077B">
                  <w:pPr>
                    <w:rPr>
                      <w:rFonts w:ascii="Times" w:hAnsi="Times"/>
                      <w:sz w:val="17"/>
                      <w:szCs w:val="17"/>
                    </w:rPr>
                  </w:pPr>
                  <w:r w:rsidRPr="003A1A04">
                    <w:rPr>
                      <w:color w:val="00B0F0"/>
                      <w:sz w:val="24"/>
                      <w:szCs w:val="24"/>
                    </w:rPr>
                    <w:t>Ders:</w:t>
                  </w:r>
                  <w:r w:rsidRPr="003A1A04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Pr="003A1A04">
                    <w:rPr>
                      <w:b/>
                      <w:color w:val="0070C0"/>
                      <w:sz w:val="24"/>
                      <w:szCs w:val="24"/>
                    </w:rPr>
                    <w:t>Hayat Bilgisi</w:t>
                  </w:r>
                  <w:r w:rsidRPr="003A1A04">
                    <w:rPr>
                      <w:color w:val="7030A0"/>
                      <w:sz w:val="24"/>
                      <w:szCs w:val="24"/>
                    </w:rPr>
                    <w:br/>
                  </w:r>
                  <w:r w:rsidRPr="003A1A04">
                    <w:rPr>
                      <w:color w:val="943634"/>
                      <w:sz w:val="24"/>
                      <w:szCs w:val="24"/>
                    </w:rPr>
                    <w:t>Konu</w:t>
                  </w:r>
                  <w:r w:rsidRPr="00EB385F">
                    <w:rPr>
                      <w:rFonts w:ascii="Century Gothic" w:hAnsi="Century Gothic"/>
                      <w:color w:val="943634"/>
                      <w:sz w:val="24"/>
                      <w:szCs w:val="24"/>
                    </w:rPr>
                    <w:t>:</w:t>
                  </w:r>
                  <w:r w:rsidRPr="00010A6A">
                    <w:rPr>
                      <w:color w:val="00B050"/>
                      <w:sz w:val="24"/>
                      <w:szCs w:val="24"/>
                    </w:rPr>
                    <w:t xml:space="preserve">  </w:t>
                  </w:r>
                  <w:r w:rsidRPr="00C14ACC">
                    <w:rPr>
                      <w:rFonts w:ascii="Times" w:hAnsi="Times"/>
                      <w:sz w:val="24"/>
                      <w:szCs w:val="24"/>
                    </w:rPr>
                    <w:t>A.1.28. Sağlığını korumak için aşı olması gerektiğini anlar ve aşı olmaktan kaçınmaz.</w:t>
                  </w:r>
                </w:p>
                <w:p w:rsidR="00381391" w:rsidRPr="007120EB" w:rsidRDefault="00381391" w:rsidP="00E54F05">
                  <w:pPr>
                    <w:rPr>
                      <w:sz w:val="17"/>
                      <w:szCs w:val="17"/>
                    </w:rPr>
                  </w:pPr>
                </w:p>
                <w:p w:rsidR="00381391" w:rsidRDefault="00381391"/>
              </w:txbxContent>
            </v:textbox>
          </v:shape>
        </w:pic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Sınıf: </w:t>
      </w:r>
      <w:proofErr w:type="gramStart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proofErr w:type="gramEnd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 No: </w:t>
      </w:r>
      <w:proofErr w:type="gramStart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proofErr w:type="gramEnd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     </w:t>
      </w:r>
    </w:p>
    <w:p w:rsidR="00D612AA" w:rsidRPr="0036485D" w:rsidRDefault="00D612AA" w:rsidP="00947781">
      <w:pPr>
        <w:rPr>
          <w:rFonts w:ascii="Book Antiqua" w:hAnsi="Book Antiqua"/>
          <w:color w:val="943634" w:themeColor="accent2" w:themeShade="BF"/>
          <w:sz w:val="20"/>
          <w:szCs w:val="20"/>
        </w:rPr>
      </w:pPr>
    </w:p>
    <w:p w:rsidR="00E54F05" w:rsidRDefault="00E54F05" w:rsidP="00947781">
      <w:pPr>
        <w:rPr>
          <w:rFonts w:ascii="Broadway" w:hAnsi="Broadway"/>
          <w:color w:val="00B050"/>
          <w:sz w:val="20"/>
          <w:szCs w:val="20"/>
        </w:rPr>
      </w:pPr>
    </w:p>
    <w:p w:rsidR="00E54F05" w:rsidRDefault="00E54F05" w:rsidP="00947781">
      <w:pPr>
        <w:rPr>
          <w:rFonts w:ascii="Broadway" w:hAnsi="Broadway"/>
          <w:color w:val="00B050"/>
          <w:sz w:val="20"/>
          <w:szCs w:val="20"/>
        </w:rPr>
      </w:pPr>
    </w:p>
    <w:p w:rsidR="00456BE8" w:rsidRPr="00BF1EA9" w:rsidRDefault="00F60DF8" w:rsidP="00947781">
      <w:pPr>
        <w:rPr>
          <w:rFonts w:ascii="Broadway" w:hAnsi="Broadway"/>
          <w:color w:val="00B050"/>
          <w:sz w:val="20"/>
          <w:szCs w:val="20"/>
        </w:rPr>
      </w:pPr>
      <w:r w:rsidRPr="00F60DF8"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380" type="#_x0000_t65" style="position:absolute;margin-left:11.25pt;margin-top:-.2pt;width:348.55pt;height:63.35pt;z-index:5" adj="15332" strokecolor="#00b050">
            <v:stroke dashstyle="1 1" endcap="round"/>
            <v:textbox>
              <w:txbxContent>
                <w:p w:rsidR="00381391" w:rsidRPr="005C2476" w:rsidRDefault="00381391" w:rsidP="005C2476">
                  <w:pPr>
                    <w:spacing w:line="240" w:lineRule="auto"/>
                  </w:pPr>
                  <w:r w:rsidRPr="005C2476">
                    <w:rPr>
                      <w:color w:val="0070C0"/>
                    </w:rPr>
                    <w:t>1.</w:t>
                  </w:r>
                  <w:r w:rsidRPr="005C2476">
                    <w:rPr>
                      <w:rFonts w:cs="Arial"/>
                      <w:color w:val="7030A0"/>
                    </w:rPr>
                    <w:t xml:space="preserve"> </w:t>
                  </w:r>
                  <w:r>
                    <w:rPr>
                      <w:rFonts w:cs="Arial"/>
                      <w:color w:val="7030A0"/>
                    </w:rPr>
                    <w:t>Sağlığımızı korumak bizim görevlerimiz arasındadır.</w:t>
                  </w:r>
                  <w:r w:rsidRPr="005C2476">
                    <w:rPr>
                      <w:rFonts w:cs="Arial"/>
                      <w:color w:val="7030A0"/>
                    </w:rPr>
                    <w:br/>
                    <w:t xml:space="preserve">2. </w:t>
                  </w:r>
                  <w:r>
                    <w:rPr>
                      <w:rFonts w:cs="Arial"/>
                      <w:color w:val="7030A0"/>
                    </w:rPr>
                    <w:t>Aşı olmalıyız.</w:t>
                  </w:r>
                  <w:r>
                    <w:rPr>
                      <w:rFonts w:cs="Arial"/>
                      <w:color w:val="7030A0"/>
                    </w:rPr>
                    <w:br/>
                    <w:t>3.Aşı olmaktan kaçmamalıyız.</w:t>
                  </w:r>
                </w:p>
                <w:p w:rsidR="00381391" w:rsidRDefault="00381391"/>
              </w:txbxContent>
            </v:textbox>
          </v:shape>
        </w:pict>
      </w:r>
    </w:p>
    <w:p w:rsidR="00D612AA" w:rsidRDefault="00D612AA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</w:p>
    <w:p w:rsidR="00D612AA" w:rsidRDefault="00F60DF8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  <w:r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468" type="#_x0000_t15" style="position:absolute;left:0;text-align:left;margin-left:11.25pt;margin-top:21.25pt;width:348.55pt;height:54pt;z-index:7" adj="21253" strokecolor="#974706">
            <v:textbox>
              <w:txbxContent>
                <w:p w:rsidR="00381391" w:rsidRDefault="00381391" w:rsidP="005C2476">
                  <w:r>
                    <w:rPr>
                      <w:color w:val="FF0000"/>
                      <w:sz w:val="40"/>
                      <w:szCs w:val="40"/>
                    </w:rPr>
                    <w:t xml:space="preserve">4. </w:t>
                  </w:r>
                  <w:r w:rsidRPr="00DF3440">
                    <w:rPr>
                      <w:b/>
                      <w:color w:val="FF0000"/>
                      <w:sz w:val="28"/>
                      <w:szCs w:val="28"/>
                    </w:rPr>
                    <w:t>Çocuklarımızı Konuşturalım:</w:t>
                  </w:r>
                  <w:r w:rsidRPr="003A1A04">
                    <w:rPr>
                      <w:b/>
                      <w:color w:val="632423"/>
                    </w:rPr>
                    <w:t xml:space="preserve"> </w:t>
                  </w:r>
                  <w:r w:rsidRPr="003A1A04">
                    <w:rPr>
                      <w:color w:val="632423"/>
                    </w:rPr>
                    <w:t xml:space="preserve">  </w:t>
                  </w:r>
                  <w:r>
                    <w:rPr>
                      <w:color w:val="632423"/>
                    </w:rPr>
                    <w:t>Kimler aşı yapıyor? Neden aşı oluruz? Aşı olmanın bizlere faydası nedir?</w:t>
                  </w:r>
                  <w:r w:rsidRPr="00FF25B7">
                    <w:rPr>
                      <w:color w:val="215868"/>
                      <w:sz w:val="24"/>
                      <w:szCs w:val="24"/>
                    </w:rPr>
                    <w:t xml:space="preserve">    </w:t>
                  </w:r>
                </w:p>
                <w:p w:rsidR="00381391" w:rsidRDefault="00381391"/>
              </w:txbxContent>
            </v:textbox>
          </v:shape>
        </w:pict>
      </w:r>
    </w:p>
    <w:p w:rsidR="00EB53D8" w:rsidRDefault="00EB53D8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</w:p>
    <w:p w:rsidR="00EB53D8" w:rsidRDefault="00EB53D8" w:rsidP="007513E9"/>
    <w:p w:rsidR="00E54F05" w:rsidRDefault="00E54F05" w:rsidP="007513E9"/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33"/>
        <w:gridCol w:w="3589"/>
      </w:tblGrid>
      <w:tr w:rsidR="00D612AA" w:rsidTr="00C14ACC">
        <w:trPr>
          <w:trHeight w:val="632"/>
        </w:trPr>
        <w:tc>
          <w:tcPr>
            <w:tcW w:w="3733" w:type="dxa"/>
            <w:tcBorders>
              <w:top w:val="dotDotDash" w:sz="6" w:space="0" w:color="00B050"/>
              <w:left w:val="dotDotDash" w:sz="6" w:space="0" w:color="00B050"/>
              <w:bottom w:val="dotDotDash" w:sz="6" w:space="0" w:color="00B050"/>
              <w:right w:val="dotDotDash" w:sz="6" w:space="0" w:color="00B050"/>
            </w:tcBorders>
          </w:tcPr>
          <w:p w:rsidR="00C14ACC" w:rsidRPr="000368C6" w:rsidRDefault="005C2476" w:rsidP="00C14ACC">
            <w:pPr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5C2476">
              <w:rPr>
                <w:rFonts w:ascii="Century" w:hAnsi="Century"/>
                <w:color w:val="7030A0"/>
                <w:sz w:val="24"/>
                <w:szCs w:val="24"/>
              </w:rPr>
              <w:t>5</w:t>
            </w:r>
            <w:r w:rsidR="00D612AA" w:rsidRPr="005C2476">
              <w:rPr>
                <w:rFonts w:ascii="Century" w:hAnsi="Century"/>
                <w:color w:val="7030A0"/>
                <w:sz w:val="24"/>
                <w:szCs w:val="24"/>
              </w:rPr>
              <w:t>.</w:t>
            </w:r>
            <w:r w:rsidR="00D612AA" w:rsidRPr="005C2476">
              <w:rPr>
                <w:rFonts w:ascii="Century" w:hAnsi="Century"/>
                <w:b/>
                <w:color w:val="FF0000"/>
                <w:sz w:val="24"/>
                <w:szCs w:val="24"/>
              </w:rPr>
              <w:t xml:space="preserve"> </w:t>
            </w:r>
            <w:r w:rsidR="00C14ACC">
              <w:rPr>
                <w:rFonts w:ascii="Century" w:hAnsi="Century"/>
                <w:b/>
                <w:color w:val="FF0000"/>
                <w:sz w:val="24"/>
                <w:szCs w:val="24"/>
              </w:rPr>
              <w:t>Görevliler aşı yaparlar.</w:t>
            </w:r>
            <w:r w:rsidR="004D7125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F60DF8" w:rsidRPr="00F60DF8">
              <w:rPr>
                <w:rFonts w:ascii="Century" w:hAnsi="Century"/>
                <w:b/>
                <w:color w:val="FF0000"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.5pt;height:199.9pt">
                  <v:imagedata r:id="rId8" o:title=""/>
                </v:shape>
              </w:pict>
            </w:r>
          </w:p>
        </w:tc>
        <w:tc>
          <w:tcPr>
            <w:tcW w:w="3589" w:type="dxa"/>
            <w:tcBorders>
              <w:top w:val="dotDotDash" w:sz="6" w:space="0" w:color="00B050"/>
              <w:left w:val="dotDotDash" w:sz="6" w:space="0" w:color="00B050"/>
              <w:bottom w:val="dotDotDash" w:sz="6" w:space="0" w:color="00B050"/>
              <w:right w:val="dotDotDash" w:sz="6" w:space="0" w:color="00B050"/>
            </w:tcBorders>
          </w:tcPr>
          <w:p w:rsidR="00D612AA" w:rsidRPr="000368C6" w:rsidRDefault="005C2476" w:rsidP="00C14ACC">
            <w:pPr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5C2476">
              <w:rPr>
                <w:rFonts w:ascii="Century" w:hAnsi="Century"/>
                <w:color w:val="7030A0"/>
                <w:sz w:val="24"/>
                <w:szCs w:val="24"/>
              </w:rPr>
              <w:t>6</w:t>
            </w:r>
            <w:r w:rsidR="00D612AA" w:rsidRPr="005C2476">
              <w:rPr>
                <w:rFonts w:ascii="Century" w:hAnsi="Century"/>
                <w:color w:val="7030A0"/>
                <w:sz w:val="24"/>
                <w:szCs w:val="24"/>
              </w:rPr>
              <w:t>.</w:t>
            </w:r>
            <w:r w:rsidR="004D7125" w:rsidRPr="005C2476">
              <w:rPr>
                <w:rFonts w:ascii="Century" w:hAnsi="Century"/>
                <w:color w:val="7030A0"/>
                <w:sz w:val="24"/>
                <w:szCs w:val="24"/>
              </w:rPr>
              <w:t xml:space="preserve"> </w:t>
            </w:r>
            <w:r w:rsidR="00C14ACC" w:rsidRPr="00C14ACC">
              <w:rPr>
                <w:rFonts w:ascii="Century" w:hAnsi="Century"/>
                <w:color w:val="7030A0"/>
                <w:sz w:val="18"/>
                <w:szCs w:val="18"/>
              </w:rPr>
              <w:t>Hasta olmamak için aşı oluruz.</w:t>
            </w:r>
            <w:r w:rsidR="004D7125">
              <w:rPr>
                <w:rFonts w:ascii="Century" w:hAnsi="Century"/>
                <w:color w:val="7030A0"/>
                <w:sz w:val="32"/>
                <w:szCs w:val="32"/>
              </w:rPr>
              <w:br/>
            </w:r>
            <w:r w:rsidR="00F60DF8" w:rsidRPr="00F60DF8">
              <w:rPr>
                <w:rFonts w:ascii="Century" w:hAnsi="Century"/>
                <w:b/>
                <w:color w:val="FF0000"/>
                <w:sz w:val="18"/>
                <w:szCs w:val="18"/>
              </w:rPr>
              <w:pict>
                <v:shape id="_x0000_i1026" type="#_x0000_t75" style="width:159.3pt;height:201.45pt">
                  <v:imagedata r:id="rId9" o:title=""/>
                </v:shape>
              </w:pict>
            </w:r>
          </w:p>
        </w:tc>
      </w:tr>
    </w:tbl>
    <w:p w:rsidR="00C14ACC" w:rsidRDefault="00C14ACC" w:rsidP="007513E9">
      <w:pPr>
        <w:rPr>
          <w:b/>
        </w:rPr>
      </w:pPr>
    </w:p>
    <w:p w:rsidR="00C14ACC" w:rsidRDefault="00F60DF8" w:rsidP="007513E9">
      <w:pPr>
        <w:rPr>
          <w:b/>
        </w:rPr>
      </w:pPr>
      <w:r>
        <w:rPr>
          <w:b/>
          <w:noProof/>
          <w:lang w:eastAsia="tr-TR"/>
        </w:rPr>
        <w:lastRenderedPageBreak/>
        <w:pict>
          <v:roundrect id="_x0000_s1513" style="position:absolute;margin-left:-3.6pt;margin-top:14.45pt;width:379.75pt;height:145.55pt;z-index:8" arcsize="2549f" strokecolor="#7030a0">
            <v:textbox>
              <w:txbxContent>
                <w:p w:rsidR="00381391" w:rsidRDefault="00381391" w:rsidP="00C14ACC">
                  <w:r w:rsidRPr="0069612E">
                    <w:rPr>
                      <w:rFonts w:ascii="Bodoni MT" w:hAnsi="Bodoni MT"/>
                      <w:color w:val="FF0000"/>
                    </w:rPr>
                    <w:t xml:space="preserve">Ders: </w:t>
                  </w:r>
                  <w:proofErr w:type="gramStart"/>
                  <w:r w:rsidRPr="0069612E">
                    <w:rPr>
                      <w:rFonts w:ascii="Bodoni MT" w:hAnsi="Bodoni MT"/>
                      <w:color w:val="FF0000"/>
                    </w:rPr>
                    <w:t>Türkçe  Konu</w:t>
                  </w:r>
                  <w:proofErr w:type="gramEnd"/>
                  <w:r w:rsidRPr="0069612E">
                    <w:rPr>
                      <w:rFonts w:ascii="Bodoni MT" w:hAnsi="Bodoni MT"/>
                      <w:color w:val="FF0000"/>
                    </w:rPr>
                    <w:t>: Okumalar</w:t>
                  </w:r>
                  <w:r>
                    <w:t xml:space="preserve">                            </w:t>
                  </w:r>
                  <w:r w:rsidRPr="00366693">
                    <w:rPr>
                      <w:rFonts w:ascii="Bodoni MT" w:hAnsi="Bodoni MT"/>
                      <w:i/>
                      <w:color w:val="7030A0"/>
                      <w:sz w:val="20"/>
                      <w:szCs w:val="20"/>
                    </w:rPr>
                    <w:t>Büyüklerden biri okuyabilir mi?</w:t>
                  </w:r>
                </w:p>
                <w:p w:rsidR="00381391" w:rsidRDefault="00381391" w:rsidP="00C14ACC">
                  <w:r>
                    <w:rPr>
                      <w:rFonts w:ascii="Century" w:hAnsi="Century"/>
                      <w:b/>
                      <w:color w:val="00B050"/>
                    </w:rPr>
                    <w:t xml:space="preserve">                                            </w:t>
                  </w:r>
                  <w:r w:rsidRPr="00985ACE">
                    <w:rPr>
                      <w:rFonts w:ascii="Century" w:hAnsi="Century"/>
                      <w:b/>
                      <w:color w:val="00B050"/>
                    </w:rPr>
                    <w:t>YENİ ÇARIK</w:t>
                  </w:r>
                  <w:r w:rsidRPr="00F36E98">
                    <w:rPr>
                      <w:rFonts w:ascii="Century" w:hAnsi="Century"/>
                    </w:rPr>
                    <w:t xml:space="preserve">   </w:t>
                  </w:r>
                  <w:r w:rsidRPr="00F36E98">
                    <w:rPr>
                      <w:rFonts w:ascii="Century" w:hAnsi="Century"/>
                      <w:b/>
                    </w:rPr>
                    <w:br/>
                  </w:r>
                  <w:r w:rsidRPr="00F36E98">
                    <w:rPr>
                      <w:rFonts w:ascii="Century" w:hAnsi="Century" w:cs="Helvetica"/>
                      <w:color w:val="444444"/>
                    </w:rPr>
                    <w:t xml:space="preserve">              </w:t>
                  </w:r>
                  <w:proofErr w:type="spellStart"/>
                  <w:r w:rsidRPr="00F36E98">
                    <w:rPr>
                      <w:rFonts w:ascii="Century" w:hAnsi="Century" w:cs="Helvetica"/>
                      <w:color w:val="444444"/>
                    </w:rPr>
                    <w:t>Nasreddin</w:t>
                  </w:r>
                  <w:proofErr w:type="spellEnd"/>
                  <w:r w:rsidRPr="00F36E98">
                    <w:rPr>
                      <w:rFonts w:ascii="Century" w:hAnsi="Century" w:cs="Helvetica"/>
                      <w:color w:val="444444"/>
                    </w:rPr>
                    <w:t xml:space="preserve"> Hoca bir çift yeni çarık almış. Kıtlık zamanı ya, düğünde bayramda, okuntuda bu çarıkları giyermiş; çiftte çubukta eski çarıkları.</w:t>
                  </w:r>
                  <w:r w:rsidRPr="00F36E98">
                    <w:rPr>
                      <w:rFonts w:ascii="Century" w:hAnsi="Century" w:cs="Helvetica"/>
                      <w:color w:val="444444"/>
                    </w:rPr>
                    <w:br/>
                    <w:t xml:space="preserve">              Bir gün çift sürerken, </w:t>
                  </w:r>
                  <w:proofErr w:type="gramStart"/>
                  <w:r w:rsidRPr="00F36E98">
                    <w:rPr>
                      <w:rFonts w:ascii="Century" w:hAnsi="Century" w:cs="Helvetica"/>
                      <w:color w:val="444444"/>
                    </w:rPr>
                    <w:t>çakır dikeni</w:t>
                  </w:r>
                  <w:proofErr w:type="gramEnd"/>
                  <w:r w:rsidRPr="00F36E98">
                    <w:rPr>
                      <w:rFonts w:ascii="Century" w:hAnsi="Century" w:cs="Helvetica"/>
                      <w:color w:val="444444"/>
                    </w:rPr>
                    <w:t xml:space="preserve"> sağ ayağına batmasın mı?</w:t>
                  </w:r>
                  <w:r w:rsidRPr="00F36E98">
                    <w:rPr>
                      <w:rFonts w:ascii="Century" w:hAnsi="Century" w:cs="Helvetica"/>
                      <w:color w:val="444444"/>
                    </w:rPr>
                    <w:br/>
                  </w:r>
                  <w:r w:rsidRPr="00F36E98">
                    <w:rPr>
                      <w:rFonts w:ascii="Century" w:hAnsi="Century" w:cs="Helvetica"/>
                      <w:b/>
                      <w:i/>
                      <w:iCs/>
                      <w:color w:val="00B050"/>
                    </w:rPr>
                    <w:t xml:space="preserve">             - Aklımı seveyim, demiş, Allah’ıma şükür ki yeni çarıkları giymemişim.</w:t>
                  </w:r>
                </w:p>
              </w:txbxContent>
            </v:textbox>
          </v:roundrect>
        </w:pict>
      </w:r>
    </w:p>
    <w:p w:rsidR="0002718B" w:rsidRDefault="0002718B" w:rsidP="007513E9">
      <w:pPr>
        <w:rPr>
          <w:b/>
        </w:rPr>
      </w:pPr>
    </w:p>
    <w:p w:rsidR="00C14ACC" w:rsidRDefault="00C14ACC" w:rsidP="007513E9">
      <w:pPr>
        <w:rPr>
          <w:b/>
        </w:rPr>
      </w:pPr>
    </w:p>
    <w:p w:rsidR="00C14ACC" w:rsidRDefault="00C14ACC" w:rsidP="007513E9">
      <w:pPr>
        <w:rPr>
          <w:b/>
        </w:rPr>
      </w:pPr>
    </w:p>
    <w:p w:rsidR="00C14ACC" w:rsidRDefault="00C14ACC" w:rsidP="007513E9">
      <w:pPr>
        <w:rPr>
          <w:b/>
        </w:rPr>
      </w:pPr>
    </w:p>
    <w:p w:rsidR="00C14ACC" w:rsidRDefault="00C14ACC" w:rsidP="007513E9">
      <w:pPr>
        <w:rPr>
          <w:b/>
        </w:rPr>
      </w:pPr>
    </w:p>
    <w:p w:rsidR="00366693" w:rsidRDefault="00234DE0" w:rsidP="007513E9">
      <w:pPr>
        <w:rPr>
          <w:rFonts w:ascii="Bodoni MT" w:hAnsi="Bodoni MT"/>
          <w:b/>
        </w:rPr>
      </w:pPr>
      <w:r>
        <w:rPr>
          <w:b/>
        </w:rPr>
        <w:br/>
      </w:r>
      <w:r w:rsidR="001C6607" w:rsidRPr="00CC45C5">
        <w:rPr>
          <w:b/>
        </w:rPr>
        <w:t>*-*-*</w:t>
      </w:r>
      <w:r w:rsidR="00EC0F89" w:rsidRPr="00234DE0">
        <w:rPr>
          <w:rFonts w:ascii="Bodoni MT" w:hAnsi="Bodoni MT"/>
          <w:b/>
        </w:rPr>
        <w:t xml:space="preserve"> </w:t>
      </w:r>
      <w:r w:rsidR="00366693">
        <w:rPr>
          <w:rFonts w:ascii="Bodoni MT" w:hAnsi="Bodoni MT"/>
          <w:b/>
        </w:rPr>
        <w:t xml:space="preserve"> </w:t>
      </w:r>
      <w:r w:rsidR="00366693" w:rsidRPr="00261BE2">
        <w:rPr>
          <w:i/>
          <w:color w:val="943634" w:themeColor="accent2" w:themeShade="BF"/>
        </w:rPr>
        <w:t xml:space="preserve">NOKTA VE VİRGÜL İŞARETLERİNİ </w:t>
      </w:r>
      <w:r w:rsidR="00366693">
        <w:rPr>
          <w:i/>
          <w:color w:val="943634" w:themeColor="accent2" w:themeShade="BF"/>
        </w:rPr>
        <w:t>KAVRAYALIM</w:t>
      </w:r>
    </w:p>
    <w:p w:rsidR="00234DE0" w:rsidRDefault="00F60DF8" w:rsidP="007513E9">
      <w:pPr>
        <w:rPr>
          <w:i/>
          <w:color w:val="943634" w:themeColor="accent2" w:themeShade="BF"/>
        </w:rPr>
      </w:pPr>
      <w:r w:rsidRPr="00F60DF8">
        <w:rPr>
          <w:i/>
          <w:noProof/>
          <w:sz w:val="28"/>
          <w:szCs w:val="28"/>
          <w:lang w:eastAsia="tr-TR"/>
        </w:rPr>
        <w:pict>
          <v:shape id="_x0000_s1424" type="#_x0000_t202" style="position:absolute;margin-left:301.15pt;margin-top:20.5pt;width:96.75pt;height:77.75pt;z-index:6;mso-width-relative:margin;mso-height-relative:margin" strokecolor="#974706">
            <v:stroke dashstyle="dash"/>
            <v:textbox style="mso-next-textbox:#_x0000_s1424">
              <w:txbxContent>
                <w:p w:rsidR="00381391" w:rsidRDefault="00381391" w:rsidP="00860A02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4</w:t>
                  </w: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proofErr w:type="spellStart"/>
                  <w:r w:rsidRPr="00234DE0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or</w:t>
                  </w:r>
                  <w:proofErr w:type="spellEnd"/>
                  <w:r w:rsidRPr="00234DE0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 tam</w:t>
                  </w:r>
                </w:p>
                <w:p w:rsidR="00381391" w:rsidRPr="00FF25B7" w:rsidRDefault="00381391" w:rsidP="00860A02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  </w:t>
                  </w:r>
                </w:p>
              </w:txbxContent>
            </v:textbox>
          </v:shape>
        </w:pict>
      </w:r>
      <w:r w:rsidRPr="00F60DF8">
        <w:rPr>
          <w:noProof/>
          <w:lang w:eastAsia="tr-TR"/>
        </w:rPr>
        <w:pict>
          <v:shape id="_x0000_s1288" type="#_x0000_t202" style="position:absolute;margin-left:97.55pt;margin-top:20.5pt;width:93.35pt;height:77.75pt;z-index:4;mso-width-relative:margin;mso-height-relative:margin" strokecolor="#974706">
            <v:stroke dashstyle="dash"/>
            <v:textbox style="mso-next-textbox:#_x0000_s1288">
              <w:txbxContent>
                <w:p w:rsidR="00381391" w:rsidRDefault="00381391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2</w:t>
                  </w: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>
                    <w:rPr>
                      <w:b/>
                      <w:color w:val="00B0F0"/>
                      <w:sz w:val="32"/>
                      <w:szCs w:val="32"/>
                    </w:rPr>
                    <w:t xml:space="preserve"> </w:t>
                  </w:r>
                  <w:r w:rsidRPr="00234DE0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Mi ne</w:t>
                  </w: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381391" w:rsidRPr="00FF25B7" w:rsidRDefault="00381391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 </w:t>
                  </w:r>
                </w:p>
              </w:txbxContent>
            </v:textbox>
          </v:shape>
        </w:pict>
      </w:r>
      <w:r w:rsidRPr="00F60DF8">
        <w:rPr>
          <w:noProof/>
          <w:lang w:eastAsia="tr-TR"/>
        </w:rPr>
        <w:pict>
          <v:shape id="_x0000_s1287" type="#_x0000_t202" style="position:absolute;margin-left:-13.7pt;margin-top:20.5pt;width:100.75pt;height:77.75pt;z-index:3;mso-width-relative:margin;mso-height-relative:margin" strokecolor="#974706">
            <v:stroke dashstyle="dash"/>
            <v:textbox style="mso-next-textbox:#_x0000_s1287">
              <w:txbxContent>
                <w:p w:rsidR="00381391" w:rsidRDefault="00381391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1</w:t>
                  </w: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>
                    <w:rPr>
                      <w:b/>
                      <w:color w:val="00B0F0"/>
                      <w:sz w:val="32"/>
                      <w:szCs w:val="32"/>
                    </w:rPr>
                    <w:t xml:space="preserve"> </w:t>
                  </w:r>
                  <w:r w:rsidRPr="00234DE0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mi </w:t>
                  </w:r>
                  <w:proofErr w:type="spellStart"/>
                  <w:r w:rsidRPr="00234DE0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mar</w:t>
                  </w:r>
                  <w:proofErr w:type="spellEnd"/>
                </w:p>
                <w:p w:rsidR="00381391" w:rsidRDefault="00381391" w:rsidP="00CC45C5">
                  <w:pPr>
                    <w:rPr>
                      <w:rFonts w:ascii="cemilimam02" w:hAnsi="cemilimam02"/>
                      <w:b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     </w:t>
                  </w:r>
                </w:p>
                <w:p w:rsidR="00381391" w:rsidRPr="00FF25B7" w:rsidRDefault="00381391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   </w:t>
                  </w:r>
                </w:p>
              </w:txbxContent>
            </v:textbox>
          </v:shape>
        </w:pict>
      </w:r>
      <w:r w:rsidRPr="00F60DF8">
        <w:rPr>
          <w:noProof/>
          <w:lang w:eastAsia="tr-TR"/>
        </w:rPr>
        <w:pict>
          <v:shape id="_x0000_s1284" type="#_x0000_t202" style="position:absolute;margin-left:201.55pt;margin-top:20.5pt;width:89.7pt;height:77.75pt;z-index:2;mso-width-relative:margin;mso-height-relative:margin" strokecolor="#974706">
            <v:stroke dashstyle="dash"/>
            <v:textbox style="mso-next-textbox:#_x0000_s1284">
              <w:txbxContent>
                <w:p w:rsidR="00381391" w:rsidRDefault="00381391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3</w:t>
                  </w: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>
                    <w:rPr>
                      <w:b/>
                      <w:color w:val="00B0F0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234DE0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mo</w:t>
                  </w:r>
                  <w:proofErr w:type="spellEnd"/>
                  <w:r w:rsidRPr="00234DE0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 tor</w:t>
                  </w:r>
                </w:p>
                <w:p w:rsidR="00381391" w:rsidRPr="00FF25B7" w:rsidRDefault="00381391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 </w:t>
                  </w:r>
                </w:p>
              </w:txbxContent>
            </v:textbox>
          </v:shape>
        </w:pict>
      </w:r>
      <w:r w:rsidR="0002718B">
        <w:rPr>
          <w:i/>
          <w:color w:val="943634" w:themeColor="accent2" w:themeShade="BF"/>
        </w:rPr>
        <w:br/>
      </w:r>
    </w:p>
    <w:p w:rsidR="00234DE0" w:rsidRDefault="00234DE0" w:rsidP="007513E9">
      <w:pPr>
        <w:rPr>
          <w:i/>
          <w:color w:val="943634" w:themeColor="accent2" w:themeShade="BF"/>
        </w:rPr>
      </w:pPr>
    </w:p>
    <w:p w:rsidR="00234DE0" w:rsidRDefault="00234DE0" w:rsidP="007513E9">
      <w:pPr>
        <w:rPr>
          <w:i/>
          <w:color w:val="943634" w:themeColor="accent2" w:themeShade="BF"/>
        </w:rPr>
      </w:pPr>
    </w:p>
    <w:p w:rsidR="00234DE0" w:rsidRDefault="00BF7644" w:rsidP="007513E9">
      <w:pPr>
        <w:rPr>
          <w:i/>
          <w:color w:val="943634" w:themeColor="accent2" w:themeShade="BF"/>
        </w:rPr>
      </w:pPr>
      <w:r>
        <w:rPr>
          <w:i/>
          <w:color w:val="943634" w:themeColor="accent2" w:themeShade="BF"/>
        </w:rPr>
        <w:t xml:space="preserve">  </w:t>
      </w: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3544"/>
      </w:tblGrid>
      <w:tr w:rsidR="00FA3876" w:rsidTr="0002718B">
        <w:trPr>
          <w:trHeight w:val="2707"/>
        </w:trPr>
        <w:tc>
          <w:tcPr>
            <w:tcW w:w="3969" w:type="dxa"/>
            <w:tcBorders>
              <w:top w:val="doubleWave" w:sz="6" w:space="0" w:color="943634" w:themeColor="accent2" w:themeShade="BF"/>
              <w:left w:val="doubleWave" w:sz="6" w:space="0" w:color="943634" w:themeColor="accent2" w:themeShade="BF"/>
              <w:bottom w:val="doubleWave" w:sz="6" w:space="0" w:color="943634" w:themeColor="accent2" w:themeShade="BF"/>
              <w:right w:val="doubleWave" w:sz="6" w:space="0" w:color="943634" w:themeColor="accent2" w:themeShade="BF"/>
            </w:tcBorders>
          </w:tcPr>
          <w:p w:rsidR="00FA3876" w:rsidRPr="00604220" w:rsidRDefault="0002718B" w:rsidP="0002718B">
            <w:pPr>
              <w:spacing w:line="36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color w:val="984806"/>
                <w:sz w:val="20"/>
                <w:szCs w:val="20"/>
              </w:rPr>
              <w:t>Okuyalım</w:t>
            </w:r>
            <w:r w:rsidR="00234DE0" w:rsidRPr="00112FD6">
              <w:rPr>
                <w:b/>
                <w:color w:val="984806"/>
                <w:sz w:val="20"/>
                <w:szCs w:val="20"/>
              </w:rPr>
              <w:t xml:space="preserve"> </w:t>
            </w:r>
            <w:proofErr w:type="gramStart"/>
            <w:r w:rsidR="00234DE0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1</w:t>
            </w:r>
            <w:r w:rsidR="00234DE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      </w:t>
            </w:r>
            <w:r w:rsidR="00234DE0" w:rsidRPr="0002718B">
              <w:rPr>
                <w:color w:val="FFFFFF" w:themeColor="background1"/>
                <w:sz w:val="28"/>
                <w:szCs w:val="28"/>
                <w:highlight w:val="red"/>
              </w:rPr>
              <w:t>1</w:t>
            </w:r>
            <w:r w:rsidR="00234DE0" w:rsidRPr="0002718B">
              <w:rPr>
                <w:color w:val="FFFFFF" w:themeColor="background1"/>
                <w:sz w:val="20"/>
                <w:szCs w:val="20"/>
                <w:highlight w:val="red"/>
              </w:rPr>
              <w:t>kez</w:t>
            </w:r>
            <w:proofErr w:type="gramEnd"/>
            <w:r>
              <w:rPr>
                <w:color w:val="FFFFFF" w:themeColor="background1"/>
                <w:sz w:val="20"/>
                <w:szCs w:val="20"/>
                <w:highlight w:val="red"/>
              </w:rPr>
              <w:t xml:space="preserve"> okutalım</w:t>
            </w:r>
            <w:r w:rsidR="00234DE0" w:rsidRPr="0002718B">
              <w:rPr>
                <w:color w:val="FFFFFF" w:themeColor="background1"/>
                <w:sz w:val="20"/>
                <w:szCs w:val="20"/>
                <w:highlight w:val="red"/>
              </w:rPr>
              <w:t>.</w:t>
            </w:r>
            <w:r w:rsidR="00FA3876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Pr="0002718B">
              <w:rPr>
                <w:rFonts w:asciiTheme="minorHAnsi" w:hAnsiTheme="minorHAnsi"/>
                <w:b/>
                <w:sz w:val="28"/>
                <w:szCs w:val="28"/>
              </w:rPr>
              <w:t>Mete, mama tat.</w:t>
            </w:r>
            <w:r w:rsidRPr="0002718B">
              <w:rPr>
                <w:rFonts w:asciiTheme="minorHAnsi" w:hAnsiTheme="minorHAnsi"/>
                <w:b/>
                <w:sz w:val="28"/>
                <w:szCs w:val="28"/>
              </w:rPr>
              <w:br/>
              <w:t>Ertem, mama tatma.</w:t>
            </w:r>
            <w:r w:rsidRPr="0002718B">
              <w:rPr>
                <w:rFonts w:asciiTheme="minorHAnsi" w:hAnsiTheme="minorHAnsi"/>
                <w:b/>
                <w:sz w:val="28"/>
                <w:szCs w:val="28"/>
              </w:rPr>
              <w:br/>
            </w:r>
            <w:proofErr w:type="spellStart"/>
            <w:r w:rsidRPr="0002718B">
              <w:rPr>
                <w:rFonts w:asciiTheme="minorHAnsi" w:hAnsiTheme="minorHAnsi"/>
                <w:b/>
                <w:sz w:val="28"/>
                <w:szCs w:val="28"/>
              </w:rPr>
              <w:t>Leman</w:t>
            </w:r>
            <w:proofErr w:type="spellEnd"/>
            <w:r w:rsidRPr="0002718B">
              <w:rPr>
                <w:rFonts w:asciiTheme="minorHAnsi" w:hAnsiTheme="minorHAnsi"/>
                <w:b/>
                <w:sz w:val="28"/>
                <w:szCs w:val="28"/>
              </w:rPr>
              <w:t>, Ertem, Mete.</w:t>
            </w:r>
            <w:r w:rsidRPr="0002718B">
              <w:rPr>
                <w:rFonts w:asciiTheme="minorHAnsi" w:hAnsiTheme="minorHAnsi"/>
                <w:b/>
                <w:sz w:val="28"/>
                <w:szCs w:val="28"/>
              </w:rPr>
              <w:br/>
              <w:t>Mini mermer al.</w:t>
            </w:r>
          </w:p>
        </w:tc>
        <w:tc>
          <w:tcPr>
            <w:tcW w:w="3544" w:type="dxa"/>
            <w:tcBorders>
              <w:top w:val="dotDotDash" w:sz="6" w:space="0" w:color="0070C0"/>
              <w:left w:val="doubleWave" w:sz="6" w:space="0" w:color="943634" w:themeColor="accent2" w:themeShade="BF"/>
              <w:bottom w:val="dotDotDash" w:sz="6" w:space="0" w:color="0070C0"/>
              <w:right w:val="dotDotDash" w:sz="6" w:space="0" w:color="0070C0"/>
            </w:tcBorders>
          </w:tcPr>
          <w:p w:rsidR="00FA3876" w:rsidRPr="00947781" w:rsidRDefault="00234DE0" w:rsidP="00234DE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t xml:space="preserve">   </w:t>
            </w: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proofErr w:type="gramStart"/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2           </w:t>
            </w:r>
            <w:r w:rsidRPr="00325933">
              <w:rPr>
                <w:color w:val="FFFFFF" w:themeColor="background1"/>
                <w:sz w:val="28"/>
                <w:szCs w:val="28"/>
                <w:highlight w:val="darkBlue"/>
              </w:rPr>
              <w:t>1</w:t>
            </w:r>
            <w:r w:rsidRPr="00325933">
              <w:rPr>
                <w:color w:val="FFFFFF" w:themeColor="background1"/>
                <w:sz w:val="20"/>
                <w:szCs w:val="20"/>
                <w:highlight w:val="darkBlue"/>
              </w:rPr>
              <w:t>kez</w:t>
            </w:r>
            <w:proofErr w:type="gramEnd"/>
            <w:r w:rsidRPr="00325933">
              <w:rPr>
                <w:color w:val="FFFFFF" w:themeColor="background1"/>
                <w:sz w:val="20"/>
                <w:szCs w:val="20"/>
                <w:highlight w:val="darkBlue"/>
              </w:rPr>
              <w:t xml:space="preserve"> yazdıralım.</w:t>
            </w:r>
            <w:r w:rsidR="00FA3876">
              <w:br/>
            </w:r>
            <w:r w:rsidRPr="00234DE0">
              <w:rPr>
                <w:rFonts w:ascii="Hand writing Mutlu" w:hAnsi="Hand writing Mutlu"/>
                <w:b/>
                <w:sz w:val="28"/>
                <w:szCs w:val="28"/>
              </w:rPr>
              <w:t>Mete</w:t>
            </w:r>
            <w:r w:rsidR="00BF7644">
              <w:rPr>
                <w:rFonts w:ascii="Hand writing Mutlu" w:hAnsi="Hand writing Mutlu"/>
                <w:b/>
                <w:sz w:val="28"/>
                <w:szCs w:val="28"/>
              </w:rPr>
              <w:t>,</w:t>
            </w:r>
            <w:r w:rsidRPr="00234DE0">
              <w:rPr>
                <w:rFonts w:ascii="Hand writing Mutlu" w:hAnsi="Hand writing Mutlu"/>
                <w:b/>
                <w:sz w:val="28"/>
                <w:szCs w:val="28"/>
              </w:rPr>
              <w:t xml:space="preserve"> mama tat.</w:t>
            </w:r>
            <w:r w:rsidRPr="00234DE0">
              <w:rPr>
                <w:rFonts w:ascii="Hand writing Mutlu" w:hAnsi="Hand writing Mutlu"/>
                <w:b/>
                <w:sz w:val="28"/>
                <w:szCs w:val="28"/>
              </w:rPr>
              <w:br/>
              <w:t>Ertem</w:t>
            </w:r>
            <w:r w:rsidR="00BF7644">
              <w:rPr>
                <w:rFonts w:ascii="Hand writing Mutlu" w:hAnsi="Hand writing Mutlu"/>
                <w:b/>
                <w:sz w:val="28"/>
                <w:szCs w:val="28"/>
              </w:rPr>
              <w:t>,</w:t>
            </w:r>
            <w:r w:rsidRPr="00234DE0">
              <w:rPr>
                <w:rFonts w:ascii="Hand writing Mutlu" w:hAnsi="Hand writing Mutlu"/>
                <w:b/>
                <w:sz w:val="28"/>
                <w:szCs w:val="28"/>
              </w:rPr>
              <w:t xml:space="preserve"> mama tatma.</w:t>
            </w:r>
            <w:r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proofErr w:type="spellStart"/>
            <w:r>
              <w:rPr>
                <w:rFonts w:ascii="Hand writing Mutlu" w:hAnsi="Hand writing Mutlu"/>
                <w:b/>
                <w:sz w:val="28"/>
                <w:szCs w:val="28"/>
              </w:rPr>
              <w:t>Leman</w:t>
            </w:r>
            <w:proofErr w:type="spellEnd"/>
            <w:r>
              <w:rPr>
                <w:rFonts w:ascii="Hand writing Mutlu" w:hAnsi="Hand writing Mutlu"/>
                <w:b/>
                <w:sz w:val="28"/>
                <w:szCs w:val="28"/>
              </w:rPr>
              <w:t>, Ertem, Mete.</w:t>
            </w:r>
            <w:r>
              <w:rPr>
                <w:rFonts w:ascii="Hand writing Mutlu" w:hAnsi="Hand writing Mutlu"/>
                <w:b/>
                <w:sz w:val="28"/>
                <w:szCs w:val="28"/>
              </w:rPr>
              <w:br/>
              <w:t>Mini mermer al.</w:t>
            </w:r>
          </w:p>
        </w:tc>
      </w:tr>
    </w:tbl>
    <w:p w:rsidR="00506B2D" w:rsidRPr="0002718B" w:rsidRDefault="0002718B" w:rsidP="00FF25B7">
      <w:pPr>
        <w:rPr>
          <w:rFonts w:ascii="Consolas" w:hAnsi="Consolas"/>
          <w:b/>
          <w:color w:val="0070C0"/>
          <w:sz w:val="18"/>
          <w:szCs w:val="18"/>
        </w:rPr>
      </w:pPr>
      <w:r>
        <w:rPr>
          <w:rFonts w:ascii="Consolas" w:hAnsi="Consolas"/>
          <w:b/>
          <w:color w:val="0070C0"/>
          <w:sz w:val="18"/>
          <w:szCs w:val="18"/>
        </w:rPr>
        <w:br/>
      </w:r>
      <w:r w:rsidRPr="0002718B">
        <w:rPr>
          <w:rFonts w:ascii="Consolas" w:hAnsi="Consolas"/>
          <w:b/>
          <w:color w:val="0070C0"/>
          <w:sz w:val="18"/>
          <w:szCs w:val="18"/>
        </w:rPr>
        <w:t xml:space="preserve">Dostlarım, öğrencilerim yukarıda düz ve el yazısı ayrı </w:t>
      </w:r>
      <w:proofErr w:type="spellStart"/>
      <w:r w:rsidRPr="0002718B">
        <w:rPr>
          <w:rFonts w:ascii="Consolas" w:hAnsi="Consolas"/>
          <w:b/>
          <w:color w:val="0070C0"/>
          <w:sz w:val="18"/>
          <w:szCs w:val="18"/>
        </w:rPr>
        <w:t>ayrı</w:t>
      </w:r>
      <w:proofErr w:type="spellEnd"/>
      <w:r w:rsidRPr="0002718B">
        <w:rPr>
          <w:rFonts w:ascii="Consolas" w:hAnsi="Consolas"/>
          <w:b/>
          <w:color w:val="0070C0"/>
          <w:sz w:val="18"/>
          <w:szCs w:val="18"/>
        </w:rPr>
        <w:t xml:space="preserve"> verilmiştir. </w:t>
      </w:r>
      <w:r w:rsidRPr="0002718B">
        <w:rPr>
          <w:rFonts w:ascii="Consolas" w:hAnsi="Consolas"/>
          <w:b/>
          <w:color w:val="0070C0"/>
          <w:sz w:val="18"/>
          <w:szCs w:val="18"/>
        </w:rPr>
        <w:br/>
        <w:t>Düz yazı ile de okuma yapmayı öğrenmemiz gerekiyor. Selam ve dua ile.</w:t>
      </w:r>
    </w:p>
    <w:p w:rsidR="00234DE0" w:rsidRPr="0002718B" w:rsidRDefault="00234DE0" w:rsidP="00FF25B7"/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3543"/>
      </w:tblGrid>
      <w:tr w:rsidR="008E17E5" w:rsidRPr="00112FD6" w:rsidTr="00487ACC">
        <w:trPr>
          <w:trHeight w:val="2624"/>
        </w:trPr>
        <w:tc>
          <w:tcPr>
            <w:tcW w:w="3686" w:type="dxa"/>
            <w:tcBorders>
              <w:top w:val="dotted" w:sz="4" w:space="0" w:color="31849B"/>
              <w:left w:val="dotted" w:sz="4" w:space="0" w:color="31849B"/>
              <w:bottom w:val="dotted" w:sz="4" w:space="0" w:color="31849B"/>
              <w:right w:val="dotted" w:sz="4" w:space="0" w:color="31849B"/>
            </w:tcBorders>
          </w:tcPr>
          <w:p w:rsidR="00FA3876" w:rsidRPr="00EA03CF" w:rsidRDefault="008E17E5" w:rsidP="00234DE0">
            <w:pPr>
              <w:spacing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lastRenderedPageBreak/>
              <w:t xml:space="preserve">   </w:t>
            </w: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proofErr w:type="gramStart"/>
            <w:r w:rsidR="00234DE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</w:t>
            </w:r>
            <w:r w:rsidR="00456BE8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</w:t>
            </w:r>
            <w:r w:rsidRPr="00325933">
              <w:rPr>
                <w:color w:val="FFFFFF" w:themeColor="background1"/>
                <w:sz w:val="28"/>
                <w:szCs w:val="28"/>
                <w:highlight w:val="darkBlue"/>
              </w:rPr>
              <w:t>1</w:t>
            </w:r>
            <w:r w:rsidRPr="00325933">
              <w:rPr>
                <w:color w:val="FFFFFF" w:themeColor="background1"/>
                <w:sz w:val="20"/>
                <w:szCs w:val="20"/>
                <w:highlight w:val="darkBlue"/>
              </w:rPr>
              <w:t>kez</w:t>
            </w:r>
            <w:proofErr w:type="gramEnd"/>
            <w:r w:rsidRPr="00325933">
              <w:rPr>
                <w:color w:val="FFFFFF" w:themeColor="background1"/>
                <w:sz w:val="20"/>
                <w:szCs w:val="20"/>
                <w:highlight w:val="darkBlue"/>
              </w:rPr>
              <w:t xml:space="preserve"> yazdıralım.</w:t>
            </w:r>
            <w:r>
              <w:br/>
            </w:r>
            <w:proofErr w:type="gram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gram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Ul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ul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ul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Lu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lu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lu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Ut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ut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ut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Tu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tu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tu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</w:p>
        </w:tc>
        <w:tc>
          <w:tcPr>
            <w:tcW w:w="3543" w:type="dxa"/>
            <w:tcBorders>
              <w:top w:val="dotted" w:sz="4" w:space="0" w:color="31849B"/>
              <w:left w:val="dotted" w:sz="4" w:space="0" w:color="31849B"/>
              <w:bottom w:val="dotted" w:sz="4" w:space="0" w:color="31849B"/>
              <w:right w:val="dotted" w:sz="4" w:space="0" w:color="0070C0"/>
            </w:tcBorders>
          </w:tcPr>
          <w:p w:rsidR="00844174" w:rsidRPr="00844174" w:rsidRDefault="008E17E5" w:rsidP="00844174">
            <w:pPr>
              <w:spacing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>Dikte</w:t>
            </w: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="00234DE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4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</w:t>
            </w:r>
            <w:r w:rsidR="00456BE8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</w:t>
            </w:r>
            <w:r w:rsidRPr="00325933">
              <w:rPr>
                <w:color w:val="FFFFFF" w:themeColor="background1"/>
                <w:sz w:val="28"/>
                <w:szCs w:val="28"/>
                <w:highlight w:val="darkBlue"/>
              </w:rPr>
              <w:t>1</w:t>
            </w:r>
            <w:r w:rsidRPr="00325933">
              <w:rPr>
                <w:color w:val="FFFFFF" w:themeColor="background1"/>
                <w:sz w:val="20"/>
                <w:szCs w:val="20"/>
                <w:highlight w:val="darkBlue"/>
              </w:rPr>
              <w:t>kez</w:t>
            </w:r>
            <w:proofErr w:type="gramEnd"/>
            <w:r w:rsidRPr="00325933">
              <w:rPr>
                <w:color w:val="FFFFFF" w:themeColor="background1"/>
                <w:sz w:val="20"/>
                <w:szCs w:val="20"/>
                <w:highlight w:val="darkBlue"/>
              </w:rPr>
              <w:t xml:space="preserve"> yazdıralım.</w:t>
            </w:r>
            <w:r w:rsidRPr="00112FD6">
              <w:rPr>
                <w:b/>
                <w:sz w:val="28"/>
                <w:szCs w:val="28"/>
              </w:rPr>
              <w:br/>
            </w:r>
            <w:proofErr w:type="spellStart"/>
            <w:proofErr w:type="gram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Uu</w:t>
            </w:r>
            <w:proofErr w:type="spellEnd"/>
            <w:proofErr w:type="gram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U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proofErr w:type="spellStart"/>
            <w:proofErr w:type="gram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Uuu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uuu</w:t>
            </w:r>
            <w:proofErr w:type="spellEnd"/>
            <w:proofErr w:type="gram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uuu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Un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un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un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Nu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nu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nu</w:t>
            </w:r>
            <w:proofErr w:type="spellEnd"/>
            <w:r w:rsidR="00844174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</w:p>
        </w:tc>
      </w:tr>
    </w:tbl>
    <w:p w:rsidR="00487ACC" w:rsidRDefault="0002718B" w:rsidP="00487ACC">
      <w:pPr>
        <w:jc w:val="center"/>
      </w:pPr>
      <w:r>
        <w:t>Hızlı okuma yapmaya çalışın.</w:t>
      </w:r>
    </w:p>
    <w:tbl>
      <w:tblPr>
        <w:tblW w:w="722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3543"/>
      </w:tblGrid>
      <w:tr w:rsidR="008E17E5" w:rsidTr="00234DE0">
        <w:trPr>
          <w:trHeight w:val="2105"/>
        </w:trPr>
        <w:tc>
          <w:tcPr>
            <w:tcW w:w="3686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844174" w:rsidRPr="00844174" w:rsidRDefault="008E17E5" w:rsidP="000F0E89">
            <w:pPr>
              <w:rPr>
                <w:rFonts w:ascii="Hand writing Mutlu" w:hAnsi="Hand writing Mutlu"/>
                <w:b/>
                <w:sz w:val="26"/>
                <w:szCs w:val="26"/>
              </w:rPr>
            </w:pPr>
            <w:proofErr w:type="gramStart"/>
            <w:r w:rsidRPr="00A852AF">
              <w:rPr>
                <w:b/>
                <w:color w:val="984806"/>
                <w:sz w:val="20"/>
                <w:szCs w:val="20"/>
              </w:rPr>
              <w:t xml:space="preserve">Dikte </w:t>
            </w:r>
            <w:r>
              <w:rPr>
                <w:b/>
                <w:color w:val="984806"/>
                <w:sz w:val="20"/>
                <w:szCs w:val="20"/>
              </w:rPr>
              <w:t xml:space="preserve"> </w:t>
            </w:r>
            <w:r w:rsidR="00234DE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5</w:t>
            </w:r>
            <w:proofErr w:type="gramEnd"/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 </w:t>
            </w:r>
            <w:r w:rsidR="00456BE8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Pr="00B92C52">
              <w:rPr>
                <w:color w:val="FFFF00"/>
                <w:sz w:val="28"/>
                <w:szCs w:val="28"/>
                <w:highlight w:val="darkMagenta"/>
              </w:rPr>
              <w:t>1</w:t>
            </w:r>
            <w:r w:rsidRPr="005C5E23">
              <w:rPr>
                <w:color w:val="FFFFFF" w:themeColor="background1"/>
                <w:sz w:val="20"/>
                <w:szCs w:val="20"/>
                <w:highlight w:val="darkMagenta"/>
              </w:rPr>
              <w:t xml:space="preserve"> kez yazdıralım.</w:t>
            </w:r>
            <w:r>
              <w:br/>
            </w:r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 xml:space="preserve">Un </w:t>
            </w:r>
            <w:proofErr w:type="spellStart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>un</w:t>
            </w:r>
            <w:proofErr w:type="spellEnd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 xml:space="preserve"> </w:t>
            </w:r>
            <w:proofErr w:type="spellStart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>un</w:t>
            </w:r>
            <w:proofErr w:type="spellEnd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>.</w:t>
            </w:r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br/>
            </w:r>
            <w:proofErr w:type="gramStart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 xml:space="preserve">Unlu </w:t>
            </w:r>
            <w:proofErr w:type="spellStart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>unlu</w:t>
            </w:r>
            <w:proofErr w:type="spellEnd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 xml:space="preserve"> </w:t>
            </w:r>
            <w:proofErr w:type="spellStart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>unlu</w:t>
            </w:r>
            <w:proofErr w:type="spellEnd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>.</w:t>
            </w:r>
            <w:proofErr w:type="gramEnd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br/>
            </w:r>
            <w:proofErr w:type="gramStart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 xml:space="preserve">Nuri </w:t>
            </w:r>
            <w:proofErr w:type="spellStart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>Nuri</w:t>
            </w:r>
            <w:proofErr w:type="spellEnd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 xml:space="preserve"> </w:t>
            </w:r>
            <w:proofErr w:type="spellStart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>Nuri</w:t>
            </w:r>
            <w:proofErr w:type="spellEnd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>.</w:t>
            </w:r>
            <w:proofErr w:type="gramEnd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br/>
              <w:t xml:space="preserve">Nurten </w:t>
            </w:r>
            <w:proofErr w:type="spellStart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>Nurte</w:t>
            </w:r>
            <w:proofErr w:type="spellEnd"/>
            <w:r w:rsidR="000F0E89">
              <w:rPr>
                <w:rFonts w:ascii="Hand writing Mutlu" w:hAnsi="Hand writing Mutlu"/>
                <w:b/>
                <w:sz w:val="26"/>
                <w:szCs w:val="26"/>
              </w:rPr>
              <w:t xml:space="preserve"> Nurten.</w:t>
            </w:r>
          </w:p>
        </w:tc>
        <w:tc>
          <w:tcPr>
            <w:tcW w:w="3543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8E17E5" w:rsidRPr="00D41AFE" w:rsidRDefault="008E17E5" w:rsidP="00844174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A852AF">
              <w:rPr>
                <w:b/>
                <w:color w:val="984806"/>
                <w:sz w:val="20"/>
                <w:szCs w:val="20"/>
              </w:rPr>
              <w:t xml:space="preserve">Dikte </w:t>
            </w:r>
            <w:r>
              <w:rPr>
                <w:b/>
                <w:color w:val="984806"/>
                <w:sz w:val="20"/>
                <w:szCs w:val="20"/>
              </w:rPr>
              <w:t xml:space="preserve"> </w:t>
            </w:r>
            <w:r w:rsidR="00234DE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6</w:t>
            </w:r>
            <w:proofErr w:type="gramEnd"/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 </w:t>
            </w:r>
            <w:r w:rsidR="00456BE8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</w:t>
            </w:r>
            <w:r w:rsidRPr="005C5E23">
              <w:rPr>
                <w:color w:val="FFFF00"/>
                <w:sz w:val="28"/>
                <w:szCs w:val="28"/>
                <w:highlight w:val="darkMagenta"/>
              </w:rPr>
              <w:t>1</w:t>
            </w:r>
            <w:r w:rsidRPr="005C5E23">
              <w:rPr>
                <w:color w:val="FFFF00"/>
                <w:sz w:val="20"/>
                <w:szCs w:val="20"/>
                <w:highlight w:val="darkMagenta"/>
              </w:rPr>
              <w:t xml:space="preserve"> kez yazdıralım.</w:t>
            </w:r>
            <w:r>
              <w:br/>
            </w:r>
            <w:r w:rsidR="00844174">
              <w:rPr>
                <w:rFonts w:ascii="Hand writing Mutlu" w:hAnsi="Hand writing Mutlu"/>
                <w:b/>
                <w:sz w:val="26"/>
                <w:szCs w:val="26"/>
              </w:rPr>
              <w:t>Nuri tat.</w:t>
            </w:r>
            <w:r w:rsidR="00844174">
              <w:rPr>
                <w:rFonts w:ascii="Hand writing Mutlu" w:hAnsi="Hand writing Mutlu"/>
                <w:b/>
                <w:sz w:val="26"/>
                <w:szCs w:val="26"/>
              </w:rPr>
              <w:br/>
              <w:t>Nuri tut.</w:t>
            </w:r>
            <w:r w:rsidR="00844174">
              <w:rPr>
                <w:rFonts w:ascii="Hand writing Mutlu" w:hAnsi="Hand writing Mutlu"/>
                <w:b/>
                <w:sz w:val="26"/>
                <w:szCs w:val="26"/>
              </w:rPr>
              <w:br/>
              <w:t>Nurten tatma.</w:t>
            </w:r>
            <w:r w:rsidR="00844174">
              <w:rPr>
                <w:rFonts w:ascii="Hand writing Mutlu" w:hAnsi="Hand writing Mutlu"/>
                <w:b/>
                <w:sz w:val="26"/>
                <w:szCs w:val="26"/>
              </w:rPr>
              <w:br/>
              <w:t>Nurten tutma.</w:t>
            </w:r>
          </w:p>
        </w:tc>
      </w:tr>
    </w:tbl>
    <w:p w:rsidR="00366693" w:rsidRPr="0002718B" w:rsidRDefault="0002718B" w:rsidP="00054B23">
      <w:pPr>
        <w:rPr>
          <w:b/>
          <w:color w:val="FF0000"/>
          <w:sz w:val="18"/>
          <w:szCs w:val="18"/>
        </w:rPr>
      </w:pPr>
      <w:r w:rsidRPr="0002718B">
        <w:rPr>
          <w:b/>
          <w:color w:val="FF0000"/>
          <w:sz w:val="18"/>
          <w:szCs w:val="18"/>
        </w:rPr>
        <w:t>Çok kelime üretilebilir. Basit olanları verip hızlı okuma yapmalarını sağlamak düşüncesindeyiz.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3543"/>
      </w:tblGrid>
      <w:tr w:rsidR="0057385D" w:rsidTr="00453121">
        <w:trPr>
          <w:trHeight w:val="2346"/>
        </w:trPr>
        <w:tc>
          <w:tcPr>
            <w:tcW w:w="3686" w:type="dxa"/>
            <w:tcBorders>
              <w:top w:val="dashSmallGap" w:sz="4" w:space="0" w:color="E36C0A" w:themeColor="accent6" w:themeShade="BF"/>
              <w:left w:val="dashSmallGap" w:sz="4" w:space="0" w:color="E36C0A" w:themeColor="accent6" w:themeShade="BF"/>
              <w:bottom w:val="dashSmallGap" w:sz="4" w:space="0" w:color="E36C0A" w:themeColor="accent6" w:themeShade="BF"/>
              <w:right w:val="dashSmallGap" w:sz="4" w:space="0" w:color="E36C0A" w:themeColor="accent6" w:themeShade="BF"/>
            </w:tcBorders>
          </w:tcPr>
          <w:p w:rsidR="0057385D" w:rsidRPr="00D41AFE" w:rsidRDefault="0057385D" w:rsidP="000F0E89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852AF">
              <w:rPr>
                <w:b/>
                <w:color w:val="984806"/>
                <w:sz w:val="20"/>
                <w:szCs w:val="20"/>
              </w:rPr>
              <w:t xml:space="preserve">Dikte </w:t>
            </w:r>
            <w:r>
              <w:rPr>
                <w:b/>
                <w:color w:val="984806"/>
                <w:sz w:val="20"/>
                <w:szCs w:val="20"/>
              </w:rPr>
              <w:t xml:space="preserve"> </w:t>
            </w:r>
            <w:r w:rsidR="00234DE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7</w:t>
            </w:r>
            <w:proofErr w:type="gramEnd"/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</w:t>
            </w:r>
            <w:r w:rsidR="00456BE8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043E9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D41AFE">
              <w:rPr>
                <w:b/>
                <w:color w:val="F2DBDB" w:themeColor="accent2" w:themeTint="33"/>
                <w:sz w:val="32"/>
                <w:szCs w:val="32"/>
                <w:highlight w:val="darkYellow"/>
              </w:rPr>
              <w:t>1</w:t>
            </w:r>
            <w:r w:rsidRPr="0067694D">
              <w:rPr>
                <w:color w:val="F2DBDB" w:themeColor="accent2" w:themeTint="33"/>
                <w:sz w:val="20"/>
                <w:szCs w:val="20"/>
                <w:highlight w:val="darkYellow"/>
              </w:rPr>
              <w:t xml:space="preserve"> kez yazdıralım.</w:t>
            </w:r>
            <w:r>
              <w:br/>
            </w:r>
            <w:proofErr w:type="gramStart"/>
            <w:r w:rsidR="000F0E89">
              <w:rPr>
                <w:rFonts w:ascii="Hand writing Mutlu" w:hAnsi="Hand writing Mutlu"/>
                <w:sz w:val="26"/>
                <w:szCs w:val="26"/>
              </w:rPr>
              <w:t xml:space="preserve">Umut </w:t>
            </w:r>
            <w:proofErr w:type="spellStart"/>
            <w:r w:rsidR="000F0E89">
              <w:rPr>
                <w:rFonts w:ascii="Hand writing Mutlu" w:hAnsi="Hand writing Mutlu"/>
                <w:sz w:val="26"/>
                <w:szCs w:val="26"/>
              </w:rPr>
              <w:t>Umut</w:t>
            </w:r>
            <w:proofErr w:type="spellEnd"/>
            <w:r w:rsidR="000F0E89">
              <w:rPr>
                <w:rFonts w:ascii="Hand writing Mutlu" w:hAnsi="Hand writing Mutlu"/>
                <w:sz w:val="26"/>
                <w:szCs w:val="26"/>
              </w:rPr>
              <w:t xml:space="preserve"> </w:t>
            </w:r>
            <w:proofErr w:type="spellStart"/>
            <w:r w:rsidR="000F0E89">
              <w:rPr>
                <w:rFonts w:ascii="Hand writing Mutlu" w:hAnsi="Hand writing Mutlu"/>
                <w:sz w:val="26"/>
                <w:szCs w:val="26"/>
              </w:rPr>
              <w:t>Umut</w:t>
            </w:r>
            <w:proofErr w:type="spellEnd"/>
            <w:r w:rsidR="000F0E89">
              <w:rPr>
                <w:rFonts w:ascii="Hand writing Mutlu" w:hAnsi="Hand writing Mutlu"/>
                <w:sz w:val="26"/>
                <w:szCs w:val="26"/>
              </w:rPr>
              <w:t>.</w:t>
            </w:r>
            <w:proofErr w:type="gramEnd"/>
            <w:r w:rsidR="000F0E89">
              <w:rPr>
                <w:rFonts w:ascii="Hand writing Mutlu" w:hAnsi="Hand writing Mutlu"/>
                <w:sz w:val="26"/>
                <w:szCs w:val="26"/>
              </w:rPr>
              <w:br/>
            </w:r>
            <w:proofErr w:type="gramStart"/>
            <w:r w:rsidR="000F0E89">
              <w:rPr>
                <w:rFonts w:ascii="Hand writing Mutlu" w:hAnsi="Hand writing Mutlu"/>
                <w:sz w:val="26"/>
                <w:szCs w:val="26"/>
              </w:rPr>
              <w:t xml:space="preserve">Turta </w:t>
            </w:r>
            <w:proofErr w:type="spellStart"/>
            <w:r w:rsidR="000F0E89">
              <w:rPr>
                <w:rFonts w:ascii="Hand writing Mutlu" w:hAnsi="Hand writing Mutlu"/>
                <w:sz w:val="26"/>
                <w:szCs w:val="26"/>
              </w:rPr>
              <w:t>turta</w:t>
            </w:r>
            <w:proofErr w:type="spellEnd"/>
            <w:r w:rsidR="000F0E89">
              <w:rPr>
                <w:rFonts w:ascii="Hand writing Mutlu" w:hAnsi="Hand writing Mutlu"/>
                <w:sz w:val="26"/>
                <w:szCs w:val="26"/>
              </w:rPr>
              <w:t xml:space="preserve"> </w:t>
            </w:r>
            <w:proofErr w:type="spellStart"/>
            <w:r w:rsidR="000F0E89">
              <w:rPr>
                <w:rFonts w:ascii="Hand writing Mutlu" w:hAnsi="Hand writing Mutlu"/>
                <w:sz w:val="26"/>
                <w:szCs w:val="26"/>
              </w:rPr>
              <w:t>turta</w:t>
            </w:r>
            <w:proofErr w:type="spellEnd"/>
            <w:r w:rsidR="000F0E89">
              <w:rPr>
                <w:rFonts w:ascii="Hand writing Mutlu" w:hAnsi="Hand writing Mutlu"/>
                <w:sz w:val="26"/>
                <w:szCs w:val="26"/>
              </w:rPr>
              <w:t>.</w:t>
            </w:r>
            <w:proofErr w:type="gramEnd"/>
            <w:r w:rsidR="000F0E89">
              <w:rPr>
                <w:rFonts w:ascii="Hand writing Mutlu" w:hAnsi="Hand writing Mutlu"/>
                <w:sz w:val="26"/>
                <w:szCs w:val="26"/>
              </w:rPr>
              <w:br/>
            </w:r>
            <w:proofErr w:type="gramStart"/>
            <w:r w:rsidR="000F0E89">
              <w:rPr>
                <w:rFonts w:ascii="Hand writing Mutlu" w:hAnsi="Hand writing Mutlu"/>
                <w:sz w:val="26"/>
                <w:szCs w:val="26"/>
              </w:rPr>
              <w:t xml:space="preserve">Tuna </w:t>
            </w:r>
            <w:proofErr w:type="spellStart"/>
            <w:r w:rsidR="000F0E89">
              <w:rPr>
                <w:rFonts w:ascii="Hand writing Mutlu" w:hAnsi="Hand writing Mutlu"/>
                <w:sz w:val="26"/>
                <w:szCs w:val="26"/>
              </w:rPr>
              <w:t>Tuna</w:t>
            </w:r>
            <w:proofErr w:type="spellEnd"/>
            <w:r w:rsidR="000F0E89">
              <w:rPr>
                <w:rFonts w:ascii="Hand writing Mutlu" w:hAnsi="Hand writing Mutlu"/>
                <w:sz w:val="26"/>
                <w:szCs w:val="26"/>
              </w:rPr>
              <w:t xml:space="preserve"> </w:t>
            </w:r>
            <w:proofErr w:type="spellStart"/>
            <w:r w:rsidR="000F0E89">
              <w:rPr>
                <w:rFonts w:ascii="Hand writing Mutlu" w:hAnsi="Hand writing Mutlu"/>
                <w:sz w:val="26"/>
                <w:szCs w:val="26"/>
              </w:rPr>
              <w:t>Tuna</w:t>
            </w:r>
            <w:proofErr w:type="spellEnd"/>
            <w:r w:rsidR="000F0E89">
              <w:rPr>
                <w:rFonts w:ascii="Hand writing Mutlu" w:hAnsi="Hand writing Mutlu"/>
                <w:sz w:val="26"/>
                <w:szCs w:val="26"/>
              </w:rPr>
              <w:t>.</w:t>
            </w:r>
            <w:proofErr w:type="gramEnd"/>
            <w:r w:rsidR="000F0E89">
              <w:rPr>
                <w:rFonts w:ascii="Hand writing Mutlu" w:hAnsi="Hand writing Mutlu"/>
                <w:sz w:val="26"/>
                <w:szCs w:val="26"/>
              </w:rPr>
              <w:br/>
            </w:r>
            <w:proofErr w:type="gramStart"/>
            <w:r w:rsidR="000F0E89">
              <w:rPr>
                <w:rFonts w:ascii="Hand writing Mutlu" w:hAnsi="Hand writing Mutlu"/>
                <w:sz w:val="26"/>
                <w:szCs w:val="26"/>
              </w:rPr>
              <w:t xml:space="preserve">Turan </w:t>
            </w:r>
            <w:proofErr w:type="spellStart"/>
            <w:r w:rsidR="000F0E89">
              <w:rPr>
                <w:rFonts w:ascii="Hand writing Mutlu" w:hAnsi="Hand writing Mutlu"/>
                <w:sz w:val="26"/>
                <w:szCs w:val="26"/>
              </w:rPr>
              <w:t>Turan</w:t>
            </w:r>
            <w:proofErr w:type="spellEnd"/>
            <w:r w:rsidR="000F0E89">
              <w:rPr>
                <w:rFonts w:ascii="Hand writing Mutlu" w:hAnsi="Hand writing Mutlu"/>
                <w:sz w:val="26"/>
                <w:szCs w:val="26"/>
              </w:rPr>
              <w:t xml:space="preserve"> </w:t>
            </w:r>
            <w:proofErr w:type="spellStart"/>
            <w:r w:rsidR="000F0E89">
              <w:rPr>
                <w:rFonts w:ascii="Hand writing Mutlu" w:hAnsi="Hand writing Mutlu"/>
                <w:sz w:val="26"/>
                <w:szCs w:val="26"/>
              </w:rPr>
              <w:t>Turan</w:t>
            </w:r>
            <w:proofErr w:type="spellEnd"/>
            <w:r w:rsidR="000F0E89">
              <w:rPr>
                <w:rFonts w:ascii="Hand writing Mutlu" w:hAnsi="Hand writing Mutlu"/>
                <w:sz w:val="26"/>
                <w:szCs w:val="26"/>
              </w:rPr>
              <w:t>.</w:t>
            </w:r>
            <w:proofErr w:type="gramEnd"/>
          </w:p>
        </w:tc>
        <w:tc>
          <w:tcPr>
            <w:tcW w:w="3543" w:type="dxa"/>
            <w:tcBorders>
              <w:top w:val="dashSmallGap" w:sz="4" w:space="0" w:color="E36C0A" w:themeColor="accent6" w:themeShade="BF"/>
              <w:left w:val="dashSmallGap" w:sz="4" w:space="0" w:color="E36C0A" w:themeColor="accent6" w:themeShade="BF"/>
              <w:bottom w:val="dashSmallGap" w:sz="4" w:space="0" w:color="E36C0A" w:themeColor="accent6" w:themeShade="BF"/>
              <w:right w:val="dashSmallGap" w:sz="4" w:space="0" w:color="E36C0A" w:themeColor="accent6" w:themeShade="BF"/>
            </w:tcBorders>
          </w:tcPr>
          <w:p w:rsidR="0057385D" w:rsidRPr="00D41AFE" w:rsidRDefault="0057385D" w:rsidP="0002718B">
            <w:pPr>
              <w:rPr>
                <w:rFonts w:ascii="Hand writing Mutlu" w:hAnsi="Hand writing Mutlu"/>
                <w:b/>
                <w:sz w:val="26"/>
                <w:szCs w:val="26"/>
              </w:rPr>
            </w:pPr>
            <w:proofErr w:type="gramStart"/>
            <w:r w:rsidRPr="00A852AF">
              <w:rPr>
                <w:b/>
                <w:color w:val="984806"/>
                <w:sz w:val="20"/>
                <w:szCs w:val="20"/>
              </w:rPr>
              <w:t xml:space="preserve">Dikte </w:t>
            </w:r>
            <w:r>
              <w:rPr>
                <w:b/>
                <w:color w:val="984806"/>
                <w:sz w:val="20"/>
                <w:szCs w:val="20"/>
              </w:rPr>
              <w:t xml:space="preserve"> </w:t>
            </w:r>
            <w:r w:rsidR="00234DE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8</w:t>
            </w:r>
            <w:proofErr w:type="gramEnd"/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</w:t>
            </w:r>
            <w:r w:rsidR="00456BE8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</w:t>
            </w:r>
            <w:r w:rsidR="00D41AFE">
              <w:rPr>
                <w:b/>
                <w:color w:val="F2DBDB" w:themeColor="accent2" w:themeTint="33"/>
                <w:sz w:val="32"/>
                <w:szCs w:val="32"/>
                <w:highlight w:val="darkYellow"/>
              </w:rPr>
              <w:t>1</w:t>
            </w:r>
            <w:r w:rsidRPr="0067694D">
              <w:rPr>
                <w:color w:val="F2DBDB" w:themeColor="accent2" w:themeTint="33"/>
                <w:sz w:val="20"/>
                <w:szCs w:val="20"/>
                <w:highlight w:val="darkYellow"/>
              </w:rPr>
              <w:t xml:space="preserve"> kez yazdıralım.</w:t>
            </w:r>
            <w:r>
              <w:br/>
            </w:r>
            <w:proofErr w:type="gramStart"/>
            <w:r w:rsidR="000D093A">
              <w:rPr>
                <w:rFonts w:ascii="Hand writing Mutlu" w:hAnsi="Hand writing Mutlu"/>
                <w:b/>
                <w:sz w:val="26"/>
                <w:szCs w:val="26"/>
              </w:rPr>
              <w:t>Umut, Tuna, Turan.</w:t>
            </w:r>
            <w:proofErr w:type="gramEnd"/>
            <w:r w:rsidR="000D093A">
              <w:rPr>
                <w:rFonts w:ascii="Hand writing Mutlu" w:hAnsi="Hand writing Mutlu"/>
                <w:b/>
                <w:sz w:val="26"/>
                <w:szCs w:val="26"/>
              </w:rPr>
              <w:br/>
            </w:r>
            <w:r w:rsidR="0002718B">
              <w:rPr>
                <w:rFonts w:ascii="Hand writing Mutlu" w:hAnsi="Hand writing Mutlu"/>
                <w:b/>
                <w:sz w:val="26"/>
                <w:szCs w:val="26"/>
              </w:rPr>
              <w:t>Mutlu ol Umut.</w:t>
            </w:r>
            <w:r w:rsidR="0002718B">
              <w:rPr>
                <w:rFonts w:ascii="Hand writing Mutlu" w:hAnsi="Hand writing Mutlu"/>
                <w:b/>
                <w:sz w:val="26"/>
                <w:szCs w:val="26"/>
              </w:rPr>
              <w:br/>
              <w:t>Mutlu ol Tuna.</w:t>
            </w:r>
            <w:r w:rsidR="0002718B">
              <w:rPr>
                <w:rFonts w:ascii="Hand writing Mutlu" w:hAnsi="Hand writing Mutlu"/>
                <w:b/>
                <w:sz w:val="26"/>
                <w:szCs w:val="26"/>
              </w:rPr>
              <w:br/>
              <w:t>Mutlu ol Turan.</w:t>
            </w:r>
          </w:p>
        </w:tc>
      </w:tr>
    </w:tbl>
    <w:p w:rsidR="007C43F4" w:rsidRDefault="000F0E89" w:rsidP="00B05470">
      <w:pPr>
        <w:jc w:val="center"/>
      </w:pPr>
      <w:r>
        <w:br/>
      </w:r>
      <w:r w:rsidR="00F60DF8">
        <w:pict>
          <v:shape id="_x0000_i1027" type="#_x0000_t136" style="width:294.15pt;height:35.25pt">
            <v:stroke dashstyle="1 1" endcap="round"/>
            <v:shadow color="#868686"/>
            <v:textpath style="font-family:&quot;Candara&quot;;font-weight:bold;v-text-kern:t" trim="t" fitpath="t" string="Gayretli çocuğum."/>
          </v:shape>
        </w:pict>
      </w:r>
      <w:r w:rsidR="00B05470">
        <w:t xml:space="preserve"> </w:t>
      </w:r>
      <w:r w:rsidR="000D093A">
        <w:br/>
      </w:r>
      <w:r w:rsidR="00B05470">
        <w:t>Bu yazıyı büyüklerden biri boyayacak.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22"/>
      </w:tblGrid>
      <w:tr w:rsidR="001A7D45" w:rsidTr="0057385D">
        <w:tc>
          <w:tcPr>
            <w:tcW w:w="7322" w:type="dxa"/>
            <w:tcBorders>
              <w:top w:val="dashed" w:sz="4" w:space="0" w:color="0070C0"/>
              <w:left w:val="dashed" w:sz="4" w:space="0" w:color="0070C0"/>
              <w:bottom w:val="dashed" w:sz="4" w:space="0" w:color="0070C0"/>
              <w:right w:val="dashed" w:sz="4" w:space="0" w:color="0070C0"/>
            </w:tcBorders>
          </w:tcPr>
          <w:p w:rsidR="00BF7644" w:rsidRDefault="00BF7644" w:rsidP="005D4732">
            <w:pPr>
              <w:rPr>
                <w:b/>
                <w:color w:val="FF0000"/>
                <w:sz w:val="18"/>
                <w:szCs w:val="18"/>
              </w:rPr>
            </w:pPr>
            <w:r w:rsidRPr="009F2ECF">
              <w:rPr>
                <w:rFonts w:ascii="Candara" w:hAnsi="Candara"/>
                <w:color w:val="FF0000"/>
                <w:sz w:val="20"/>
                <w:szCs w:val="20"/>
              </w:rPr>
              <w:t>Konu:</w:t>
            </w:r>
            <w:r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 xml:space="preserve"> </w:t>
            </w:r>
            <w:r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>Saygı Gösterelim.</w:t>
            </w:r>
            <w:r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 xml:space="preserve">     </w:t>
            </w:r>
            <w:r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br/>
            </w:r>
            <w:r w:rsidRPr="009F2ECF">
              <w:rPr>
                <w:rFonts w:ascii="Candara" w:hAnsi="Candara"/>
                <w:color w:val="FF0000"/>
                <w:sz w:val="20"/>
                <w:szCs w:val="20"/>
              </w:rPr>
              <w:t>Yardımcı Kelimeler:</w:t>
            </w:r>
            <w:r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 xml:space="preserve">   </w:t>
            </w:r>
            <w:r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 xml:space="preserve">Saygı, insan, sevgi, sınıf, koridor, bahçe, sokak, mahalle, ev, </w:t>
            </w:r>
            <w:r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lastRenderedPageBreak/>
              <w:t>evdeki büyüklerimiz, kardeşlerimiz, arkadaşlarımız, öğretmenlerimiz, komşularımız, güzel davranışlar, mutlu olmak, …</w:t>
            </w:r>
            <w:r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br/>
            </w:r>
            <w:r w:rsidRPr="009F2ECF">
              <w:rPr>
                <w:rFonts w:ascii="Candara" w:hAnsi="Candara"/>
                <w:i/>
                <w:color w:val="FF0000"/>
                <w:sz w:val="20"/>
                <w:szCs w:val="20"/>
              </w:rPr>
              <w:t>Süre:</w:t>
            </w:r>
            <w:r w:rsidRPr="009F2ECF">
              <w:rPr>
                <w:rFonts w:ascii="Candara" w:hAnsi="Candara"/>
                <w:i/>
                <w:color w:val="632423" w:themeColor="accent2" w:themeShade="80"/>
                <w:sz w:val="20"/>
                <w:szCs w:val="20"/>
              </w:rPr>
              <w:t xml:space="preserve"> 1 hafta boyunca oynanacak. Haftaya başka konu ve kelimeler verilecektir.</w:t>
            </w:r>
          </w:p>
          <w:p w:rsidR="000E6245" w:rsidRPr="00BF7644" w:rsidRDefault="001A7D45" w:rsidP="0057385D">
            <w:pPr>
              <w:rPr>
                <w:color w:val="FF0000"/>
                <w:sz w:val="20"/>
                <w:szCs w:val="20"/>
              </w:rPr>
            </w:pPr>
            <w:r w:rsidRPr="00860A02">
              <w:rPr>
                <w:b/>
                <w:color w:val="FF0000"/>
                <w:sz w:val="18"/>
                <w:szCs w:val="18"/>
              </w:rPr>
              <w:t xml:space="preserve">Oyunun Adı: </w:t>
            </w:r>
            <w:proofErr w:type="gramStart"/>
            <w:r w:rsidRPr="00860A02">
              <w:rPr>
                <w:b/>
                <w:color w:val="215868" w:themeColor="accent5" w:themeShade="80"/>
                <w:sz w:val="18"/>
                <w:szCs w:val="18"/>
              </w:rPr>
              <w:t xml:space="preserve">Hatip  </w:t>
            </w:r>
            <w:r w:rsidR="006C0443" w:rsidRPr="00860A02">
              <w:rPr>
                <w:b/>
                <w:color w:val="FF0000"/>
                <w:sz w:val="18"/>
                <w:szCs w:val="18"/>
              </w:rPr>
              <w:t>Konuşma</w:t>
            </w:r>
            <w:proofErr w:type="gramEnd"/>
            <w:r w:rsidR="006C0443" w:rsidRPr="00860A02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860A02">
              <w:rPr>
                <w:b/>
                <w:color w:val="FF0000"/>
                <w:sz w:val="18"/>
                <w:szCs w:val="18"/>
              </w:rPr>
              <w:t>Süre</w:t>
            </w:r>
            <w:r w:rsidR="006C0443" w:rsidRPr="00860A02">
              <w:rPr>
                <w:b/>
                <w:color w:val="FF0000"/>
                <w:sz w:val="18"/>
                <w:szCs w:val="18"/>
              </w:rPr>
              <w:t>si</w:t>
            </w:r>
            <w:r w:rsidRPr="00860A02">
              <w:rPr>
                <w:b/>
                <w:color w:val="FF0000"/>
                <w:sz w:val="18"/>
                <w:szCs w:val="18"/>
              </w:rPr>
              <w:t xml:space="preserve">: </w:t>
            </w:r>
            <w:r w:rsidRPr="00860A02">
              <w:rPr>
                <w:b/>
                <w:color w:val="215868" w:themeColor="accent5" w:themeShade="80"/>
                <w:sz w:val="18"/>
                <w:szCs w:val="18"/>
              </w:rPr>
              <w:t>1-2 dakika</w:t>
            </w:r>
            <w:r w:rsidR="00860A02" w:rsidRPr="00860A02">
              <w:rPr>
                <w:b/>
                <w:color w:val="FF0000"/>
                <w:sz w:val="18"/>
                <w:szCs w:val="18"/>
              </w:rPr>
              <w:t xml:space="preserve"> A</w:t>
            </w:r>
            <w:r w:rsidRPr="00860A02">
              <w:rPr>
                <w:b/>
                <w:color w:val="FF0000"/>
                <w:sz w:val="18"/>
                <w:szCs w:val="18"/>
              </w:rPr>
              <w:t xml:space="preserve">maç: </w:t>
            </w:r>
            <w:r w:rsidR="00284763" w:rsidRPr="00860A02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284763" w:rsidRPr="00860A02">
              <w:rPr>
                <w:b/>
                <w:color w:val="215868" w:themeColor="accent5" w:themeShade="80"/>
                <w:sz w:val="18"/>
                <w:szCs w:val="18"/>
              </w:rPr>
              <w:t>Hızlı ve güzel konuşmayı geliştirir.</w:t>
            </w:r>
            <w:r w:rsidR="00284763" w:rsidRPr="009F2ECF">
              <w:rPr>
                <w:color w:val="FF0000"/>
                <w:sz w:val="20"/>
                <w:szCs w:val="20"/>
              </w:rPr>
              <w:br/>
            </w:r>
            <w:r w:rsidR="00284763" w:rsidRPr="009F2ECF">
              <w:rPr>
                <w:color w:val="0070C0"/>
                <w:sz w:val="20"/>
                <w:szCs w:val="20"/>
                <w:highlight w:val="yellow"/>
              </w:rPr>
              <w:t>Nasıl Oynanacak?</w:t>
            </w:r>
            <w:r w:rsidR="00284763" w:rsidRPr="009F2ECF">
              <w:rPr>
                <w:sz w:val="20"/>
                <w:szCs w:val="20"/>
              </w:rPr>
              <w:t xml:space="preserve">     </w:t>
            </w:r>
            <w:r w:rsidR="00284763" w:rsidRPr="009F2ECF">
              <w:rPr>
                <w:rFonts w:ascii="Cambria Math" w:hAnsi="Cambria Math"/>
                <w:color w:val="984806" w:themeColor="accent6" w:themeShade="80"/>
                <w:sz w:val="20"/>
                <w:szCs w:val="20"/>
              </w:rPr>
              <w:t>Sınıftan bir öğrenci seçilir. Bu öğrenci, öğretmen tarafından seçilen bir konu hakkında hiç durmadan belli bir sürede konuşmaya çalışır. Kim, aldığı konuda güzel konuşursa ödüllendirilir.</w:t>
            </w:r>
            <w:r w:rsidR="0076519D" w:rsidRPr="009F2ECF">
              <w:rPr>
                <w:rFonts w:ascii="Cambria Math" w:hAnsi="Cambria Math"/>
                <w:color w:val="984806" w:themeColor="accent6" w:themeShade="80"/>
                <w:sz w:val="20"/>
                <w:szCs w:val="20"/>
              </w:rPr>
              <w:t xml:space="preserve"> </w:t>
            </w:r>
            <w:r w:rsidR="006C0443" w:rsidRPr="009F2ECF">
              <w:rPr>
                <w:rFonts w:ascii="Cambria Math" w:hAnsi="Cambria Math"/>
                <w:color w:val="984806" w:themeColor="accent6" w:themeShade="80"/>
                <w:sz w:val="20"/>
                <w:szCs w:val="20"/>
              </w:rPr>
              <w:br/>
            </w:r>
            <w:r w:rsidR="0076519D" w:rsidRPr="009F2ECF">
              <w:rPr>
                <w:rFonts w:ascii="Cambria Math" w:hAnsi="Cambria Math"/>
                <w:i/>
                <w:color w:val="0070C0"/>
                <w:sz w:val="20"/>
                <w:szCs w:val="20"/>
              </w:rPr>
              <w:t>Aşağıdaki kelimelerden evde çalışmasını sağlayınız.</w:t>
            </w:r>
            <w:r w:rsidR="0076519D" w:rsidRPr="009F2ECF">
              <w:rPr>
                <w:rFonts w:ascii="Cambria Math" w:hAnsi="Cambria Math"/>
                <w:color w:val="7030A0"/>
                <w:sz w:val="20"/>
                <w:szCs w:val="20"/>
              </w:rPr>
              <w:t xml:space="preserve"> </w:t>
            </w:r>
          </w:p>
        </w:tc>
      </w:tr>
    </w:tbl>
    <w:p w:rsidR="00CF2AA6" w:rsidRPr="00B05470" w:rsidRDefault="00CF2AA6" w:rsidP="00B05470">
      <w:pPr>
        <w:rPr>
          <w:rFonts w:ascii="Century" w:hAnsi="Century"/>
          <w:color w:val="002060"/>
          <w:sz w:val="20"/>
          <w:szCs w:val="20"/>
        </w:rPr>
      </w:pPr>
    </w:p>
    <w:tbl>
      <w:tblPr>
        <w:tblW w:w="779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96"/>
      </w:tblGrid>
      <w:tr w:rsidR="003800A9" w:rsidRPr="00112FD6" w:rsidTr="00054B23">
        <w:tc>
          <w:tcPr>
            <w:tcW w:w="7796" w:type="dxa"/>
            <w:tcBorders>
              <w:top w:val="wave" w:sz="12" w:space="0" w:color="943634" w:themeColor="accent2" w:themeShade="BF"/>
              <w:left w:val="wave" w:sz="12" w:space="0" w:color="943634" w:themeColor="accent2" w:themeShade="BF"/>
              <w:bottom w:val="wave" w:sz="12" w:space="0" w:color="943634" w:themeColor="accent2" w:themeShade="BF"/>
              <w:right w:val="wave" w:sz="12" w:space="0" w:color="943634" w:themeColor="accent2" w:themeShade="BF"/>
            </w:tcBorders>
          </w:tcPr>
          <w:p w:rsidR="009F2ECF" w:rsidRPr="009F2ECF" w:rsidRDefault="00366693" w:rsidP="003800A9">
            <w:pPr>
              <w:rPr>
                <w:rFonts w:ascii="Candara" w:hAnsi="Candara"/>
                <w:color w:val="0070C0"/>
                <w:sz w:val="18"/>
                <w:szCs w:val="18"/>
              </w:rPr>
            </w:pPr>
            <w:r w:rsidRPr="00366693">
              <w:rPr>
                <w:rFonts w:ascii="Book Antiqua" w:hAnsi="Book Antiqua"/>
                <w:b/>
                <w:color w:val="7030A0"/>
                <w:sz w:val="20"/>
                <w:szCs w:val="20"/>
              </w:rPr>
              <w:t>Dersimi</w:t>
            </w:r>
            <w:r>
              <w:rPr>
                <w:rFonts w:ascii="Book Antiqua" w:hAnsi="Book Antiqua"/>
                <w:b/>
                <w:color w:val="7030A0"/>
                <w:sz w:val="20"/>
                <w:szCs w:val="20"/>
              </w:rPr>
              <w:t>z</w:t>
            </w:r>
            <w:r w:rsidRPr="00366693">
              <w:rPr>
                <w:rFonts w:ascii="Book Antiqua" w:hAnsi="Book Antiqua"/>
                <w:b/>
                <w:color w:val="7030A0"/>
                <w:sz w:val="20"/>
                <w:szCs w:val="20"/>
              </w:rPr>
              <w:t xml:space="preserve"> </w:t>
            </w:r>
            <w:r w:rsidR="003800A9" w:rsidRPr="00366693">
              <w:rPr>
                <w:rFonts w:ascii="Book Antiqua" w:hAnsi="Book Antiqua"/>
                <w:b/>
                <w:color w:val="7030A0"/>
                <w:sz w:val="20"/>
                <w:szCs w:val="20"/>
              </w:rPr>
              <w:t>Matematik</w:t>
            </w:r>
            <w:r w:rsidRPr="00366693">
              <w:rPr>
                <w:rFonts w:ascii="Book Antiqua" w:hAnsi="Book Antiqua"/>
                <w:b/>
                <w:color w:val="7030A0"/>
                <w:sz w:val="20"/>
                <w:szCs w:val="20"/>
              </w:rPr>
              <w:t>, Öğrendiklerimiz Otomatik</w:t>
            </w:r>
            <w:r w:rsidR="003800A9" w:rsidRPr="00860A02">
              <w:rPr>
                <w:rFonts w:ascii="Bookman Old Style" w:hAnsi="Bookman Old Style"/>
                <w:b/>
                <w:color w:val="4F6228"/>
                <w:sz w:val="20"/>
                <w:szCs w:val="20"/>
              </w:rPr>
              <w:t xml:space="preserve"> </w:t>
            </w:r>
            <w:r>
              <w:rPr>
                <w:rFonts w:ascii="Bookman Old Style" w:hAnsi="Bookman Old Style"/>
                <w:b/>
                <w:color w:val="4F6228"/>
                <w:sz w:val="20"/>
                <w:szCs w:val="20"/>
              </w:rPr>
              <w:t xml:space="preserve">            </w:t>
            </w:r>
            <w:r>
              <w:rPr>
                <w:rFonts w:ascii="Candara" w:hAnsi="Candara"/>
                <w:color w:val="0070C0"/>
                <w:sz w:val="18"/>
                <w:szCs w:val="18"/>
              </w:rPr>
              <w:t>5 tanesi</w:t>
            </w:r>
            <w:r w:rsidRPr="004029E7">
              <w:rPr>
                <w:rFonts w:ascii="Candara" w:hAnsi="Candara"/>
                <w:color w:val="0070C0"/>
                <w:sz w:val="18"/>
                <w:szCs w:val="18"/>
              </w:rPr>
              <w:t xml:space="preserve"> deftere yapılacak.</w:t>
            </w:r>
            <w:r>
              <w:rPr>
                <w:rFonts w:ascii="Bookman Old Style" w:hAnsi="Bookman Old Style"/>
                <w:b/>
                <w:color w:val="4F6228"/>
                <w:sz w:val="20"/>
                <w:szCs w:val="20"/>
              </w:rPr>
              <w:br/>
            </w:r>
            <w:r w:rsidR="003800A9" w:rsidRPr="00860A02">
              <w:rPr>
                <w:rFonts w:ascii="Bookman Old Style" w:hAnsi="Bookman Old Style"/>
                <w:b/>
                <w:color w:val="4F6228"/>
                <w:sz w:val="20"/>
                <w:szCs w:val="20"/>
              </w:rPr>
              <w:t>Konu:</w:t>
            </w:r>
            <w:r w:rsidR="003800A9" w:rsidRPr="00860A02">
              <w:rPr>
                <w:rFonts w:ascii="Bookman Old Style" w:hAnsi="Bookman Old Style"/>
                <w:color w:val="7030A0"/>
                <w:sz w:val="20"/>
                <w:szCs w:val="20"/>
              </w:rPr>
              <w:t xml:space="preserve"> </w:t>
            </w:r>
            <w:r w:rsidR="00103913" w:rsidRPr="00860A02">
              <w:rPr>
                <w:rFonts w:ascii="Bookman Old Style" w:hAnsi="Bookman Old Style"/>
                <w:color w:val="7030A0"/>
                <w:sz w:val="20"/>
                <w:szCs w:val="20"/>
              </w:rPr>
              <w:t>Toplama İşlemi</w:t>
            </w:r>
            <w:r w:rsidR="00103913" w:rsidRPr="00860A02">
              <w:rPr>
                <w:rFonts w:ascii="Candara" w:hAnsi="Candara"/>
                <w:color w:val="0070C0"/>
                <w:sz w:val="18"/>
                <w:szCs w:val="18"/>
              </w:rPr>
              <w:t xml:space="preserve"> </w:t>
            </w:r>
            <w:r w:rsidR="00385689" w:rsidRPr="00860A02">
              <w:rPr>
                <w:rFonts w:ascii="Candara" w:hAnsi="Candara"/>
                <w:color w:val="0070C0"/>
                <w:sz w:val="18"/>
                <w:szCs w:val="18"/>
              </w:rPr>
              <w:t xml:space="preserve"> </w:t>
            </w:r>
            <w:r w:rsidR="00860A02">
              <w:rPr>
                <w:rFonts w:ascii="Candara" w:hAnsi="Candara"/>
                <w:color w:val="0070C0"/>
                <w:sz w:val="18"/>
                <w:szCs w:val="18"/>
              </w:rPr>
              <w:t xml:space="preserve">                   </w:t>
            </w:r>
          </w:p>
          <w:p w:rsidR="00366693" w:rsidRDefault="001F7586" w:rsidP="00366693">
            <w:pPr>
              <w:jc w:val="center"/>
              <w:rPr>
                <w:rFonts w:ascii="Candara" w:hAnsi="Candara"/>
                <w:color w:val="FF0000"/>
                <w:sz w:val="18"/>
                <w:szCs w:val="18"/>
              </w:rPr>
            </w:pPr>
            <w:r w:rsidRPr="00F60DF8">
              <w:rPr>
                <w:rFonts w:ascii="Candara" w:hAnsi="Candara"/>
                <w:color w:val="FF0000"/>
                <w:sz w:val="18"/>
                <w:szCs w:val="18"/>
              </w:rPr>
              <w:pict>
                <v:shape id="_x0000_i1028" type="#_x0000_t75" style="width:345.45pt;height:229.8pt">
                  <v:imagedata r:id="rId10" o:title=""/>
                </v:shape>
              </w:pict>
            </w:r>
          </w:p>
          <w:p w:rsidR="00366693" w:rsidRPr="007E55C6" w:rsidRDefault="0002718B" w:rsidP="00366693">
            <w:pPr>
              <w:rPr>
                <w:rFonts w:ascii="Candara" w:hAnsi="Candara"/>
                <w:color w:val="FF0000"/>
                <w:sz w:val="18"/>
                <w:szCs w:val="18"/>
              </w:rPr>
            </w:pPr>
            <w:r>
              <w:rPr>
                <w:rFonts w:ascii="Candara" w:hAnsi="Candara"/>
                <w:b/>
                <w:color w:val="FF0000"/>
                <w:sz w:val="18"/>
                <w:szCs w:val="18"/>
              </w:rPr>
              <w:br/>
            </w:r>
            <w:r w:rsidR="00366693">
              <w:rPr>
                <w:rFonts w:ascii="Candara" w:hAnsi="Candara"/>
                <w:b/>
                <w:color w:val="FF0000"/>
                <w:sz w:val="18"/>
                <w:szCs w:val="18"/>
              </w:rPr>
              <w:t xml:space="preserve">İşlemleri yaparken parmakları kullanmak yeterli olur. </w:t>
            </w:r>
          </w:p>
        </w:tc>
      </w:tr>
    </w:tbl>
    <w:p w:rsidR="00366693" w:rsidRPr="00DF0BBC" w:rsidRDefault="00366693">
      <w:pPr>
        <w:rPr>
          <w:rFonts w:ascii="Candara" w:hAnsi="Candara"/>
          <w:b/>
          <w:color w:val="FF0000"/>
          <w:sz w:val="18"/>
          <w:szCs w:val="18"/>
        </w:rPr>
      </w:pPr>
    </w:p>
    <w:sectPr w:rsidR="00366693" w:rsidRPr="00DF0BBC" w:rsidSect="00453121">
      <w:pgSz w:w="16838" w:h="11906" w:orient="landscape"/>
      <w:pgMar w:top="709" w:right="709" w:bottom="709" w:left="567" w:header="708" w:footer="708" w:gutter="0"/>
      <w:cols w:num="2" w:sep="1" w:space="709" w:equalWidth="0">
        <w:col w:w="7356" w:space="709"/>
        <w:col w:w="749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F8A" w:rsidRDefault="00DB2F8A" w:rsidP="00195B27">
      <w:pPr>
        <w:spacing w:after="0" w:line="240" w:lineRule="auto"/>
      </w:pPr>
      <w:r>
        <w:separator/>
      </w:r>
    </w:p>
  </w:endnote>
  <w:endnote w:type="continuationSeparator" w:id="0">
    <w:p w:rsidR="00DB2F8A" w:rsidRDefault="00DB2F8A" w:rsidP="001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milimam02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F8A" w:rsidRDefault="00DB2F8A" w:rsidP="00195B27">
      <w:pPr>
        <w:spacing w:after="0" w:line="240" w:lineRule="auto"/>
      </w:pPr>
      <w:r>
        <w:separator/>
      </w:r>
    </w:p>
  </w:footnote>
  <w:footnote w:type="continuationSeparator" w:id="0">
    <w:p w:rsidR="00DB2F8A" w:rsidRDefault="00DB2F8A" w:rsidP="001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64" type="#_x0000_t136" style="width:23.75pt;height:51.3pt" o:bullet="t">
        <v:shadow color="#868686"/>
        <v:textpath style="font-family:&quot;Arial Black&quot;;v-text-kern:t" trim="t" fitpath="t" string="1"/>
      </v:shape>
    </w:pict>
  </w:numPicBullet>
  <w:numPicBullet w:numPicBulletId="1">
    <w:pict>
      <v:shape id="_x0000_i1065" type="#_x0000_t136" style="width:23.75pt;height:51.3pt" o:bullet="t">
        <v:shadow color="#868686"/>
        <v:textpath style="font-family:&quot;Arial Black&quot;;v-text-kern:t" trim="t" fitpath="t" string="1"/>
      </v:shape>
    </w:pict>
  </w:numPicBullet>
  <w:numPicBullet w:numPicBulletId="2">
    <w:pict>
      <v:shape id="_x0000_i1066" type="#_x0000_t136" style="width:3in;height:3in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3">
    <w:pict>
      <v:shape id="_x0000_i1067" type="#_x0000_t136" style="width:3in;height:3in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4">
    <w:pict>
      <v:shape id="_x0000_i1068" type="#_x0000_t136" style="width:3in;height:3in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5">
    <w:pict>
      <v:shape id="_x0000_i1069" type="#_x0000_t136" style="width:3in;height:3in" o:bullet="t" strokecolor="#7030a0">
        <v:fill r:id="rId1" o:title=""/>
        <v:shadow color="#868686"/>
        <v:textpath style="font-family:&quot;Comic Sans MS&quot;;font-size:18pt;font-weight:bold;v-text-kern:t" trim="t" fitpath="t" string="6"/>
      </v:shape>
    </w:pict>
  </w:numPicBullet>
  <w:numPicBullet w:numPicBulletId="6">
    <w:pict>
      <v:shape id="_x0000_i1070" type="#_x0000_t136" style="width:23.75pt;height:51.3pt" o:bullet="t" strokecolor="#0070c0">
        <v:shadow color="#868686"/>
        <v:textpath style="font-family:&quot;Arial Black&quot;;v-text-kern:t" trim="t" fitpath="t" string="7"/>
      </v:shape>
    </w:pict>
  </w:numPicBullet>
  <w:numPicBullet w:numPicBulletId="7">
    <w:pict>
      <v:shape id="_x0000_i1071" type="#_x0000_t136" style="width:3in;height:3in" o:bullet="t" strokecolor="#00b0f0">
        <v:fill r:id="rId1" o:title=""/>
        <v:shadow color="#868686"/>
        <v:textpath style="font-family:&quot;Comic Sans MS&quot;;font-size:18pt;font-weight:bold;v-text-kern:t" trim="t" fitpath="t" string="9"/>
      </v:shape>
    </w:pict>
  </w:numPicBullet>
  <w:numPicBullet w:numPicBulletId="8">
    <w:pict>
      <v:shape id="_x0000_i1072" type="#_x0000_t136" style="width:3in;height:3in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9">
    <w:pict>
      <v:shape id="_x0000_i1073" type="#_x0000_t136" style="width:36pt;height:44.45pt" o:bullet="t" strokecolor="#00b0f0">
        <v:shadow color="#868686"/>
        <v:textpath style="font-family:&quot;Verdana&quot;;v-text-kern:t" trim="t" fitpath="t" string="1."/>
      </v:shape>
    </w:pict>
  </w:numPicBullet>
  <w:numPicBullet w:numPicBulletId="10">
    <w:pict>
      <v:shape id="_x0000_i1074" type="#_x0000_t136" style="width:3in;height:3in" o:bullet="t" strokecolor="red">
        <v:fill r:id="rId1" o:title=""/>
        <v:shadow color="#868686"/>
        <v:textpath style="font-family:&quot;Arial&quot;;font-size:28pt;font-weight:bold;v-text-kern:t" trim="t" fitpath="t" string="9"/>
      </v:shape>
    </w:pict>
  </w:numPicBullet>
  <w:numPicBullet w:numPicBulletId="11">
    <w:pict>
      <v:shape id="_x0000_i1075" type="#_x0000_t136" style="width:36pt;height:44.4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12">
    <w:pict>
      <v:shape id="_x0000_i1076" type="#_x0000_t136" style="width:36pt;height:44.4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3">
    <w:pict>
      <v:shape id="_x0000_i1077" type="#_x0000_t136" style="width:36pt;height:44.4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4">
    <w:pict>
      <v:shape id="_x0000_i1078" type="#_x0000_t136" style="width:23.75pt;height:51.3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5">
    <w:pict>
      <v:shape id="_x0000_i1079" type="#_x0000_t136" style="width:23.75pt;height:51.3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6">
    <w:pict>
      <v:shape id="_x0000_i1080" type="#_x0000_t136" style="width:23.75pt;height:51.3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7">
    <w:pict>
      <v:shape id="_x0000_i1081" type="#_x0000_t136" style="width:36pt;height:44.4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8">
    <w:pict>
      <v:shape id="_x0000_i1082" type="#_x0000_t136" style="width:36pt;height:44.4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9">
    <w:pict>
      <v:shape id="_x0000_i1083" type="#_x0000_t136" style="width:23.75pt;height:51.3pt" o:bullet="t" strokecolor="blue">
        <v:shadow color="#868686"/>
        <v:textpath style="font-family:&quot;Arial Black&quot;;v-text-kern:t" trim="t" fitpath="t" string="6"/>
      </v:shape>
    </w:pict>
  </w:numPicBullet>
  <w:numPicBullet w:numPicBulletId="20">
    <w:pict>
      <v:shape id="_x0000_i1084" type="#_x0000_t136" style="width:36pt;height:44.4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1">
    <w:pict>
      <v:shape id="_x0000_i1085" type="#_x0000_t136" style="width:36pt;height:44.4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2">
    <w:pict>
      <v:shape id="_x0000_i1086" type="#_x0000_t136" style="width:3in;height:3in" o:bullet="t" strokecolor="blue">
        <v:fill r:id="rId1" o:title=""/>
        <v:shadow color="#868686"/>
        <v:textpath style="font-family:&quot;Comic Sans MS&quot;;font-size:18pt;font-weight:bold;v-text-kern:t" trim="t" fitpath="t" string="1"/>
      </v:shape>
    </w:pict>
  </w:numPicBullet>
  <w:numPicBullet w:numPicBulletId="23">
    <w:pict>
      <v:shape id="_x0000_i1087" type="#_x0000_t136" style="width:36pt;height:44.4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4">
    <w:pict>
      <v:shape id="_x0000_i1088" type="#_x0000_t136" style="width:36pt;height:44.4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5">
    <w:pict>
      <v:shape id="_x0000_i1089" type="#_x0000_t136" style="width:23.75pt;height:51.3pt" o:bullet="t" strokecolor="blue">
        <v:shadow color="#868686"/>
        <v:textpath style="font-family:&quot;Arial Black&quot;;font-weight:bold;v-text-kern:t" trim="t" fitpath="t" string="2"/>
      </v:shape>
    </w:pict>
  </w:numPicBullet>
  <w:numPicBullet w:numPicBulletId="26">
    <w:pict>
      <v:shape id="_x0000_i1090" type="#_x0000_t136" style="width:23.75pt;height:51.3pt" o:bullet="t" strokecolor="red">
        <v:shadow color="#868686"/>
        <v:textpath style="font-family:&quot;Arial Black&quot;;font-weight:bold;v-text-kern:t" trim="t" fitpath="t" string="3"/>
      </v:shape>
    </w:pict>
  </w:numPicBullet>
  <w:numPicBullet w:numPicBulletId="27">
    <w:pict>
      <v:shape id="_x0000_i1091" type="#_x0000_t136" style="width:36pt;height:44.4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8">
    <w:pict>
      <v:shape id="_x0000_i1092" type="#_x0000_t136" style="width:36pt;height:44.4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9">
    <w:pict>
      <v:shape id="_x0000_i1093" type="#_x0000_t136" style="width:36pt;height:44.4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30">
    <w:pict>
      <v:shape id="_x0000_i1094" type="#_x0000_t136" style="width:23.75pt;height:51.3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1">
    <w:pict>
      <v:shape id="_x0000_i1095" type="#_x0000_t136" style="width:23.75pt;height:51.3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2">
    <w:pict>
      <v:shape id="_x0000_i1096" type="#_x0000_t136" style="width:23.75pt;height:51.3pt" o:bullet="t" fillcolor="#c0504d" stroked="f" strokecolor="blue">
        <v:shadow color="#868686"/>
        <v:textpath style="font-family:&quot;Arial Black&quot;;font-weight:bold;v-text-kern:t" trim="t" fitpath="t" string="5"/>
      </v:shape>
    </w:pict>
  </w:numPicBullet>
  <w:numPicBullet w:numPicBulletId="33">
    <w:pict>
      <v:shape id="_x0000_i1097" type="#_x0000_t136" style="width:23.75pt;height:51.3pt" o:bullet="t" strokecolor="#7030a0">
        <v:shadow color="#868686"/>
        <v:textpath style="font-family:&quot;Arial Black&quot;;font-weight:bold;v-text-kern:t" trim="t" fitpath="t" string="6"/>
      </v:shape>
    </w:pict>
  </w:numPicBullet>
  <w:numPicBullet w:numPicBulletId="34">
    <w:pict>
      <v:shape id="_x0000_i1098" type="#_x0000_t136" style="width:23.75pt;height:51.3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5">
    <w:pict>
      <v:shape id="_x0000_i1099" type="#_x0000_t136" style="width:14.55pt;height:31.4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6">
    <w:pict>
      <v:shape id="_x0000_i1100" type="#_x0000_t136" style="width:18.4pt;height:31.4pt" o:bullet="t" strokecolor="red">
        <v:shadow color="#868686"/>
        <v:textpath style="font-family:&quot;Arial Black&quot;;font-weight:bold;v-text-kern:t" trim="t" fitpath="t" string="4"/>
      </v:shape>
    </w:pict>
  </w:numPicBullet>
  <w:numPicBullet w:numPicBulletId="37">
    <w:pict>
      <v:shape id="_x0000_i1101" type="#_x0000_t136" style="width:24.5pt;height:31.4pt" o:bullet="t" fillcolor="#7030a0" stroked="f" strokecolor="#943634">
        <v:shadow color="#868686"/>
        <v:textpath style="font-family:&quot;Arial&quot;;font-weight:bold;v-text-kern:t" trim="t" fitpath="t" string="11"/>
      </v:shape>
    </w:pict>
  </w:numPicBullet>
  <w:abstractNum w:abstractNumId="0">
    <w:nsid w:val="03F034A7"/>
    <w:multiLevelType w:val="hybridMultilevel"/>
    <w:tmpl w:val="10608A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3AA"/>
    <w:multiLevelType w:val="hybridMultilevel"/>
    <w:tmpl w:val="374499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4EA3"/>
    <w:multiLevelType w:val="hybridMultilevel"/>
    <w:tmpl w:val="619AB700"/>
    <w:lvl w:ilvl="0" w:tplc="D89C741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0B3996"/>
    <w:multiLevelType w:val="hybridMultilevel"/>
    <w:tmpl w:val="D3F636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21A5"/>
    <w:multiLevelType w:val="hybridMultilevel"/>
    <w:tmpl w:val="02C8E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41C6"/>
    <w:multiLevelType w:val="hybridMultilevel"/>
    <w:tmpl w:val="1E341E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231ED"/>
    <w:multiLevelType w:val="hybridMultilevel"/>
    <w:tmpl w:val="FC5E594E"/>
    <w:lvl w:ilvl="0" w:tplc="12DCE50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D74EA"/>
    <w:multiLevelType w:val="hybridMultilevel"/>
    <w:tmpl w:val="2F2C2BAE"/>
    <w:lvl w:ilvl="0" w:tplc="FA52E3FC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4A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E3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43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B6B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4F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23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44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3AC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85B"/>
    <w:rsid w:val="000004C7"/>
    <w:rsid w:val="00003D2E"/>
    <w:rsid w:val="00007C1D"/>
    <w:rsid w:val="00010201"/>
    <w:rsid w:val="00010A6A"/>
    <w:rsid w:val="0001411C"/>
    <w:rsid w:val="00017C5C"/>
    <w:rsid w:val="00023DD6"/>
    <w:rsid w:val="0002718B"/>
    <w:rsid w:val="00033010"/>
    <w:rsid w:val="000357E2"/>
    <w:rsid w:val="000368C6"/>
    <w:rsid w:val="0004026E"/>
    <w:rsid w:val="00040A55"/>
    <w:rsid w:val="00043E90"/>
    <w:rsid w:val="0004485E"/>
    <w:rsid w:val="0005265A"/>
    <w:rsid w:val="00054B23"/>
    <w:rsid w:val="0005745D"/>
    <w:rsid w:val="00065C5E"/>
    <w:rsid w:val="00077C52"/>
    <w:rsid w:val="00083386"/>
    <w:rsid w:val="0008557F"/>
    <w:rsid w:val="000867FC"/>
    <w:rsid w:val="00091313"/>
    <w:rsid w:val="00095C09"/>
    <w:rsid w:val="000A3E8F"/>
    <w:rsid w:val="000B177C"/>
    <w:rsid w:val="000B39CB"/>
    <w:rsid w:val="000B4DDF"/>
    <w:rsid w:val="000B6618"/>
    <w:rsid w:val="000C0438"/>
    <w:rsid w:val="000C2EB6"/>
    <w:rsid w:val="000C312B"/>
    <w:rsid w:val="000C6A57"/>
    <w:rsid w:val="000C72A0"/>
    <w:rsid w:val="000D093A"/>
    <w:rsid w:val="000D7342"/>
    <w:rsid w:val="000E11EE"/>
    <w:rsid w:val="000E32FB"/>
    <w:rsid w:val="000E6245"/>
    <w:rsid w:val="000F0E89"/>
    <w:rsid w:val="001002C0"/>
    <w:rsid w:val="00103913"/>
    <w:rsid w:val="00112FD6"/>
    <w:rsid w:val="0011577C"/>
    <w:rsid w:val="00117C69"/>
    <w:rsid w:val="00117FB5"/>
    <w:rsid w:val="001372B6"/>
    <w:rsid w:val="00137F1C"/>
    <w:rsid w:val="001477A3"/>
    <w:rsid w:val="00154A55"/>
    <w:rsid w:val="00157EB6"/>
    <w:rsid w:val="00163634"/>
    <w:rsid w:val="0018213D"/>
    <w:rsid w:val="001875ED"/>
    <w:rsid w:val="00190023"/>
    <w:rsid w:val="001908BA"/>
    <w:rsid w:val="00191240"/>
    <w:rsid w:val="001924FA"/>
    <w:rsid w:val="001945F9"/>
    <w:rsid w:val="001948AB"/>
    <w:rsid w:val="00195B27"/>
    <w:rsid w:val="00195CB0"/>
    <w:rsid w:val="00197252"/>
    <w:rsid w:val="001A40BE"/>
    <w:rsid w:val="001A7D45"/>
    <w:rsid w:val="001B2296"/>
    <w:rsid w:val="001B5041"/>
    <w:rsid w:val="001C1288"/>
    <w:rsid w:val="001C343F"/>
    <w:rsid w:val="001C5FAF"/>
    <w:rsid w:val="001C6607"/>
    <w:rsid w:val="001C7760"/>
    <w:rsid w:val="001D198E"/>
    <w:rsid w:val="001D4F56"/>
    <w:rsid w:val="001D706E"/>
    <w:rsid w:val="001E1CEA"/>
    <w:rsid w:val="001E574B"/>
    <w:rsid w:val="001E5BA7"/>
    <w:rsid w:val="001E6204"/>
    <w:rsid w:val="001F095E"/>
    <w:rsid w:val="001F208F"/>
    <w:rsid w:val="001F4761"/>
    <w:rsid w:val="001F7586"/>
    <w:rsid w:val="00202DF0"/>
    <w:rsid w:val="0020314E"/>
    <w:rsid w:val="0020714F"/>
    <w:rsid w:val="00226E89"/>
    <w:rsid w:val="00226F0D"/>
    <w:rsid w:val="00230C26"/>
    <w:rsid w:val="002329B0"/>
    <w:rsid w:val="00232EC3"/>
    <w:rsid w:val="00234DE0"/>
    <w:rsid w:val="00236F5C"/>
    <w:rsid w:val="00237164"/>
    <w:rsid w:val="00244691"/>
    <w:rsid w:val="002455A0"/>
    <w:rsid w:val="0024760E"/>
    <w:rsid w:val="00247B6B"/>
    <w:rsid w:val="00247F91"/>
    <w:rsid w:val="00250834"/>
    <w:rsid w:val="00250D00"/>
    <w:rsid w:val="00252D2F"/>
    <w:rsid w:val="00261BE2"/>
    <w:rsid w:val="002640AA"/>
    <w:rsid w:val="00265CB9"/>
    <w:rsid w:val="00266539"/>
    <w:rsid w:val="00271387"/>
    <w:rsid w:val="00272F84"/>
    <w:rsid w:val="00273F55"/>
    <w:rsid w:val="002819D7"/>
    <w:rsid w:val="00282F1B"/>
    <w:rsid w:val="00284763"/>
    <w:rsid w:val="0028592A"/>
    <w:rsid w:val="00291447"/>
    <w:rsid w:val="002A2F60"/>
    <w:rsid w:val="002C31F6"/>
    <w:rsid w:val="002C7D24"/>
    <w:rsid w:val="002D0112"/>
    <w:rsid w:val="002D266C"/>
    <w:rsid w:val="002D2E0E"/>
    <w:rsid w:val="002E1577"/>
    <w:rsid w:val="002E6E2F"/>
    <w:rsid w:val="002F3F40"/>
    <w:rsid w:val="002F45AD"/>
    <w:rsid w:val="002F7B98"/>
    <w:rsid w:val="00301DA1"/>
    <w:rsid w:val="0030732F"/>
    <w:rsid w:val="0031367C"/>
    <w:rsid w:val="00320CAE"/>
    <w:rsid w:val="00324A3C"/>
    <w:rsid w:val="00325933"/>
    <w:rsid w:val="00341F61"/>
    <w:rsid w:val="003506FB"/>
    <w:rsid w:val="00353014"/>
    <w:rsid w:val="00353ED1"/>
    <w:rsid w:val="00357CDE"/>
    <w:rsid w:val="00362698"/>
    <w:rsid w:val="00363394"/>
    <w:rsid w:val="0036485D"/>
    <w:rsid w:val="00366693"/>
    <w:rsid w:val="00367109"/>
    <w:rsid w:val="00367728"/>
    <w:rsid w:val="003721FE"/>
    <w:rsid w:val="003800A9"/>
    <w:rsid w:val="00380924"/>
    <w:rsid w:val="00381391"/>
    <w:rsid w:val="00381A14"/>
    <w:rsid w:val="003850E3"/>
    <w:rsid w:val="00385689"/>
    <w:rsid w:val="00385A5A"/>
    <w:rsid w:val="00391452"/>
    <w:rsid w:val="003925A1"/>
    <w:rsid w:val="00392D74"/>
    <w:rsid w:val="00393160"/>
    <w:rsid w:val="00394E5B"/>
    <w:rsid w:val="00395173"/>
    <w:rsid w:val="00396FE4"/>
    <w:rsid w:val="003A0A1C"/>
    <w:rsid w:val="003A1A04"/>
    <w:rsid w:val="003A2541"/>
    <w:rsid w:val="003A65C2"/>
    <w:rsid w:val="003A735D"/>
    <w:rsid w:val="003A7A9D"/>
    <w:rsid w:val="003B4972"/>
    <w:rsid w:val="003B5702"/>
    <w:rsid w:val="003C0AFC"/>
    <w:rsid w:val="003C3820"/>
    <w:rsid w:val="003C5409"/>
    <w:rsid w:val="003C5694"/>
    <w:rsid w:val="003C72EF"/>
    <w:rsid w:val="003D045A"/>
    <w:rsid w:val="003D1DD4"/>
    <w:rsid w:val="003D4AF3"/>
    <w:rsid w:val="003E240D"/>
    <w:rsid w:val="003E690C"/>
    <w:rsid w:val="003F1CAB"/>
    <w:rsid w:val="003F72E0"/>
    <w:rsid w:val="00402220"/>
    <w:rsid w:val="004029E7"/>
    <w:rsid w:val="00410B5B"/>
    <w:rsid w:val="00411A9E"/>
    <w:rsid w:val="0041256F"/>
    <w:rsid w:val="00413F71"/>
    <w:rsid w:val="00415B21"/>
    <w:rsid w:val="00417D6A"/>
    <w:rsid w:val="00420E00"/>
    <w:rsid w:val="00422F7C"/>
    <w:rsid w:val="00424854"/>
    <w:rsid w:val="00424CBF"/>
    <w:rsid w:val="00427010"/>
    <w:rsid w:val="0043210D"/>
    <w:rsid w:val="004347CD"/>
    <w:rsid w:val="004419D4"/>
    <w:rsid w:val="00452A46"/>
    <w:rsid w:val="00453121"/>
    <w:rsid w:val="00456BE8"/>
    <w:rsid w:val="00460ABF"/>
    <w:rsid w:val="004631CA"/>
    <w:rsid w:val="00464E95"/>
    <w:rsid w:val="00466AD1"/>
    <w:rsid w:val="004674C6"/>
    <w:rsid w:val="004710F3"/>
    <w:rsid w:val="004731C7"/>
    <w:rsid w:val="00487ACC"/>
    <w:rsid w:val="00490693"/>
    <w:rsid w:val="004A490A"/>
    <w:rsid w:val="004A4A7A"/>
    <w:rsid w:val="004A502F"/>
    <w:rsid w:val="004A53BB"/>
    <w:rsid w:val="004A6E7B"/>
    <w:rsid w:val="004B05AA"/>
    <w:rsid w:val="004B47B4"/>
    <w:rsid w:val="004B55C1"/>
    <w:rsid w:val="004D50A6"/>
    <w:rsid w:val="004D5429"/>
    <w:rsid w:val="004D6A5C"/>
    <w:rsid w:val="004D7125"/>
    <w:rsid w:val="004D7266"/>
    <w:rsid w:val="004E083A"/>
    <w:rsid w:val="004E2551"/>
    <w:rsid w:val="004E3261"/>
    <w:rsid w:val="004E4F2A"/>
    <w:rsid w:val="004E74CF"/>
    <w:rsid w:val="00502236"/>
    <w:rsid w:val="00503FA7"/>
    <w:rsid w:val="00504503"/>
    <w:rsid w:val="00504C43"/>
    <w:rsid w:val="0050555D"/>
    <w:rsid w:val="00506B2D"/>
    <w:rsid w:val="00510B98"/>
    <w:rsid w:val="005148EB"/>
    <w:rsid w:val="00523041"/>
    <w:rsid w:val="00525238"/>
    <w:rsid w:val="0054077B"/>
    <w:rsid w:val="005517C1"/>
    <w:rsid w:val="00555600"/>
    <w:rsid w:val="005618A5"/>
    <w:rsid w:val="00561C99"/>
    <w:rsid w:val="0056245E"/>
    <w:rsid w:val="005709A0"/>
    <w:rsid w:val="00571ACE"/>
    <w:rsid w:val="0057385D"/>
    <w:rsid w:val="0057781B"/>
    <w:rsid w:val="00577F3A"/>
    <w:rsid w:val="00592591"/>
    <w:rsid w:val="00594055"/>
    <w:rsid w:val="0059425C"/>
    <w:rsid w:val="005A2C2B"/>
    <w:rsid w:val="005A53F4"/>
    <w:rsid w:val="005B1D69"/>
    <w:rsid w:val="005B2B27"/>
    <w:rsid w:val="005C0A2C"/>
    <w:rsid w:val="005C2476"/>
    <w:rsid w:val="005C25ED"/>
    <w:rsid w:val="005C5E23"/>
    <w:rsid w:val="005C61B6"/>
    <w:rsid w:val="005C7EBB"/>
    <w:rsid w:val="005D1766"/>
    <w:rsid w:val="005D4732"/>
    <w:rsid w:val="005E0B22"/>
    <w:rsid w:val="005F51AC"/>
    <w:rsid w:val="006008FA"/>
    <w:rsid w:val="00604220"/>
    <w:rsid w:val="0061129F"/>
    <w:rsid w:val="00621C15"/>
    <w:rsid w:val="00623211"/>
    <w:rsid w:val="006255F2"/>
    <w:rsid w:val="00625C97"/>
    <w:rsid w:val="00626C81"/>
    <w:rsid w:val="00630469"/>
    <w:rsid w:val="0063132F"/>
    <w:rsid w:val="00631737"/>
    <w:rsid w:val="00635E97"/>
    <w:rsid w:val="006363D5"/>
    <w:rsid w:val="006466E0"/>
    <w:rsid w:val="00653248"/>
    <w:rsid w:val="006567F0"/>
    <w:rsid w:val="00665912"/>
    <w:rsid w:val="0067694D"/>
    <w:rsid w:val="00681886"/>
    <w:rsid w:val="00685428"/>
    <w:rsid w:val="00685665"/>
    <w:rsid w:val="00686015"/>
    <w:rsid w:val="00693E09"/>
    <w:rsid w:val="0069612E"/>
    <w:rsid w:val="006A0E8B"/>
    <w:rsid w:val="006A487E"/>
    <w:rsid w:val="006A573D"/>
    <w:rsid w:val="006B20D6"/>
    <w:rsid w:val="006C0443"/>
    <w:rsid w:val="006C0D21"/>
    <w:rsid w:val="006C5987"/>
    <w:rsid w:val="006C71EE"/>
    <w:rsid w:val="006D13C9"/>
    <w:rsid w:val="006D7378"/>
    <w:rsid w:val="006E7462"/>
    <w:rsid w:val="006F15AD"/>
    <w:rsid w:val="006F24EE"/>
    <w:rsid w:val="006F2AD9"/>
    <w:rsid w:val="007031FC"/>
    <w:rsid w:val="007074AC"/>
    <w:rsid w:val="00710539"/>
    <w:rsid w:val="00710C04"/>
    <w:rsid w:val="00717DD7"/>
    <w:rsid w:val="00726528"/>
    <w:rsid w:val="00735E49"/>
    <w:rsid w:val="00737A5B"/>
    <w:rsid w:val="00742A71"/>
    <w:rsid w:val="00742E26"/>
    <w:rsid w:val="007443E7"/>
    <w:rsid w:val="00744F35"/>
    <w:rsid w:val="00747313"/>
    <w:rsid w:val="007513E9"/>
    <w:rsid w:val="007517C9"/>
    <w:rsid w:val="00755B94"/>
    <w:rsid w:val="00760D86"/>
    <w:rsid w:val="00763F3C"/>
    <w:rsid w:val="00764801"/>
    <w:rsid w:val="007648A3"/>
    <w:rsid w:val="0076519D"/>
    <w:rsid w:val="00765FA1"/>
    <w:rsid w:val="0076732A"/>
    <w:rsid w:val="00770048"/>
    <w:rsid w:val="00770070"/>
    <w:rsid w:val="0077458B"/>
    <w:rsid w:val="00774E83"/>
    <w:rsid w:val="00775C5C"/>
    <w:rsid w:val="007843AD"/>
    <w:rsid w:val="00794AFD"/>
    <w:rsid w:val="00797ECF"/>
    <w:rsid w:val="007A3757"/>
    <w:rsid w:val="007A3909"/>
    <w:rsid w:val="007A39BA"/>
    <w:rsid w:val="007A5176"/>
    <w:rsid w:val="007C43F4"/>
    <w:rsid w:val="007C4E91"/>
    <w:rsid w:val="007C59CE"/>
    <w:rsid w:val="007D5790"/>
    <w:rsid w:val="007E05C9"/>
    <w:rsid w:val="007E3DB6"/>
    <w:rsid w:val="007E55C6"/>
    <w:rsid w:val="007F1121"/>
    <w:rsid w:val="00806AFD"/>
    <w:rsid w:val="008077DE"/>
    <w:rsid w:val="00811CBD"/>
    <w:rsid w:val="00812C49"/>
    <w:rsid w:val="008203F8"/>
    <w:rsid w:val="00820703"/>
    <w:rsid w:val="00820B3E"/>
    <w:rsid w:val="00821220"/>
    <w:rsid w:val="00825049"/>
    <w:rsid w:val="00825A1C"/>
    <w:rsid w:val="00835420"/>
    <w:rsid w:val="0084014F"/>
    <w:rsid w:val="00840232"/>
    <w:rsid w:val="00844174"/>
    <w:rsid w:val="00850D90"/>
    <w:rsid w:val="00852893"/>
    <w:rsid w:val="00853925"/>
    <w:rsid w:val="00853C1B"/>
    <w:rsid w:val="00857751"/>
    <w:rsid w:val="00860A02"/>
    <w:rsid w:val="00861167"/>
    <w:rsid w:val="00861DB1"/>
    <w:rsid w:val="0086385C"/>
    <w:rsid w:val="00863D21"/>
    <w:rsid w:val="00870572"/>
    <w:rsid w:val="00871BE9"/>
    <w:rsid w:val="00872375"/>
    <w:rsid w:val="008852D6"/>
    <w:rsid w:val="0088572C"/>
    <w:rsid w:val="00891BF0"/>
    <w:rsid w:val="00892BDC"/>
    <w:rsid w:val="008952D2"/>
    <w:rsid w:val="00895571"/>
    <w:rsid w:val="00896C20"/>
    <w:rsid w:val="00896DD0"/>
    <w:rsid w:val="008A3DEA"/>
    <w:rsid w:val="008B10E4"/>
    <w:rsid w:val="008B1186"/>
    <w:rsid w:val="008B62CF"/>
    <w:rsid w:val="008C1E67"/>
    <w:rsid w:val="008D0A06"/>
    <w:rsid w:val="008E17E5"/>
    <w:rsid w:val="008E1AD7"/>
    <w:rsid w:val="008F05CE"/>
    <w:rsid w:val="008F1CDA"/>
    <w:rsid w:val="008F2143"/>
    <w:rsid w:val="0090761D"/>
    <w:rsid w:val="009122FB"/>
    <w:rsid w:val="0091255B"/>
    <w:rsid w:val="00917064"/>
    <w:rsid w:val="0091780C"/>
    <w:rsid w:val="009236FB"/>
    <w:rsid w:val="0092733A"/>
    <w:rsid w:val="00935090"/>
    <w:rsid w:val="0094168C"/>
    <w:rsid w:val="00947781"/>
    <w:rsid w:val="009649A8"/>
    <w:rsid w:val="009657C9"/>
    <w:rsid w:val="009769E0"/>
    <w:rsid w:val="00983402"/>
    <w:rsid w:val="00985582"/>
    <w:rsid w:val="00985ACE"/>
    <w:rsid w:val="009902A5"/>
    <w:rsid w:val="0099335F"/>
    <w:rsid w:val="009942B6"/>
    <w:rsid w:val="009A4445"/>
    <w:rsid w:val="009B3196"/>
    <w:rsid w:val="009B7F05"/>
    <w:rsid w:val="009C5DBD"/>
    <w:rsid w:val="009C621C"/>
    <w:rsid w:val="009D0924"/>
    <w:rsid w:val="009D201F"/>
    <w:rsid w:val="009D35DE"/>
    <w:rsid w:val="009D6379"/>
    <w:rsid w:val="009D6CB4"/>
    <w:rsid w:val="009D6F67"/>
    <w:rsid w:val="009F04F4"/>
    <w:rsid w:val="009F2ECF"/>
    <w:rsid w:val="009F4D59"/>
    <w:rsid w:val="00A03645"/>
    <w:rsid w:val="00A1240E"/>
    <w:rsid w:val="00A1517C"/>
    <w:rsid w:val="00A20142"/>
    <w:rsid w:val="00A210F8"/>
    <w:rsid w:val="00A2227F"/>
    <w:rsid w:val="00A251B4"/>
    <w:rsid w:val="00A41DD4"/>
    <w:rsid w:val="00A4261A"/>
    <w:rsid w:val="00A54893"/>
    <w:rsid w:val="00A60666"/>
    <w:rsid w:val="00A62434"/>
    <w:rsid w:val="00A64404"/>
    <w:rsid w:val="00A77F00"/>
    <w:rsid w:val="00A81BBC"/>
    <w:rsid w:val="00A8349D"/>
    <w:rsid w:val="00A852AF"/>
    <w:rsid w:val="00A864F8"/>
    <w:rsid w:val="00A904D9"/>
    <w:rsid w:val="00A9147B"/>
    <w:rsid w:val="00A91585"/>
    <w:rsid w:val="00A9250D"/>
    <w:rsid w:val="00A97A0F"/>
    <w:rsid w:val="00AA1939"/>
    <w:rsid w:val="00AA79D3"/>
    <w:rsid w:val="00AB2142"/>
    <w:rsid w:val="00AB21E0"/>
    <w:rsid w:val="00AB2322"/>
    <w:rsid w:val="00AC6274"/>
    <w:rsid w:val="00AC6833"/>
    <w:rsid w:val="00AC7E59"/>
    <w:rsid w:val="00AD2BD5"/>
    <w:rsid w:val="00AD4E39"/>
    <w:rsid w:val="00AD7778"/>
    <w:rsid w:val="00AE15CC"/>
    <w:rsid w:val="00AE4F23"/>
    <w:rsid w:val="00AF05E0"/>
    <w:rsid w:val="00AF4CDE"/>
    <w:rsid w:val="00AF5222"/>
    <w:rsid w:val="00B01422"/>
    <w:rsid w:val="00B01516"/>
    <w:rsid w:val="00B05470"/>
    <w:rsid w:val="00B11673"/>
    <w:rsid w:val="00B12616"/>
    <w:rsid w:val="00B1431D"/>
    <w:rsid w:val="00B14B79"/>
    <w:rsid w:val="00B17B1C"/>
    <w:rsid w:val="00B31E5F"/>
    <w:rsid w:val="00B338AC"/>
    <w:rsid w:val="00B341E2"/>
    <w:rsid w:val="00B370EA"/>
    <w:rsid w:val="00B41687"/>
    <w:rsid w:val="00B4459F"/>
    <w:rsid w:val="00B44B41"/>
    <w:rsid w:val="00B45533"/>
    <w:rsid w:val="00B528AC"/>
    <w:rsid w:val="00B56C8B"/>
    <w:rsid w:val="00B57627"/>
    <w:rsid w:val="00B57AD3"/>
    <w:rsid w:val="00B701B3"/>
    <w:rsid w:val="00B71ED6"/>
    <w:rsid w:val="00B73A0B"/>
    <w:rsid w:val="00B7665B"/>
    <w:rsid w:val="00B76A7C"/>
    <w:rsid w:val="00B76ABB"/>
    <w:rsid w:val="00B80BB0"/>
    <w:rsid w:val="00B8587A"/>
    <w:rsid w:val="00B92C52"/>
    <w:rsid w:val="00B94CBC"/>
    <w:rsid w:val="00B94DE7"/>
    <w:rsid w:val="00B950A5"/>
    <w:rsid w:val="00BB0B36"/>
    <w:rsid w:val="00BB76E0"/>
    <w:rsid w:val="00BB7D8C"/>
    <w:rsid w:val="00BD3A4E"/>
    <w:rsid w:val="00BE14C1"/>
    <w:rsid w:val="00BE5543"/>
    <w:rsid w:val="00BF1E16"/>
    <w:rsid w:val="00BF1EA9"/>
    <w:rsid w:val="00BF6CCE"/>
    <w:rsid w:val="00BF6EDC"/>
    <w:rsid w:val="00BF7644"/>
    <w:rsid w:val="00C00CE8"/>
    <w:rsid w:val="00C0137A"/>
    <w:rsid w:val="00C0369B"/>
    <w:rsid w:val="00C04275"/>
    <w:rsid w:val="00C06F8D"/>
    <w:rsid w:val="00C144D5"/>
    <w:rsid w:val="00C14ACC"/>
    <w:rsid w:val="00C16716"/>
    <w:rsid w:val="00C228E5"/>
    <w:rsid w:val="00C261B9"/>
    <w:rsid w:val="00C33F7C"/>
    <w:rsid w:val="00C439F1"/>
    <w:rsid w:val="00C509D3"/>
    <w:rsid w:val="00C51A6A"/>
    <w:rsid w:val="00C520B9"/>
    <w:rsid w:val="00C55062"/>
    <w:rsid w:val="00C570AC"/>
    <w:rsid w:val="00C61BF7"/>
    <w:rsid w:val="00C6526C"/>
    <w:rsid w:val="00C6788A"/>
    <w:rsid w:val="00C80F9B"/>
    <w:rsid w:val="00C817BE"/>
    <w:rsid w:val="00C90AF5"/>
    <w:rsid w:val="00C97806"/>
    <w:rsid w:val="00CA0AFF"/>
    <w:rsid w:val="00CA1174"/>
    <w:rsid w:val="00CA30C8"/>
    <w:rsid w:val="00CA32FF"/>
    <w:rsid w:val="00CB2DF8"/>
    <w:rsid w:val="00CB3918"/>
    <w:rsid w:val="00CB3DC2"/>
    <w:rsid w:val="00CC09ED"/>
    <w:rsid w:val="00CC2589"/>
    <w:rsid w:val="00CC45C5"/>
    <w:rsid w:val="00CD022C"/>
    <w:rsid w:val="00CD0292"/>
    <w:rsid w:val="00CD24F1"/>
    <w:rsid w:val="00CD6A2F"/>
    <w:rsid w:val="00CD6E39"/>
    <w:rsid w:val="00CE09E3"/>
    <w:rsid w:val="00CE4201"/>
    <w:rsid w:val="00CE59CC"/>
    <w:rsid w:val="00CF23C3"/>
    <w:rsid w:val="00CF2AA6"/>
    <w:rsid w:val="00CF2F4C"/>
    <w:rsid w:val="00CF396F"/>
    <w:rsid w:val="00D035FA"/>
    <w:rsid w:val="00D05D74"/>
    <w:rsid w:val="00D21433"/>
    <w:rsid w:val="00D26A85"/>
    <w:rsid w:val="00D31B55"/>
    <w:rsid w:val="00D33599"/>
    <w:rsid w:val="00D354AE"/>
    <w:rsid w:val="00D3775F"/>
    <w:rsid w:val="00D41194"/>
    <w:rsid w:val="00D4120A"/>
    <w:rsid w:val="00D41AFE"/>
    <w:rsid w:val="00D45D2C"/>
    <w:rsid w:val="00D514AF"/>
    <w:rsid w:val="00D53CBD"/>
    <w:rsid w:val="00D56215"/>
    <w:rsid w:val="00D60EE0"/>
    <w:rsid w:val="00D612AA"/>
    <w:rsid w:val="00D673CE"/>
    <w:rsid w:val="00D67B88"/>
    <w:rsid w:val="00D83047"/>
    <w:rsid w:val="00D876B7"/>
    <w:rsid w:val="00D935DE"/>
    <w:rsid w:val="00D94225"/>
    <w:rsid w:val="00D9769C"/>
    <w:rsid w:val="00D97F5F"/>
    <w:rsid w:val="00DA03E2"/>
    <w:rsid w:val="00DA20EA"/>
    <w:rsid w:val="00DA39DD"/>
    <w:rsid w:val="00DB2F8A"/>
    <w:rsid w:val="00DB305C"/>
    <w:rsid w:val="00DB36E5"/>
    <w:rsid w:val="00DB6C79"/>
    <w:rsid w:val="00DC6ED2"/>
    <w:rsid w:val="00DE0003"/>
    <w:rsid w:val="00DE04AB"/>
    <w:rsid w:val="00DE136A"/>
    <w:rsid w:val="00DE2180"/>
    <w:rsid w:val="00DE2ACE"/>
    <w:rsid w:val="00DE2B58"/>
    <w:rsid w:val="00DE6DCE"/>
    <w:rsid w:val="00DF0BBC"/>
    <w:rsid w:val="00DF1915"/>
    <w:rsid w:val="00DF3440"/>
    <w:rsid w:val="00E02783"/>
    <w:rsid w:val="00E02D43"/>
    <w:rsid w:val="00E05E7C"/>
    <w:rsid w:val="00E07CB9"/>
    <w:rsid w:val="00E1585B"/>
    <w:rsid w:val="00E17241"/>
    <w:rsid w:val="00E17F39"/>
    <w:rsid w:val="00E24B0D"/>
    <w:rsid w:val="00E252C4"/>
    <w:rsid w:val="00E2776C"/>
    <w:rsid w:val="00E3035F"/>
    <w:rsid w:val="00E33206"/>
    <w:rsid w:val="00E347B5"/>
    <w:rsid w:val="00E36C0F"/>
    <w:rsid w:val="00E36E8C"/>
    <w:rsid w:val="00E40AA9"/>
    <w:rsid w:val="00E41506"/>
    <w:rsid w:val="00E41FF9"/>
    <w:rsid w:val="00E517E4"/>
    <w:rsid w:val="00E52B78"/>
    <w:rsid w:val="00E54F05"/>
    <w:rsid w:val="00E57041"/>
    <w:rsid w:val="00E62E75"/>
    <w:rsid w:val="00E72E67"/>
    <w:rsid w:val="00E73ABA"/>
    <w:rsid w:val="00E74E5F"/>
    <w:rsid w:val="00E7542B"/>
    <w:rsid w:val="00E756DF"/>
    <w:rsid w:val="00E75DDE"/>
    <w:rsid w:val="00E76044"/>
    <w:rsid w:val="00E90599"/>
    <w:rsid w:val="00E90686"/>
    <w:rsid w:val="00E94480"/>
    <w:rsid w:val="00E95DC4"/>
    <w:rsid w:val="00EA03CF"/>
    <w:rsid w:val="00EA0AB4"/>
    <w:rsid w:val="00EA5DC0"/>
    <w:rsid w:val="00EA6454"/>
    <w:rsid w:val="00EA656A"/>
    <w:rsid w:val="00EA7AF6"/>
    <w:rsid w:val="00EA7BD3"/>
    <w:rsid w:val="00EB385F"/>
    <w:rsid w:val="00EB53D8"/>
    <w:rsid w:val="00EC0F89"/>
    <w:rsid w:val="00EC191B"/>
    <w:rsid w:val="00EC36EE"/>
    <w:rsid w:val="00ED4D13"/>
    <w:rsid w:val="00ED5355"/>
    <w:rsid w:val="00ED5D54"/>
    <w:rsid w:val="00EE0C97"/>
    <w:rsid w:val="00EE3F54"/>
    <w:rsid w:val="00EE689E"/>
    <w:rsid w:val="00EF35B7"/>
    <w:rsid w:val="00EF6623"/>
    <w:rsid w:val="00F00A5D"/>
    <w:rsid w:val="00F0222C"/>
    <w:rsid w:val="00F07FAA"/>
    <w:rsid w:val="00F2198B"/>
    <w:rsid w:val="00F36E98"/>
    <w:rsid w:val="00F37333"/>
    <w:rsid w:val="00F4009F"/>
    <w:rsid w:val="00F416BF"/>
    <w:rsid w:val="00F464B1"/>
    <w:rsid w:val="00F50229"/>
    <w:rsid w:val="00F52007"/>
    <w:rsid w:val="00F52356"/>
    <w:rsid w:val="00F55C4F"/>
    <w:rsid w:val="00F60232"/>
    <w:rsid w:val="00F60DF8"/>
    <w:rsid w:val="00F80723"/>
    <w:rsid w:val="00F860FF"/>
    <w:rsid w:val="00F932DF"/>
    <w:rsid w:val="00FA3876"/>
    <w:rsid w:val="00FA39EE"/>
    <w:rsid w:val="00FA465B"/>
    <w:rsid w:val="00FB379A"/>
    <w:rsid w:val="00FC1DC8"/>
    <w:rsid w:val="00FC6795"/>
    <w:rsid w:val="00FD519A"/>
    <w:rsid w:val="00FD6F57"/>
    <w:rsid w:val="00FE0E9F"/>
    <w:rsid w:val="00FE1947"/>
    <w:rsid w:val="00FE1B1B"/>
    <w:rsid w:val="00FE3CB7"/>
    <w:rsid w:val="00FE5648"/>
    <w:rsid w:val="00FF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1304]" strokecolor="none [16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19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95B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5B2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5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.s&#305;n&#305;f\her-g&#252;ne-bir-&#231;al&#305;&#351;ma\her-g&#252;ne-bir-&#231;al&#305;&#351;ma-27.sesler-ela-t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5C85D-0B0B-4A47-90BF-F02CC575E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her-güne-bir-çalışma-27.sesler-ela-t</Template>
  <TotalTime>21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2014-11-03T09:45:00Z</cp:lastPrinted>
  <dcterms:created xsi:type="dcterms:W3CDTF">2014-12-06T00:18:00Z</dcterms:created>
  <dcterms:modified xsi:type="dcterms:W3CDTF">2014-12-08T20:33:00Z</dcterms:modified>
  <cp:category>www.sorubak.com</cp:category>
</cp:coreProperties>
</file>