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6E9" w:rsidRPr="007C5B93" w:rsidRDefault="00A05076" w:rsidP="00001E94">
      <w:pPr>
        <w:tabs>
          <w:tab w:val="left" w:pos="6360"/>
        </w:tabs>
        <w:jc w:val="both"/>
        <w:rPr>
          <w:rFonts w:ascii="ALFABET98" w:hAnsi="ALFABET98"/>
          <w:b/>
          <w:color w:val="0070C0"/>
        </w:rPr>
      </w:pPr>
      <w:r w:rsidRPr="00A0507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188.9pt;margin-top:-45.8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D235B" w:rsidRPr="008E43E1" w:rsidRDefault="008E43E1" w:rsidP="008E43E1">
                  <w:pPr>
                    <w:rPr>
                      <w:szCs w:val="24"/>
                    </w:rPr>
                  </w:pPr>
                  <w:r w:rsidRPr="008E43E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A05076">
        <w:rPr>
          <w:rFonts w:ascii="ALFABET98" w:hAnsi="ALFABET98"/>
          <w:b/>
          <w:bCs/>
          <w:noProof/>
          <w:color w:val="141414"/>
          <w:sz w:val="32"/>
          <w:szCs w:val="32"/>
        </w:rPr>
        <w:pict>
          <v:rect id="_x0000_s1054" style="position:absolute;left:0;text-align:left;margin-left:15.65pt;margin-top:-30.65pt;width:128.85pt;height:51pt;z-index:251661312" strokecolor="white [3212]">
            <v:textbox>
              <w:txbxContent>
                <w:p w:rsidR="007E359E" w:rsidRDefault="007E359E">
                  <w:r w:rsidRPr="007E359E">
                    <w:rPr>
                      <w:noProof/>
                    </w:rPr>
                    <w:drawing>
                      <wp:inline distT="0" distB="0" distL="0" distR="0">
                        <wp:extent cx="1213993" cy="556260"/>
                        <wp:effectExtent l="19050" t="0" r="5207" b="0"/>
                        <wp:docPr id="2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1896" cy="5598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076DB">
        <w:rPr>
          <w:rFonts w:ascii="ALFABET98" w:hAnsi="ALFABET98"/>
          <w:b/>
          <w:bCs/>
          <w:color w:val="141414"/>
          <w:sz w:val="32"/>
          <w:szCs w:val="32"/>
          <w:shd w:val="clear" w:color="auto" w:fill="FCFCFF"/>
        </w:rPr>
        <w:t xml:space="preserve">    </w:t>
      </w:r>
      <w:r w:rsidR="006F76E9">
        <w:rPr>
          <w:rFonts w:ascii="ALFABET98" w:hAnsi="ALFABET98"/>
          <w:b/>
          <w:color w:val="0070C0"/>
        </w:rPr>
        <w:t xml:space="preserve">        </w:t>
      </w:r>
      <w:r w:rsidR="006F76E9" w:rsidRPr="007C5B93">
        <w:rPr>
          <w:rFonts w:ascii="ALFABET98" w:hAnsi="ALFABET98"/>
          <w:b/>
          <w:color w:val="0070C0"/>
        </w:rPr>
        <w:t xml:space="preserve">                               </w:t>
      </w:r>
      <w:r w:rsidR="006F76E9" w:rsidRPr="007C5B93">
        <w:rPr>
          <w:rFonts w:ascii="ALFABET98" w:hAnsi="ALFABET98"/>
          <w:b/>
          <w:color w:val="0070C0"/>
          <w:highlight w:val="lightGray"/>
        </w:rPr>
        <w:t xml:space="preserve"> HIZLI OKUMA</w:t>
      </w:r>
      <w:r w:rsidR="006F76E9" w:rsidRPr="007C5B93">
        <w:rPr>
          <w:rFonts w:ascii="ALFABET98" w:hAnsi="ALFABET98"/>
          <w:b/>
          <w:color w:val="0070C0"/>
        </w:rPr>
        <w:t xml:space="preserve"> </w:t>
      </w:r>
      <w:r w:rsidR="00001E94">
        <w:rPr>
          <w:rFonts w:ascii="ALFABET98" w:hAnsi="ALFABET98"/>
          <w:b/>
          <w:color w:val="0070C0"/>
        </w:rPr>
        <w:tab/>
      </w:r>
    </w:p>
    <w:p w:rsidR="005076DB" w:rsidRPr="00180E49" w:rsidRDefault="006F76E9" w:rsidP="006F76E9">
      <w:pPr>
        <w:jc w:val="both"/>
        <w:rPr>
          <w:rFonts w:ascii="ALFABET98" w:hAnsi="ALFABET98"/>
          <w:sz w:val="24"/>
          <w:szCs w:val="24"/>
          <w:u w:val="single"/>
        </w:rPr>
      </w:pPr>
      <w:r w:rsidRPr="007C5B93">
        <w:rPr>
          <w:rFonts w:ascii="ALFABET98" w:hAnsi="ALFABET98"/>
        </w:rPr>
        <w:t xml:space="preserve">    </w:t>
      </w:r>
      <w:r w:rsidRPr="00180E49">
        <w:rPr>
          <w:rFonts w:ascii="ALFABET98" w:hAnsi="ALFABET98"/>
          <w:sz w:val="24"/>
          <w:szCs w:val="24"/>
        </w:rPr>
        <w:t>Önce kelimeleri tek tek okuyalım.Her kelimeyi bir defada doğru okuyana kadar okumaya devam edelim. Ardından şiiri en fazla 60 saniyede hecelemeden okuyalım.Çalışmayı tekrar edelim.60 saniyede hecelemeden okuduysan çalışmayı bitirebilirsin</w:t>
      </w:r>
      <w:r w:rsidRPr="00180E49">
        <w:rPr>
          <w:rFonts w:ascii="ALFABET98" w:hAnsi="ALFABET98"/>
          <w:sz w:val="24"/>
          <w:szCs w:val="24"/>
          <w:u w:val="single"/>
        </w:rPr>
        <w:t>.(ŞİİR  EZBERLENECEK</w:t>
      </w:r>
      <w:r w:rsidR="00180E49">
        <w:rPr>
          <w:rFonts w:ascii="ALFABET98" w:hAnsi="ALFABET98"/>
          <w:sz w:val="24"/>
          <w:szCs w:val="24"/>
          <w:u w:val="single"/>
        </w:rPr>
        <w:t>)</w:t>
      </w:r>
      <w:r w:rsidR="005076DB" w:rsidRPr="00180E49">
        <w:rPr>
          <w:rFonts w:ascii="ALFABET98" w:hAnsi="ALFABET98"/>
          <w:b/>
          <w:bCs/>
          <w:color w:val="141414"/>
          <w:sz w:val="24"/>
          <w:szCs w:val="24"/>
          <w:shd w:val="clear" w:color="auto" w:fill="FCFCFF"/>
        </w:rPr>
        <w:t xml:space="preserve">     </w:t>
      </w:r>
    </w:p>
    <w:p w:rsidR="005076DB" w:rsidRDefault="00A05076" w:rsidP="00210790">
      <w:pPr>
        <w:rPr>
          <w:rFonts w:ascii="ALFABET98" w:hAnsi="ALFABET98"/>
          <w:b/>
          <w:bCs/>
          <w:color w:val="141414"/>
          <w:sz w:val="32"/>
          <w:szCs w:val="32"/>
          <w:shd w:val="clear" w:color="auto" w:fill="FCFCFF"/>
        </w:rPr>
      </w:pPr>
      <w:r>
        <w:rPr>
          <w:rFonts w:ascii="ALFABET98" w:hAnsi="ALFABET98"/>
          <w:b/>
          <w:bCs/>
          <w:noProof/>
          <w:color w:val="141414"/>
          <w:sz w:val="32"/>
          <w:szCs w:val="32"/>
        </w:rPr>
        <w:pict>
          <v:rect id="_x0000_s1049" style="position:absolute;margin-left:267.45pt;margin-top:148pt;width:147.2pt;height:127.2pt;z-index:251658240" strokecolor="white [3212]">
            <v:textbox>
              <w:txbxContent>
                <w:p w:rsidR="009E2689" w:rsidRDefault="009E2689">
                  <w:r w:rsidRPr="009E2689">
                    <w:rPr>
                      <w:noProof/>
                    </w:rPr>
                    <w:drawing>
                      <wp:inline distT="0" distB="0" distL="0" distR="0">
                        <wp:extent cx="1588770" cy="153162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6926" cy="15298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A05076">
        <w:rPr>
          <w:rFonts w:ascii="Times New Roman" w:hAnsi="Times New Roman"/>
          <w:noProof/>
          <w:sz w:val="24"/>
          <w:szCs w:val="24"/>
        </w:rPr>
      </w:r>
      <w:r w:rsidRPr="00A05076">
        <w:rPr>
          <w:rFonts w:ascii="Times New Roman" w:hAnsi="Times New Roman"/>
          <w:noProof/>
          <w:sz w:val="24"/>
          <w:szCs w:val="24"/>
        </w:rPr>
        <w:pict>
          <v:group id="Tuval 2" o:spid="_x0000_s1026" editas="canvas" style="width:509.75pt;height:138.3pt;mso-position-horizontal-relative:char;mso-position-vertical-relative:line" coordorigin="-6776,387" coordsize="64737,17564">
            <v:shape id="_x0000_s1027" type="#_x0000_t75" style="position:absolute;left:-6776;top:387;width:64737;height:17564;visibility:visible">
              <v:fill o:detectmouseclick="t"/>
              <v:path o:connecttype="none"/>
            </v:shape>
            <v:roundrect id="AutoShape 21" o:spid="_x0000_s1028" alt="Çim parçası" style="position:absolute;left:2781;top:1790;width:762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H2pMQA&#10;AADaAAAADwAAAGRycy9kb3ducmV2LnhtbESP0WoCMRRE3wv9h3ALvpSaVamUrVFEFEWKpeoHXDbX&#10;zdLNzbqJbtqvN4WCj8PMnGEms2hrcaXWV44VDPoZCOLC6YpLBcfD6uUNhA/IGmvHpOCHPMymjw8T&#10;zLXr+Iuu+1CKBGGfowITQpNL6QtDFn3fNcTJO7nWYkiyLaVusUtwW8thlo2lxYrTgsGGFoaK7/3F&#10;Kvhdf45Ho85+xO3m1KzM+Xm9jDulek9x/g4iUAz38H97oxW8wt+VdA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B9qTEAAAA2gAAAA8AAAAAAAAAAAAAAAAAmAIAAGRycy9k&#10;b3ducmV2LnhtbFBLBQYAAAAABAAEAPUAAACJAwAAAAA=&#10;" fillcolor="yellow" strokecolor="#0070c0" strokeweight="3pt">
              <v:fill r:id="rId7" o:title="" type="pattern"/>
              <v:stroke linestyle="thinThin"/>
              <v:textbox style="mso-next-textbox:#AutoShape 21">
                <w:txbxContent>
                  <w:p w:rsidR="006F76E9" w:rsidRPr="00491923" w:rsidRDefault="00210A97" w:rsidP="006F76E9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yılda</w:t>
                    </w:r>
                  </w:p>
                </w:txbxContent>
              </v:textbox>
            </v:roundrect>
            <v:roundrect id="AutoShape 24" o:spid="_x0000_s1029" alt="Çim parçası" style="position:absolute;left:13277;top:12560;width:11195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ZOsEA&#10;AADaAAAADwAAAGRycy9kb3ducmV2LnhtbERP3WrCMBS+F3yHcAbeDE2nIKM2ypCJMsZE5wMcmtOm&#10;2Jx0TWazPf1yMfDy4/svNtG24ka9bxwreJplIIhLpxuuFVw+d9NnED4ga2wdk4If8rBZj0cF5toN&#10;fKLbOdQihbDPUYEJocul9KUhi37mOuLEVa63GBLsa6l7HFK4beU8y5bSYsOpwWBHW0Pl9fxtFfzu&#10;j8vFYrDv8e1QdTvz9bh/jR9KTR7iywpEoBju4n/3QStIW9OVdAP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AWTrBAAAA2gAAAA8AAAAAAAAAAAAAAAAAmAIAAGRycy9kb3du&#10;cmV2LnhtbFBLBQYAAAAABAAEAPUAAACGAwAAAAA=&#10;" fillcolor="yellow" strokecolor="#0070c0" strokeweight="3pt">
              <v:fill r:id="rId7" o:title="" type="pattern"/>
              <v:stroke linestyle="thinThin"/>
              <v:textbox style="mso-next-textbox:#AutoShape 24">
                <w:txbxContent>
                  <w:p w:rsidR="006F76E9" w:rsidRPr="0002077E" w:rsidRDefault="000009D0" w:rsidP="006F76E9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yağmurlu</w:t>
                    </w:r>
                  </w:p>
                </w:txbxContent>
              </v:textbox>
            </v:roundrect>
            <v:roundrect id="AutoShape 25" o:spid="_x0000_s1030" alt="Çim parçası" style="position:absolute;left:12058;top:7429;width:911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z8ocQA&#10;AADaAAAADwAAAGRycy9kb3ducmV2LnhtbESP0WoCMRRE3wv9h3ALvpSaVUHarVFEFEWKUvUDLpvr&#10;ZunmZt1EN+3Xm0Khj8PMnGEms2hrcaPWV44VDPoZCOLC6YpLBafj6uUVhA/IGmvHpOCbPMymjw8T&#10;zLXr+JNuh1CKBGGfowITQpNL6QtDFn3fNcTJO7vWYkiyLaVusUtwW8thlo2lxYrTgsGGFoaKr8PV&#10;KvhZ78ejUWc/4nZzblbm8rxexp1Svac4fwcRKIb/8F97oxW8we+VdAP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M/KHEAAAA2gAAAA8AAAAAAAAAAAAAAAAAmAIAAGRycy9k&#10;b3ducmV2LnhtbFBLBQYAAAAABAAEAPUAAACJAwAAAAA=&#10;" fillcolor="yellow" strokecolor="#0070c0" strokeweight="3pt">
              <v:fill r:id="rId7" o:title="" type="pattern"/>
              <v:stroke linestyle="thinThin"/>
              <v:textbox style="mso-next-textbox:#AutoShape 25">
                <w:txbxContent>
                  <w:p w:rsidR="006F76E9" w:rsidRPr="00E56A16" w:rsidRDefault="00386E94" w:rsidP="006F76E9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yeşiller</w:t>
                    </w:r>
                  </w:p>
                </w:txbxContent>
              </v:textbox>
            </v:roundrect>
            <v:roundrect id="AutoShape 26" o:spid="_x0000_s1031" alt="Çim parçası" style="position:absolute;left:10407;top:1778;width:10363;height:458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X9Q8YA&#10;AADbAAAADwAAAGRycy9kb3ducmV2LnhtbESP0UoDMRBF3wv9hzBCX8RmbaHI2rRIsbSIWFr9gGEz&#10;3SxuJusmdqNf7zwIfZvh3rn3zHKdfasu1McmsIH7aQGKuAq24drAx/v27gFUTMgW28Bk4IcirFfj&#10;0RJLGwY+0uWUaiUhHEs04FLqSq1j5chjnIaOWLRz6D0mWfta2x4HCfetnhXFQntsWBocdrRxVH2e&#10;vr2B391hMZ8P/jW/7M/d1n3d7p7zmzGTm/z0CCpRTlfz//XeCr7Qyy8ygF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X9Q8YAAADbAAAADwAAAAAAAAAAAAAAAACYAgAAZHJz&#10;L2Rvd25yZXYueG1sUEsFBgAAAAAEAAQA9QAAAIsDAAAAAA==&#10;" fillcolor="yellow" strokecolor="#0070c0" strokeweight="3pt">
              <v:fill r:id="rId7" o:title="" type="pattern"/>
              <v:stroke linestyle="thinThin"/>
              <v:textbox style="mso-next-textbox:#AutoShape 26">
                <w:txbxContent>
                  <w:p w:rsidR="006F76E9" w:rsidRPr="00491923" w:rsidRDefault="006F76E9" w:rsidP="006F76E9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 xml:space="preserve"> </w:t>
                    </w:r>
                    <w:r w:rsidR="00210A97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kovalar</w:t>
                    </w:r>
                  </w:p>
                </w:txbxContent>
              </v:textbox>
            </v:roundrect>
            <v:roundrect id="_x0000_s1032" alt="Çim parçası" style="position:absolute;left:24973;top:12560;width:756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7" o:title="" type="pattern"/>
              <v:stroke linestyle="thinThin"/>
              <v:textbox style="mso-next-textbox:#_x0000_s1032">
                <w:txbxContent>
                  <w:p w:rsidR="006F76E9" w:rsidRPr="0002077E" w:rsidRDefault="000009D0" w:rsidP="006F76E9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güneş</w:t>
                    </w:r>
                  </w:p>
                </w:txbxContent>
              </v:textbox>
            </v:roundrect>
            <v:roundrect id="AutoShape 28" o:spid="_x0000_s1033" alt="Çim parçası" style="position:absolute;left:21278;top:7429;width:754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7" o:title="" type="pattern"/>
              <v:stroke linestyle="thinThin"/>
              <v:textbox style="mso-next-textbox:#AutoShape 28">
                <w:txbxContent>
                  <w:p w:rsidR="006F76E9" w:rsidRDefault="00386E94" w:rsidP="006F76E9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geline</w:t>
                    </w:r>
                  </w:p>
                </w:txbxContent>
              </v:textbox>
            </v:roundrect>
            <v:roundrect id="AutoShape 29" o:spid="_x0000_s1034" alt="Çim parçası" style="position:absolute;left:21170;top:1790;width:1008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djNMMA&#10;AADbAAAADwAAAGRycy9kb3ducmV2LnhtbERP3WrCMBS+H+wdwhnsRma6FUSqUUQmypCJzgc4NMem&#10;2JzUJrPZnt4MhN2dj+/3TOfRNuJKna8dK3gdZiCIS6drrhQcv1YvYxA+IGtsHJOCH/Iwnz0+TLHQ&#10;ruc9XQ+hEimEfYEKTAhtIaUvDVn0Q9cSJ+7kOoshwa6SusM+hdtGvmXZSFqsOTUYbGlpqDwfvq2C&#10;3/VulOe93caPzaldmctg/R4/lXp+iosJiEAx/Ivv7o1O83P4+yUd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djNMMAAADbAAAADwAAAAAAAAAAAAAAAACYAgAAZHJzL2Rv&#10;d25yZXYueG1sUEsFBgAAAAAEAAQA9QAAAIgDAAAAAA==&#10;" fillcolor="yellow" strokecolor="#0070c0" strokeweight="3pt">
              <v:fill r:id="rId7" o:title="" type="pattern"/>
              <v:stroke linestyle="thinThin"/>
              <v:textbox style="mso-next-textbox:#AutoShape 29">
                <w:txbxContent>
                  <w:p w:rsidR="006F76E9" w:rsidRPr="00B4677C" w:rsidRDefault="00210A97" w:rsidP="006F76E9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birbirini</w:t>
                    </w:r>
                  </w:p>
                </w:txbxContent>
              </v:textbox>
            </v:roundrect>
            <v:roundrect id="AutoShape 30" o:spid="_x0000_s1035" alt="Çim parçası" style="position:absolute;left:-6776;top:1790;width:9557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77QMMA&#10;AADbAAAADwAAAGRycy9kb3ducmV2LnhtbERP22oCMRB9L/QfwhR8KTWrF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77QMMAAADbAAAADwAAAAAAAAAAAAAAAACYAgAAZHJzL2Rv&#10;d25yZXYueG1sUEsFBgAAAAAEAAQA9QAAAIgDAAAAAA==&#10;" fillcolor="yellow" strokecolor="#0070c0" strokeweight="3pt">
              <v:fill r:id="rId7" o:title="" type="pattern"/>
              <v:stroke linestyle="thinThin"/>
              <v:textbox style="mso-next-textbox:#AutoShape 30">
                <w:txbxContent>
                  <w:p w:rsidR="006F76E9" w:rsidRPr="00B4677C" w:rsidRDefault="00210A97" w:rsidP="006F76E9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mevsimm</w:t>
                    </w:r>
                  </w:p>
                </w:txbxContent>
              </v:textbox>
            </v:roundrect>
            <v:roundrect id="AutoShape 31" o:spid="_x0000_s1036" alt="Çim parçası" style="position:absolute;left:-6776;top:12566;width:10179;height:45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e28MA&#10;AADbAAAADwAAAGRycy9kb3ducmV2LnhtbERP22oCMRB9L/QfwhR8KTWrU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Je28MAAADbAAAADwAAAAAAAAAAAAAAAACYAgAAZHJzL2Rv&#10;d25yZXYueG1sUEsFBgAAAAAEAAQA9QAAAIgDAAAAAA==&#10;" fillcolor="yellow" strokecolor="#0070c0" strokeweight="3pt">
              <v:fill r:id="rId7" o:title="" type="pattern"/>
              <v:stroke linestyle="thinThin"/>
              <v:textbox style="mso-next-textbox:#AutoShape 31">
                <w:txbxContent>
                  <w:p w:rsidR="006F76E9" w:rsidRPr="0002077E" w:rsidRDefault="000009D0" w:rsidP="006F76E9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kuzularla</w:t>
                    </w:r>
                  </w:p>
                </w:txbxContent>
              </v:textbox>
            </v:roundrect>
            <v:roundrect id="AutoShape 32" o:spid="_x0000_s1037" alt="Çim parçası" style="position:absolute;left:3403;top:7429;width:8655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DArMMA&#10;AADbAAAADwAAAGRycy9kb3ducmV2LnhtbERP3WrCMBS+F/YO4Qx2IzPdhCKdUYZMlCGKbg9waI5N&#10;WXNSm8xme3ojCN6dj+/3TOfRNuJMna8dK3gZZSCIS6drrhR8fy2fJyB8QNbYOCYFf+RhPnsYTLHQ&#10;ruc9nQ+hEimEfYEKTAhtIaUvDVn0I9cSJ+7oOoshwa6SusM+hdtGvmZZLi3WnBoMtrQwVP4cfq2C&#10;/9UuH497u4mf62O7NKfh6iNulXp6jO9vIALFcBff3Gud5udw/SUdIG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DArMMAAADbAAAADwAAAAAAAAAAAAAAAACYAgAAZHJzL2Rv&#10;d25yZXYueG1sUEsFBgAAAAAEAAQA9QAAAIgDAAAAAA==&#10;" fillcolor="yellow" strokecolor="#0070c0" strokeweight="3pt">
              <v:fill r:id="rId7" o:title="" type="pattern"/>
              <v:stroke linestyle="thinThin"/>
              <v:textbox style="mso-next-textbox:#AutoShape 32">
                <w:txbxContent>
                  <w:p w:rsidR="006F76E9" w:rsidRPr="00B4677C" w:rsidRDefault="006F76E9" w:rsidP="006F76E9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 xml:space="preserve"> </w:t>
                    </w:r>
                    <w:r w:rsidR="00386E94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kırlar</w:t>
                    </w:r>
                  </w:p>
                </w:txbxContent>
              </v:textbox>
            </v:roundrect>
            <v:roundrect id="AutoShape 33" o:spid="_x0000_s1038" alt="Çim parçası" style="position:absolute;left:2793;top:12566;width:9868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xlN8MA&#10;AADbAAAADwAAAGRycy9kb3ducmV2LnhtbERP22oCMRB9L/QfwhR8KTWrgi1bo4goihSl6gcMm3Gz&#10;dDNZN9FN+/WmUOjbHM51JrNoa3Gj1leOFQz6GQjiwumKSwWn4+rlDYQPyBprx6TgmzzMpo8PE8y1&#10;6/iTbodQihTCPkcFJoQml9IXhiz6vmuIE3d2rcWQYFtK3WKXwm0th1k2lhYrTg0GG1oYKr4OV6vg&#10;Z70fj0ad/YjbzblZmcvzehl3SvWe4vwdRKAY/sV/7o1O81/h95d0gJ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xlN8MAAADbAAAADwAAAAAAAAAAAAAAAACYAgAAZHJzL2Rv&#10;d25yZXYueG1sUEsFBgAAAAAEAAQA9QAAAIgDAAAAAA==&#10;" fillcolor="yellow" strokecolor="#0070c0" strokeweight="3pt">
              <v:fill r:id="rId7" o:title="" type="pattern"/>
              <v:stroke linestyle="thinThin"/>
              <v:textbox style="mso-next-textbox:#AutoShape 33">
                <w:txbxContent>
                  <w:p w:rsidR="006F76E9" w:rsidRPr="0002077E" w:rsidRDefault="000009D0" w:rsidP="006F76E9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bakarsın</w:t>
                    </w:r>
                  </w:p>
                </w:txbxContent>
              </v:textbox>
            </v:roundrect>
            <v:roundrect id="AutoShape 36" o:spid="_x0000_s1039" alt="Çim parçası" style="position:absolute;left:-6776;top:7429;width:1009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k3/sIA&#10;AADbAAAADwAAAGRycy9kb3ducmV2LnhtbERP3WrCMBS+H/gO4QjeDE2nIFKNIjJRxpj48wCH5tgU&#10;m5PaRJvt6ZeLwS4/vv/FKtpaPKn1lWMFb6MMBHHhdMWlgst5O5yB8AFZY+2YFHyTh9Wy97LAXLuO&#10;j/Q8hVKkEPY5KjAhNLmUvjBk0Y9cQ5y4q2sthgTbUuoWuxRuaznOsqm0WHFqMNjQxlBxOz2sgp/d&#10;YTqZdPYzfuyvzdbcX3fv8UupQT+u5yACxfAv/nPvtYJxWp++pB8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GTf+wgAAANsAAAAPAAAAAAAAAAAAAAAAAJgCAABkcnMvZG93&#10;bnJldi54bWxQSwUGAAAAAAQABAD1AAAAhwMAAAAA&#10;" fillcolor="yellow" strokecolor="#0070c0" strokeweight="3pt">
              <v:fill r:id="rId7" o:title="" type="pattern"/>
              <v:stroke linestyle="thinThin"/>
              <v:textbox style="mso-next-textbox:#AutoShape 36">
                <w:txbxContent>
                  <w:p w:rsidR="006F76E9" w:rsidRPr="00B4677C" w:rsidRDefault="00386E94" w:rsidP="006F76E9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canlanır</w:t>
                    </w:r>
                  </w:p>
                </w:txbxContent>
              </v:textbox>
            </v:roundrect>
            <v:roundrect id="_x0000_s1040" alt="Çim parçası" style="position:absolute;left:49465;top:12001;width:849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7" o:title="" type="pattern"/>
              <v:stroke linestyle="thinThin"/>
              <v:textbox style="mso-next-textbox:#_x0000_s1040">
                <w:txbxContent>
                  <w:p w:rsidR="006F76E9" w:rsidRPr="0002077E" w:rsidRDefault="000009D0" w:rsidP="006F76E9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kapar</w:t>
                    </w:r>
                  </w:p>
                </w:txbxContent>
              </v:textbox>
            </v:roundrect>
            <v:roundrect id="_x0000_s1041" alt="Çim parçası" style="position:absolute;left:30517;top:1790;width:1090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7" o:title="" type="pattern"/>
              <v:stroke linestyle="thinThin"/>
              <v:textbox style="mso-next-textbox:#_x0000_s1041">
                <w:txbxContent>
                  <w:p w:rsidR="006F76E9" w:rsidRPr="00B4677C" w:rsidRDefault="00210A97" w:rsidP="006F76E9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ilkbahar</w:t>
                    </w:r>
                  </w:p>
                </w:txbxContent>
              </v:textbox>
            </v:roundrect>
            <v:roundrect id="AutoShape 28" o:spid="_x0000_s1042" alt="Çim parçası" style="position:absolute;left:29266;top:7429;width:829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7" o:title="" type="pattern"/>
              <v:stroke linestyle="thinThin"/>
              <v:textbox>
                <w:txbxContent>
                  <w:p w:rsidR="006F76E9" w:rsidRPr="00E56A16" w:rsidRDefault="000009D0" w:rsidP="006F76E9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etektir</w:t>
                    </w:r>
                  </w:p>
                </w:txbxContent>
              </v:textbox>
            </v:roundrect>
            <v:roundrect id="AutoShape 28" o:spid="_x0000_s1043" alt="Çim parçası" style="position:absolute;left:40277;top:1778;width:10344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7" o:title="" type="pattern"/>
              <v:stroke linestyle="thinThin"/>
              <v:textbox>
                <w:txbxContent>
                  <w:p w:rsidR="006F76E9" w:rsidRDefault="00210A97" w:rsidP="006F76E9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sonbahar</w:t>
                    </w:r>
                  </w:p>
                </w:txbxContent>
              </v:textbox>
            </v:roundrect>
            <v:roundrect id="AutoShape 28" o:spid="_x0000_s1044" alt="Çim parçası" style="position:absolute;left:38207;top:7429;width:676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7" o:title="" type="pattern"/>
              <v:stroke linestyle="thinThin"/>
              <v:textbox>
                <w:txbxContent>
                  <w:p w:rsidR="006F76E9" w:rsidRPr="0002077E" w:rsidRDefault="000009D0" w:rsidP="006F76E9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süslü</w:t>
                    </w:r>
                  </w:p>
                </w:txbxContent>
              </v:textbox>
            </v:roundrect>
            <v:roundrect id="_x0000_s1045" alt="Çim parçası" style="position:absolute;left:32536;top:12560;width:7741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7" o:title="" type="pattern"/>
              <v:stroke linestyle="thinThin"/>
              <v:textbox style="mso-next-textbox:#_x0000_s1045">
                <w:txbxContent>
                  <w:p w:rsidR="006F76E9" w:rsidRPr="0002077E" w:rsidRDefault="000009D0" w:rsidP="006F76E9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doğar</w:t>
                    </w:r>
                  </w:p>
                </w:txbxContent>
              </v:textbox>
            </v:roundrect>
            <v:roundrect id="_x0000_s1046" alt="Çim parçası" style="position:absolute;left:49954;top:1778;width:8007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7" o:title="" type="pattern"/>
              <v:stroke linestyle="thinThin"/>
              <v:textbox style="mso-next-textbox:#_x0000_s1046">
                <w:txbxContent>
                  <w:p w:rsidR="006F76E9" w:rsidRPr="00B4677C" w:rsidRDefault="00210A97" w:rsidP="006F76E9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çiçekli</w:t>
                    </w:r>
                  </w:p>
                </w:txbxContent>
              </v:textbox>
            </v:roundrect>
            <v:roundrect id="_x0000_s1048" alt="Çim parçası" style="position:absolute;left:41420;top:12566;width:7315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7" o:title="" type="pattern"/>
              <v:stroke linestyle="thinThin"/>
              <v:textbox style="mso-next-textbox:#_x0000_s1048">
                <w:txbxContent>
                  <w:p w:rsidR="006F76E9" w:rsidRPr="0002077E" w:rsidRDefault="006F76E9" w:rsidP="006F76E9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kasım</w:t>
                    </w:r>
                  </w:p>
                </w:txbxContent>
              </v:textbox>
            </v:roundrect>
            <v:roundrect id="AutoShape 27" o:spid="_x0000_s1047" alt="Çim parçası" style="position:absolute;left:46360;top:7429;width:7340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7" o:title="" type="pattern"/>
              <v:stroke linestyle="thinThin"/>
              <v:textbox style="mso-next-textbox:#AutoShape 27">
                <w:txbxContent>
                  <w:p w:rsidR="006F76E9" w:rsidRPr="00B4677C" w:rsidRDefault="000009D0" w:rsidP="006F76E9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çağıl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210790" w:rsidRPr="005076DB" w:rsidRDefault="00A05076" w:rsidP="005076DB">
      <w:pPr>
        <w:spacing w:line="240" w:lineRule="auto"/>
        <w:rPr>
          <w:rFonts w:ascii="ALFABET98" w:hAnsi="ALFABET98"/>
          <w:color w:val="141414"/>
          <w:sz w:val="36"/>
          <w:szCs w:val="36"/>
          <w:shd w:val="clear" w:color="auto" w:fill="FCFCFF"/>
        </w:rPr>
      </w:pPr>
      <w:r>
        <w:rPr>
          <w:rFonts w:ascii="ALFABET98" w:hAnsi="ALFABET98"/>
          <w:noProof/>
          <w:color w:val="141414"/>
          <w:sz w:val="36"/>
          <w:szCs w:val="36"/>
        </w:rPr>
        <w:pict>
          <v:rect id="_x0000_s1050" style="position:absolute;margin-left:1.4pt;margin-top:119.15pt;width:143.1pt;height:111.25pt;z-index:251659264" strokecolor="white [3212]">
            <v:textbox>
              <w:txbxContent>
                <w:p w:rsidR="0051264B" w:rsidRDefault="0087578B">
                  <w:r w:rsidRPr="0087578B">
                    <w:rPr>
                      <w:noProof/>
                    </w:rPr>
                    <w:drawing>
                      <wp:inline distT="0" distB="0" distL="0" distR="0">
                        <wp:extent cx="1695450" cy="1325880"/>
                        <wp:effectExtent l="1905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:\11084280-three-white-sheep-on-pasture-with-a-wooden-fence-and-landscape-in-backgroun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91448" cy="1322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076DB">
        <w:rPr>
          <w:rFonts w:ascii="ALFABET98" w:hAnsi="ALFABET98"/>
          <w:b/>
          <w:bCs/>
          <w:color w:val="141414"/>
          <w:sz w:val="32"/>
          <w:szCs w:val="32"/>
          <w:shd w:val="clear" w:color="auto" w:fill="FCFCFF"/>
        </w:rPr>
        <w:t xml:space="preserve">                </w:t>
      </w:r>
      <w:r w:rsidR="00210790" w:rsidRPr="005076DB">
        <w:rPr>
          <w:rFonts w:ascii="ALFABET98" w:hAnsi="ALFABET98"/>
          <w:b/>
          <w:bCs/>
          <w:color w:val="0070C0"/>
          <w:sz w:val="28"/>
          <w:szCs w:val="28"/>
          <w:highlight w:val="lightGray"/>
          <w:shd w:val="clear" w:color="auto" w:fill="FCFCFF"/>
        </w:rPr>
        <w:t>İLKBAHAR</w:t>
      </w:r>
      <w:r w:rsidR="00210790" w:rsidRPr="005076DB">
        <w:rPr>
          <w:rFonts w:ascii="ALFABET98" w:hAnsi="ALFABET98"/>
          <w:color w:val="0070C0"/>
          <w:sz w:val="28"/>
          <w:szCs w:val="28"/>
        </w:rPr>
        <w:br/>
      </w:r>
      <w:r w:rsidR="00210790" w:rsidRPr="005076DB">
        <w:rPr>
          <w:rFonts w:ascii="ALFABET98" w:hAnsi="ALFABET98"/>
          <w:color w:val="141414"/>
          <w:sz w:val="36"/>
          <w:szCs w:val="36"/>
          <w:shd w:val="clear" w:color="auto" w:fill="FCFCFF"/>
        </w:rPr>
        <w:t>Bir yılda dört mevsim var</w:t>
      </w:r>
      <w:r w:rsidR="00210790" w:rsidRPr="005076DB">
        <w:rPr>
          <w:rFonts w:ascii="ALFABET98" w:hAnsi="ALFABET98"/>
          <w:color w:val="141414"/>
          <w:sz w:val="36"/>
          <w:szCs w:val="36"/>
        </w:rPr>
        <w:br/>
      </w:r>
      <w:r w:rsidR="00210790" w:rsidRPr="005076DB">
        <w:rPr>
          <w:rFonts w:ascii="ALFABET98" w:hAnsi="ALFABET98"/>
          <w:color w:val="141414"/>
          <w:sz w:val="36"/>
          <w:szCs w:val="36"/>
          <w:shd w:val="clear" w:color="auto" w:fill="FCFCFF"/>
        </w:rPr>
        <w:t>Birbirini kovalar</w:t>
      </w:r>
      <w:r w:rsidR="00210790" w:rsidRPr="005076DB">
        <w:rPr>
          <w:rFonts w:ascii="ALFABET98" w:hAnsi="ALFABET98"/>
          <w:color w:val="141414"/>
          <w:sz w:val="36"/>
          <w:szCs w:val="36"/>
        </w:rPr>
        <w:br/>
      </w:r>
      <w:r w:rsidR="00210790" w:rsidRPr="005076DB">
        <w:rPr>
          <w:rFonts w:ascii="ALFABET98" w:hAnsi="ALFABET98"/>
          <w:color w:val="141414"/>
          <w:sz w:val="36"/>
          <w:szCs w:val="36"/>
          <w:shd w:val="clear" w:color="auto" w:fill="FCFCFF"/>
        </w:rPr>
        <w:t>İlkbahar,yaz,sonbahar, kış</w:t>
      </w:r>
      <w:r w:rsidR="00210790" w:rsidRPr="005076DB">
        <w:rPr>
          <w:rFonts w:ascii="ALFABET98" w:hAnsi="ALFABET98"/>
          <w:color w:val="141414"/>
          <w:sz w:val="36"/>
          <w:szCs w:val="36"/>
        </w:rPr>
        <w:br/>
      </w:r>
      <w:r w:rsidR="00210790" w:rsidRPr="005076DB">
        <w:rPr>
          <w:rFonts w:ascii="ALFABET98" w:hAnsi="ALFABET98"/>
          <w:color w:val="141414"/>
          <w:sz w:val="36"/>
          <w:szCs w:val="36"/>
          <w:shd w:val="clear" w:color="auto" w:fill="FCFCFF"/>
        </w:rPr>
        <w:t>Çiçekli, karlı bir akış</w:t>
      </w:r>
    </w:p>
    <w:p w:rsidR="00210790" w:rsidRPr="005076DB" w:rsidRDefault="00A05076" w:rsidP="005076DB">
      <w:pPr>
        <w:spacing w:line="240" w:lineRule="auto"/>
        <w:rPr>
          <w:rFonts w:ascii="ALFABET98" w:hAnsi="ALFABET98"/>
          <w:color w:val="141414"/>
          <w:sz w:val="32"/>
          <w:szCs w:val="32"/>
          <w:shd w:val="clear" w:color="auto" w:fill="FCFCFF"/>
        </w:rPr>
      </w:pPr>
      <w:r w:rsidRPr="00A05076">
        <w:rPr>
          <w:rFonts w:ascii="ALFABET98" w:hAnsi="ALFABET98"/>
          <w:b/>
          <w:bCs/>
          <w:noProof/>
          <w:color w:val="141414"/>
          <w:sz w:val="32"/>
          <w:szCs w:val="32"/>
        </w:rPr>
        <w:pict>
          <v:rect id="_x0000_s1051" style="position:absolute;margin-left:301.25pt;margin-top:117.25pt;width:168.15pt;height:118.55pt;z-index:251660288" strokecolor="white [3212]">
            <v:textbox>
              <w:txbxContent>
                <w:p w:rsidR="001946AE" w:rsidRDefault="001946AE">
                  <w:r>
                    <w:rPr>
                      <w:noProof/>
                    </w:rPr>
                    <w:drawing>
                      <wp:inline distT="0" distB="0" distL="0" distR="0">
                        <wp:extent cx="1969770" cy="1371600"/>
                        <wp:effectExtent l="1905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77618" cy="13770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076DB">
        <w:rPr>
          <w:rFonts w:ascii="ALFABET98" w:hAnsi="ALFABET98"/>
          <w:color w:val="141414"/>
          <w:sz w:val="36"/>
          <w:szCs w:val="36"/>
          <w:shd w:val="clear" w:color="auto" w:fill="FCFCFF"/>
        </w:rPr>
        <w:t xml:space="preserve">                        </w:t>
      </w:r>
      <w:r w:rsidR="00210790" w:rsidRPr="005076DB">
        <w:rPr>
          <w:rFonts w:ascii="ALFABET98" w:hAnsi="ALFABET98"/>
          <w:color w:val="141414"/>
          <w:sz w:val="36"/>
          <w:szCs w:val="36"/>
          <w:shd w:val="clear" w:color="auto" w:fill="FCFCFF"/>
        </w:rPr>
        <w:t>İlkbaharda canlanır yer</w:t>
      </w:r>
      <w:r w:rsidR="00210790" w:rsidRPr="005076DB">
        <w:rPr>
          <w:rFonts w:ascii="ALFABET98" w:hAnsi="ALFABET98"/>
          <w:color w:val="141414"/>
          <w:sz w:val="36"/>
          <w:szCs w:val="36"/>
        </w:rPr>
        <w:br/>
      </w:r>
      <w:r w:rsidR="005076DB">
        <w:rPr>
          <w:rFonts w:ascii="ALFABET98" w:hAnsi="ALFABET98"/>
          <w:color w:val="141414"/>
          <w:sz w:val="36"/>
          <w:szCs w:val="36"/>
          <w:shd w:val="clear" w:color="auto" w:fill="FCFCFF"/>
        </w:rPr>
        <w:t xml:space="preserve">                       </w:t>
      </w:r>
      <w:r w:rsidR="006F76E9">
        <w:rPr>
          <w:rFonts w:ascii="ALFABET98" w:hAnsi="ALFABET98"/>
          <w:color w:val="141414"/>
          <w:sz w:val="36"/>
          <w:szCs w:val="36"/>
          <w:shd w:val="clear" w:color="auto" w:fill="FCFCFF"/>
        </w:rPr>
        <w:t xml:space="preserve"> </w:t>
      </w:r>
      <w:r w:rsidR="00210790" w:rsidRPr="005076DB">
        <w:rPr>
          <w:rFonts w:ascii="ALFABET98" w:hAnsi="ALFABET98"/>
          <w:color w:val="141414"/>
          <w:sz w:val="36"/>
          <w:szCs w:val="36"/>
          <w:shd w:val="clear" w:color="auto" w:fill="FCFCFF"/>
        </w:rPr>
        <w:t>Kırlar hep yeşiller giyer</w:t>
      </w:r>
      <w:r w:rsidR="00210790" w:rsidRPr="005076DB">
        <w:rPr>
          <w:rFonts w:ascii="ALFABET98" w:hAnsi="ALFABET98"/>
          <w:color w:val="141414"/>
          <w:sz w:val="36"/>
          <w:szCs w:val="36"/>
        </w:rPr>
        <w:br/>
      </w:r>
      <w:r w:rsidR="005076DB">
        <w:rPr>
          <w:rFonts w:ascii="ALFABET98" w:hAnsi="ALFABET98"/>
          <w:color w:val="141414"/>
          <w:sz w:val="36"/>
          <w:szCs w:val="36"/>
          <w:shd w:val="clear" w:color="auto" w:fill="FCFCFF"/>
        </w:rPr>
        <w:t xml:space="preserve">                        </w:t>
      </w:r>
      <w:r w:rsidR="00210790" w:rsidRPr="005076DB">
        <w:rPr>
          <w:rFonts w:ascii="ALFABET98" w:hAnsi="ALFABET98"/>
          <w:color w:val="141414"/>
          <w:sz w:val="36"/>
          <w:szCs w:val="36"/>
          <w:shd w:val="clear" w:color="auto" w:fill="FCFCFF"/>
        </w:rPr>
        <w:t>Döner geline her ağaç</w:t>
      </w:r>
      <w:r w:rsidR="00210790" w:rsidRPr="005076DB">
        <w:rPr>
          <w:rFonts w:ascii="ALFABET98" w:hAnsi="ALFABET98"/>
          <w:color w:val="141414"/>
          <w:sz w:val="36"/>
          <w:szCs w:val="36"/>
        </w:rPr>
        <w:br/>
      </w:r>
      <w:r w:rsidR="006F76E9">
        <w:rPr>
          <w:rFonts w:ascii="ALFABET98" w:hAnsi="ALFABET98"/>
          <w:color w:val="141414"/>
          <w:sz w:val="36"/>
          <w:szCs w:val="36"/>
          <w:shd w:val="clear" w:color="auto" w:fill="FCFCFF"/>
        </w:rPr>
        <w:t xml:space="preserve">                        </w:t>
      </w:r>
      <w:r w:rsidR="00210790" w:rsidRPr="005076DB">
        <w:rPr>
          <w:rFonts w:ascii="ALFABET98" w:hAnsi="ALFABET98"/>
          <w:color w:val="141414"/>
          <w:sz w:val="36"/>
          <w:szCs w:val="36"/>
          <w:shd w:val="clear" w:color="auto" w:fill="FCFCFF"/>
        </w:rPr>
        <w:t>Süslü bir etektir yamaç</w:t>
      </w:r>
      <w:r w:rsidR="00210790" w:rsidRPr="005076DB">
        <w:rPr>
          <w:rFonts w:ascii="ALFABET98" w:hAnsi="ALFABET98"/>
          <w:color w:val="141414"/>
          <w:sz w:val="36"/>
          <w:szCs w:val="36"/>
        </w:rPr>
        <w:br/>
      </w:r>
      <w:r w:rsidR="005076DB">
        <w:rPr>
          <w:rFonts w:ascii="ALFABET98" w:hAnsi="ALFABET98"/>
          <w:color w:val="141414"/>
          <w:sz w:val="36"/>
          <w:szCs w:val="36"/>
          <w:shd w:val="clear" w:color="auto" w:fill="FCFCFF"/>
        </w:rPr>
        <w:t xml:space="preserve">                        </w:t>
      </w:r>
      <w:r w:rsidR="00210790" w:rsidRPr="005076DB">
        <w:rPr>
          <w:rFonts w:ascii="ALFABET98" w:hAnsi="ALFABET98"/>
          <w:color w:val="141414"/>
          <w:sz w:val="36"/>
          <w:szCs w:val="36"/>
          <w:shd w:val="clear" w:color="auto" w:fill="FCFCFF"/>
        </w:rPr>
        <w:t>Dere akar çağıl çağıl</w:t>
      </w:r>
      <w:r w:rsidR="00210790" w:rsidRPr="005076DB">
        <w:rPr>
          <w:rFonts w:ascii="ALFABET98" w:hAnsi="ALFABET98"/>
          <w:color w:val="141414"/>
          <w:sz w:val="36"/>
          <w:szCs w:val="36"/>
        </w:rPr>
        <w:br/>
      </w:r>
      <w:r w:rsidR="005076DB">
        <w:rPr>
          <w:rFonts w:ascii="ALFABET98" w:hAnsi="ALFABET98"/>
          <w:color w:val="141414"/>
          <w:sz w:val="36"/>
          <w:szCs w:val="36"/>
          <w:shd w:val="clear" w:color="auto" w:fill="FCFCFF"/>
        </w:rPr>
        <w:t xml:space="preserve"> </w:t>
      </w:r>
      <w:r w:rsidR="00210790" w:rsidRPr="005076DB">
        <w:rPr>
          <w:rFonts w:ascii="ALFABET98" w:hAnsi="ALFABET98"/>
          <w:color w:val="141414"/>
          <w:sz w:val="36"/>
          <w:szCs w:val="36"/>
          <w:shd w:val="clear" w:color="auto" w:fill="FCFCFF"/>
        </w:rPr>
        <w:t>Kuzularla dolar ağıl</w:t>
      </w:r>
      <w:r w:rsidR="00210790" w:rsidRPr="005076DB">
        <w:rPr>
          <w:rFonts w:ascii="ALFABET98" w:hAnsi="ALFABET98"/>
          <w:color w:val="141414"/>
          <w:sz w:val="36"/>
          <w:szCs w:val="36"/>
        </w:rPr>
        <w:br/>
      </w:r>
      <w:r w:rsidR="00210790" w:rsidRPr="005076DB">
        <w:rPr>
          <w:rFonts w:ascii="ALFABET98" w:hAnsi="ALFABET98"/>
          <w:color w:val="141414"/>
          <w:sz w:val="36"/>
          <w:szCs w:val="36"/>
          <w:shd w:val="clear" w:color="auto" w:fill="FCFCFF"/>
        </w:rPr>
        <w:t>Şimdi bakarsın gök nurlu</w:t>
      </w:r>
      <w:r w:rsidR="00210790" w:rsidRPr="005076DB">
        <w:rPr>
          <w:rFonts w:ascii="ALFABET98" w:hAnsi="ALFABET98"/>
          <w:color w:val="141414"/>
          <w:sz w:val="36"/>
          <w:szCs w:val="36"/>
        </w:rPr>
        <w:br/>
      </w:r>
      <w:r w:rsidR="00210790" w:rsidRPr="005076DB">
        <w:rPr>
          <w:rFonts w:ascii="ALFABET98" w:hAnsi="ALFABET98"/>
          <w:color w:val="141414"/>
          <w:sz w:val="36"/>
          <w:szCs w:val="36"/>
          <w:shd w:val="clear" w:color="auto" w:fill="FCFCFF"/>
        </w:rPr>
        <w:t>Şimdi bakarsın yağmurlu</w:t>
      </w:r>
      <w:r w:rsidR="00210790" w:rsidRPr="005076DB">
        <w:rPr>
          <w:rFonts w:ascii="ALFABET98" w:hAnsi="ALFABET98"/>
          <w:color w:val="141414"/>
          <w:sz w:val="36"/>
          <w:szCs w:val="36"/>
        </w:rPr>
        <w:br/>
      </w:r>
      <w:r w:rsidR="00210790" w:rsidRPr="005076DB">
        <w:rPr>
          <w:rFonts w:ascii="ALFABET98" w:hAnsi="ALFABET98"/>
          <w:color w:val="141414"/>
          <w:sz w:val="36"/>
          <w:szCs w:val="36"/>
          <w:shd w:val="clear" w:color="auto" w:fill="FCFCFF"/>
        </w:rPr>
        <w:t>Güneş bir doğar bir kaçar</w:t>
      </w:r>
      <w:r w:rsidR="00210790" w:rsidRPr="005076DB">
        <w:rPr>
          <w:rFonts w:ascii="ALFABET98" w:hAnsi="ALFABET98"/>
          <w:color w:val="141414"/>
          <w:sz w:val="36"/>
          <w:szCs w:val="36"/>
        </w:rPr>
        <w:br/>
      </w:r>
      <w:r w:rsidR="00210790" w:rsidRPr="005076DB">
        <w:rPr>
          <w:rFonts w:ascii="ALFABET98" w:hAnsi="ALFABET98"/>
          <w:color w:val="141414"/>
          <w:sz w:val="36"/>
          <w:szCs w:val="36"/>
          <w:shd w:val="clear" w:color="auto" w:fill="FCFCFF"/>
        </w:rPr>
        <w:t>Hava bir kapar bir açar</w:t>
      </w:r>
      <w:r w:rsidR="00210790" w:rsidRPr="005076DB">
        <w:rPr>
          <w:rFonts w:ascii="ALFABET98" w:hAnsi="ALFABET98"/>
          <w:color w:val="141414"/>
          <w:sz w:val="32"/>
          <w:szCs w:val="32"/>
        </w:rPr>
        <w:br/>
      </w:r>
      <w:r w:rsidR="005076DB">
        <w:rPr>
          <w:rFonts w:ascii="ALFABET98" w:hAnsi="ALFABET98"/>
          <w:color w:val="141414"/>
          <w:sz w:val="32"/>
          <w:szCs w:val="32"/>
          <w:shd w:val="clear" w:color="auto" w:fill="FCFCFF"/>
        </w:rPr>
        <w:t xml:space="preserve"> </w:t>
      </w:r>
      <w:r w:rsidR="00387BDE" w:rsidRPr="00387BDE">
        <w:rPr>
          <w:rFonts w:ascii="ALFABET98" w:hAnsi="ALFABET98"/>
          <w:b/>
          <w:shadow/>
          <w:color w:val="0070C0"/>
          <w:sz w:val="32"/>
          <w:szCs w:val="32"/>
          <w:highlight w:val="lightGray"/>
          <w:shd w:val="clear" w:color="auto" w:fill="FCFCFF"/>
        </w:rPr>
        <w:t>SORULAR</w:t>
      </w:r>
      <w:r w:rsidR="005076DB">
        <w:rPr>
          <w:rFonts w:ascii="ALFABET98" w:hAnsi="ALFABET98"/>
          <w:color w:val="141414"/>
          <w:sz w:val="32"/>
          <w:szCs w:val="32"/>
          <w:shd w:val="clear" w:color="auto" w:fill="FCFCFF"/>
        </w:rPr>
        <w:t xml:space="preserve">                           </w:t>
      </w:r>
      <w:r w:rsidR="00387BDE">
        <w:rPr>
          <w:rFonts w:ascii="ALFABET98" w:hAnsi="ALFABET98"/>
          <w:color w:val="141414"/>
          <w:sz w:val="32"/>
          <w:szCs w:val="32"/>
          <w:shd w:val="clear" w:color="auto" w:fill="FCFCFF"/>
        </w:rPr>
        <w:t xml:space="preserve">                </w:t>
      </w:r>
      <w:r w:rsidR="005076DB">
        <w:rPr>
          <w:rFonts w:ascii="ALFABET98" w:hAnsi="ALFABET98"/>
          <w:color w:val="141414"/>
          <w:sz w:val="32"/>
          <w:szCs w:val="32"/>
          <w:shd w:val="clear" w:color="auto" w:fill="FCFCFF"/>
        </w:rPr>
        <w:t xml:space="preserve"> </w:t>
      </w:r>
      <w:r w:rsidR="00210790" w:rsidRPr="005076DB">
        <w:rPr>
          <w:rFonts w:ascii="ALFABET98" w:hAnsi="ALFABET98"/>
          <w:b/>
          <w:shadow/>
          <w:color w:val="0070C0"/>
          <w:sz w:val="24"/>
          <w:szCs w:val="24"/>
          <w:shd w:val="clear" w:color="auto" w:fill="FCFCFF"/>
        </w:rPr>
        <w:t>YUSUF ZİYA ORTAÇ</w:t>
      </w:r>
    </w:p>
    <w:p w:rsidR="005076DB" w:rsidRPr="005076DB" w:rsidRDefault="005076DB" w:rsidP="005076DB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</w:t>
      </w:r>
      <w:r w:rsidRPr="005076DB">
        <w:rPr>
          <w:rFonts w:ascii="ALFABET98" w:hAnsi="ALFABET98"/>
          <w:sz w:val="32"/>
          <w:szCs w:val="32"/>
        </w:rPr>
        <w:t>Bir yıldaki mevsimler hangileriymiş. Yazınız.</w:t>
      </w:r>
    </w:p>
    <w:p w:rsidR="005076DB" w:rsidRPr="005076DB" w:rsidRDefault="005076DB" w:rsidP="006F76E9">
      <w:pPr>
        <w:spacing w:line="240" w:lineRule="auto"/>
        <w:rPr>
          <w:rFonts w:ascii="ALFABET98" w:hAnsi="ALFABET98"/>
          <w:sz w:val="32"/>
          <w:szCs w:val="32"/>
        </w:rPr>
      </w:pPr>
      <w:r w:rsidRPr="005076DB">
        <w:rPr>
          <w:sz w:val="32"/>
          <w:szCs w:val="32"/>
        </w:rPr>
        <w:t>…………………………………………………………………………………………………</w:t>
      </w:r>
    </w:p>
    <w:p w:rsidR="005076DB" w:rsidRPr="005076DB" w:rsidRDefault="005076DB" w:rsidP="005076DB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rFonts w:ascii="ALFABET98" w:hAnsi="ALFABET98"/>
          <w:sz w:val="32"/>
          <w:szCs w:val="32"/>
        </w:rPr>
      </w:pPr>
      <w:r w:rsidRPr="005076DB">
        <w:rPr>
          <w:rFonts w:ascii="ALFABET98" w:hAnsi="ALFABET98"/>
          <w:sz w:val="32"/>
          <w:szCs w:val="32"/>
        </w:rPr>
        <w:t>İlkbaharda kırlar nasıl oluyormuş?</w:t>
      </w:r>
    </w:p>
    <w:p w:rsidR="005076DB" w:rsidRPr="005076DB" w:rsidRDefault="005076DB" w:rsidP="005076DB">
      <w:pPr>
        <w:spacing w:line="240" w:lineRule="auto"/>
        <w:ind w:left="-360"/>
        <w:rPr>
          <w:rFonts w:ascii="ALFABET98" w:hAnsi="ALFABET98"/>
          <w:sz w:val="32"/>
          <w:szCs w:val="32"/>
        </w:rPr>
      </w:pPr>
      <w:r w:rsidRPr="005076DB">
        <w:rPr>
          <w:sz w:val="32"/>
          <w:szCs w:val="32"/>
        </w:rPr>
        <w:t>………………………………………………………………………………………………………………</w:t>
      </w:r>
    </w:p>
    <w:p w:rsidR="005076DB" w:rsidRPr="005076DB" w:rsidRDefault="005076DB" w:rsidP="005076DB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  <w:r w:rsidRPr="005076DB">
        <w:rPr>
          <w:rFonts w:ascii="ALFABET98" w:hAnsi="ALFABET98"/>
          <w:sz w:val="32"/>
          <w:szCs w:val="32"/>
        </w:rPr>
        <w:t>Şair ilkbaharda ağaçları neye benzetiyor?</w:t>
      </w:r>
    </w:p>
    <w:p w:rsidR="005076DB" w:rsidRPr="005076DB" w:rsidRDefault="005076DB" w:rsidP="005076DB">
      <w:pPr>
        <w:spacing w:line="240" w:lineRule="auto"/>
        <w:ind w:left="-142"/>
        <w:rPr>
          <w:rFonts w:ascii="ALFABET98" w:hAnsi="ALFABET98"/>
          <w:sz w:val="32"/>
          <w:szCs w:val="32"/>
        </w:rPr>
      </w:pPr>
      <w:r w:rsidRPr="005076DB">
        <w:rPr>
          <w:sz w:val="32"/>
          <w:szCs w:val="32"/>
        </w:rPr>
        <w:lastRenderedPageBreak/>
        <w:t>………………………………………………………………………………………………………</w:t>
      </w:r>
    </w:p>
    <w:p w:rsidR="005076DB" w:rsidRPr="005076DB" w:rsidRDefault="005076DB" w:rsidP="005076DB">
      <w:pPr>
        <w:pStyle w:val="ListeParagraf"/>
        <w:numPr>
          <w:ilvl w:val="0"/>
          <w:numId w:val="1"/>
        </w:numPr>
        <w:spacing w:line="240" w:lineRule="auto"/>
        <w:rPr>
          <w:rFonts w:ascii="ALFABET98" w:hAnsi="ALFABET98"/>
          <w:sz w:val="32"/>
          <w:szCs w:val="32"/>
        </w:rPr>
      </w:pPr>
      <w:r w:rsidRPr="005076DB">
        <w:rPr>
          <w:rFonts w:ascii="ALFABET98" w:hAnsi="ALFABET98"/>
          <w:sz w:val="32"/>
          <w:szCs w:val="32"/>
        </w:rPr>
        <w:t xml:space="preserve"> İlkbaharda hava nasıl oluyormuş?</w:t>
      </w:r>
    </w:p>
    <w:p w:rsidR="005076DB" w:rsidRPr="005076DB" w:rsidRDefault="005076DB" w:rsidP="005076DB">
      <w:pPr>
        <w:spacing w:line="240" w:lineRule="auto"/>
        <w:rPr>
          <w:rFonts w:ascii="ALFABET98" w:hAnsi="ALFABET98"/>
          <w:sz w:val="32"/>
          <w:szCs w:val="32"/>
        </w:rPr>
      </w:pPr>
      <w:r w:rsidRPr="005076DB">
        <w:rPr>
          <w:sz w:val="32"/>
          <w:szCs w:val="32"/>
        </w:rPr>
        <w:t>……………………………………………………………………………………………………………</w:t>
      </w:r>
    </w:p>
    <w:p w:rsidR="005076DB" w:rsidRPr="005076DB" w:rsidRDefault="005076DB" w:rsidP="005076DB">
      <w:pPr>
        <w:pStyle w:val="ListeParagraf"/>
        <w:numPr>
          <w:ilvl w:val="0"/>
          <w:numId w:val="1"/>
        </w:numPr>
        <w:spacing w:line="240" w:lineRule="auto"/>
        <w:rPr>
          <w:rFonts w:ascii="ALFABET98" w:hAnsi="ALFABET98"/>
          <w:sz w:val="32"/>
          <w:szCs w:val="32"/>
        </w:rPr>
      </w:pPr>
      <w:r w:rsidRPr="005076DB">
        <w:rPr>
          <w:rFonts w:ascii="ALFABET98" w:hAnsi="ALFABET98"/>
          <w:sz w:val="32"/>
          <w:szCs w:val="32"/>
        </w:rPr>
        <w:t>Okuduğunuz şiirin şairi kimdir?</w:t>
      </w:r>
    </w:p>
    <w:p w:rsidR="005076DB" w:rsidRPr="005076DB" w:rsidRDefault="005076DB" w:rsidP="005076DB">
      <w:pPr>
        <w:spacing w:line="240" w:lineRule="auto"/>
        <w:rPr>
          <w:rFonts w:ascii="ALFABET98" w:hAnsi="ALFABET98"/>
          <w:sz w:val="32"/>
          <w:szCs w:val="32"/>
        </w:rPr>
      </w:pPr>
      <w:r w:rsidRPr="005076DB">
        <w:rPr>
          <w:sz w:val="32"/>
          <w:szCs w:val="32"/>
        </w:rPr>
        <w:t>……………………………………………………………………………………………………</w:t>
      </w:r>
    </w:p>
    <w:p w:rsidR="00FC1573" w:rsidRPr="00667B2E" w:rsidRDefault="00FC1573" w:rsidP="00FC1573">
      <w:pPr>
        <w:tabs>
          <w:tab w:val="left" w:pos="3402"/>
          <w:tab w:val="left" w:pos="7088"/>
        </w:tabs>
        <w:rPr>
          <w:rFonts w:ascii="ALFABET98" w:hAnsi="ALFABET98"/>
          <w:b/>
          <w:shadow/>
          <w:color w:val="0070C0"/>
          <w:sz w:val="32"/>
          <w:szCs w:val="32"/>
        </w:rPr>
      </w:pPr>
      <w:r w:rsidRPr="00667B2E">
        <w:rPr>
          <w:rFonts w:ascii="ALFABET98" w:hAnsi="ALFABET98"/>
          <w:b/>
          <w:shadow/>
          <w:color w:val="0070C0"/>
          <w:sz w:val="32"/>
          <w:szCs w:val="32"/>
        </w:rPr>
        <w:t xml:space="preserve">Cümlelerde yer alan </w:t>
      </w:r>
      <w:r w:rsidRPr="00667B2E">
        <w:rPr>
          <w:rFonts w:ascii="ALFABET98" w:hAnsi="ALFABET98"/>
          <w:b/>
          <w:shadow/>
          <w:color w:val="FF0000"/>
          <w:sz w:val="32"/>
          <w:szCs w:val="32"/>
          <w:u w:val="single"/>
        </w:rPr>
        <w:t>karşıt (zıt)</w:t>
      </w:r>
      <w:r w:rsidRPr="00667B2E">
        <w:rPr>
          <w:rFonts w:ascii="ALFABET98" w:hAnsi="ALFABET98"/>
          <w:b/>
          <w:shadow/>
          <w:color w:val="0070C0"/>
          <w:sz w:val="32"/>
          <w:szCs w:val="32"/>
        </w:rPr>
        <w:t xml:space="preserve"> anlamlı sözcüklerin altını çiziniz.Zıt anlamları ile cümleyi tekrar yazın</w:t>
      </w:r>
    </w:p>
    <w:p w:rsidR="00FC1573" w:rsidRPr="00667B2E" w:rsidRDefault="00FC1573" w:rsidP="00667B2E">
      <w:pPr>
        <w:pStyle w:val="ListeParagraf"/>
        <w:numPr>
          <w:ilvl w:val="0"/>
          <w:numId w:val="3"/>
        </w:numPr>
        <w:tabs>
          <w:tab w:val="left" w:pos="3402"/>
          <w:tab w:val="left" w:pos="7088"/>
        </w:tabs>
        <w:spacing w:line="240" w:lineRule="auto"/>
        <w:rPr>
          <w:rFonts w:ascii="ALFABET98" w:hAnsi="ALFABET98"/>
          <w:sz w:val="32"/>
          <w:szCs w:val="32"/>
        </w:rPr>
      </w:pPr>
      <w:r w:rsidRPr="00667B2E">
        <w:rPr>
          <w:rFonts w:ascii="ALFABET98" w:hAnsi="ALFABET98"/>
          <w:sz w:val="32"/>
          <w:szCs w:val="32"/>
        </w:rPr>
        <w:t xml:space="preserve">Sınav sorularını </w:t>
      </w:r>
      <w:r w:rsidRPr="00667B2E">
        <w:rPr>
          <w:rFonts w:ascii="ALFABET98" w:hAnsi="ALFABET98"/>
          <w:color w:val="FF0000"/>
          <w:sz w:val="32"/>
          <w:szCs w:val="32"/>
          <w:u w:val="thick"/>
        </w:rPr>
        <w:t>doğru</w:t>
      </w:r>
      <w:r w:rsidRPr="00667B2E">
        <w:rPr>
          <w:rFonts w:ascii="ALFABET98" w:hAnsi="ALFABET98"/>
          <w:sz w:val="32"/>
          <w:szCs w:val="32"/>
        </w:rPr>
        <w:t xml:space="preserve"> işare</w:t>
      </w:r>
      <w:r w:rsidR="00BB112E">
        <w:rPr>
          <w:rFonts w:ascii="ALFABET98" w:hAnsi="ALFABET98"/>
          <w:sz w:val="32"/>
          <w:szCs w:val="32"/>
        </w:rPr>
        <w:t>tledin mi?</w:t>
      </w:r>
      <w:r w:rsidR="00667B2E" w:rsidRPr="00667B2E">
        <w:rPr>
          <w:rFonts w:ascii="ALFABET98" w:hAnsi="ALFABET98"/>
          <w:sz w:val="32"/>
          <w:szCs w:val="32"/>
          <w:u w:val="single"/>
        </w:rPr>
        <w:t xml:space="preserve"> </w:t>
      </w:r>
      <w:r w:rsidR="00667B2E" w:rsidRPr="00667B2E">
        <w:rPr>
          <w:rFonts w:ascii="ALFABET98" w:hAnsi="ALFABET98"/>
          <w:color w:val="FF0000"/>
          <w:sz w:val="32"/>
          <w:szCs w:val="32"/>
          <w:u w:val="single"/>
        </w:rPr>
        <w:t>(doğru- yanlış)</w:t>
      </w:r>
    </w:p>
    <w:p w:rsidR="00FC1573" w:rsidRPr="00FC1573" w:rsidRDefault="00FC1573" w:rsidP="00667B2E">
      <w:pPr>
        <w:tabs>
          <w:tab w:val="left" w:pos="3402"/>
          <w:tab w:val="left" w:pos="7088"/>
        </w:tabs>
        <w:spacing w:line="240" w:lineRule="auto"/>
        <w:ind w:left="360"/>
        <w:rPr>
          <w:rFonts w:ascii="ALFABET98" w:hAnsi="ALFABET98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</w:t>
      </w:r>
    </w:p>
    <w:p w:rsidR="00FC1573" w:rsidRPr="00667B2E" w:rsidRDefault="00FC1573" w:rsidP="00667B2E">
      <w:pPr>
        <w:pStyle w:val="ListeParagraf"/>
        <w:numPr>
          <w:ilvl w:val="0"/>
          <w:numId w:val="3"/>
        </w:numPr>
        <w:tabs>
          <w:tab w:val="left" w:pos="3402"/>
          <w:tab w:val="left" w:pos="7088"/>
        </w:tabs>
        <w:spacing w:line="240" w:lineRule="auto"/>
        <w:rPr>
          <w:rFonts w:ascii="ALFABET98" w:hAnsi="ALFABET98"/>
          <w:sz w:val="32"/>
          <w:szCs w:val="32"/>
        </w:rPr>
      </w:pPr>
      <w:r w:rsidRPr="00667B2E">
        <w:rPr>
          <w:rFonts w:ascii="ALFABET98" w:hAnsi="ALFABET98"/>
          <w:color w:val="FF0000"/>
          <w:sz w:val="32"/>
          <w:szCs w:val="32"/>
        </w:rPr>
        <w:t>Beyaz</w:t>
      </w:r>
      <w:r w:rsidRPr="00667B2E">
        <w:rPr>
          <w:rFonts w:ascii="ALFABET98" w:hAnsi="ALFABET98"/>
          <w:sz w:val="32"/>
          <w:szCs w:val="32"/>
        </w:rPr>
        <w:t xml:space="preserve"> kazağımı dolaba koydum</w:t>
      </w:r>
      <w:r w:rsidR="00667B2E" w:rsidRPr="00667B2E">
        <w:rPr>
          <w:rFonts w:ascii="ALFABET98" w:hAnsi="ALFABET98"/>
          <w:sz w:val="32"/>
          <w:szCs w:val="32"/>
        </w:rPr>
        <w:t>.</w:t>
      </w:r>
      <w:r w:rsidR="00667B2E" w:rsidRPr="00667B2E">
        <w:rPr>
          <w:rFonts w:ascii="ALFABET98" w:hAnsi="ALFABET98"/>
          <w:color w:val="FF0000"/>
          <w:sz w:val="32"/>
          <w:szCs w:val="32"/>
        </w:rPr>
        <w:t xml:space="preserve"> (beyaz- siyah)</w:t>
      </w:r>
    </w:p>
    <w:p w:rsidR="00FC1573" w:rsidRDefault="00FC1573" w:rsidP="00667B2E">
      <w:pPr>
        <w:tabs>
          <w:tab w:val="left" w:pos="3402"/>
          <w:tab w:val="left" w:pos="7088"/>
        </w:tabs>
        <w:spacing w:line="240" w:lineRule="auto"/>
        <w:ind w:left="360"/>
        <w:rPr>
          <w:rFonts w:ascii="ALFABET98" w:hAnsi="ALFABET98"/>
          <w:sz w:val="32"/>
          <w:szCs w:val="32"/>
        </w:rPr>
      </w:pPr>
      <w:r w:rsidRPr="00FC1573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</w:t>
      </w:r>
    </w:p>
    <w:p w:rsidR="00FC1573" w:rsidRPr="00667B2E" w:rsidRDefault="00FC1573" w:rsidP="00667B2E">
      <w:pPr>
        <w:pStyle w:val="ListeParagraf"/>
        <w:numPr>
          <w:ilvl w:val="0"/>
          <w:numId w:val="3"/>
        </w:numPr>
        <w:tabs>
          <w:tab w:val="left" w:pos="3402"/>
          <w:tab w:val="left" w:pos="7088"/>
        </w:tabs>
        <w:spacing w:line="240" w:lineRule="auto"/>
        <w:rPr>
          <w:rFonts w:ascii="ALFABET98" w:hAnsi="ALFABET98"/>
          <w:color w:val="FF0000"/>
          <w:sz w:val="32"/>
          <w:szCs w:val="32"/>
        </w:rPr>
      </w:pPr>
      <w:r w:rsidRPr="00667B2E">
        <w:rPr>
          <w:rFonts w:ascii="ALFABET98" w:hAnsi="ALFABET98"/>
          <w:sz w:val="32"/>
          <w:szCs w:val="32"/>
        </w:rPr>
        <w:t xml:space="preserve">Kardeşim </w:t>
      </w:r>
      <w:r w:rsidRPr="00667B2E">
        <w:rPr>
          <w:rFonts w:ascii="ALFABET98" w:hAnsi="ALFABET98"/>
          <w:color w:val="FF0000"/>
          <w:sz w:val="32"/>
          <w:szCs w:val="32"/>
        </w:rPr>
        <w:t>yeni</w:t>
      </w:r>
      <w:r w:rsidRPr="00667B2E">
        <w:rPr>
          <w:rFonts w:ascii="ALFABET98" w:hAnsi="ALFABET98"/>
          <w:sz w:val="32"/>
          <w:szCs w:val="32"/>
        </w:rPr>
        <w:t xml:space="preserve"> kalemini istiyor.</w:t>
      </w:r>
      <w:r w:rsidR="00667B2E" w:rsidRPr="00667B2E">
        <w:rPr>
          <w:rFonts w:ascii="ALFABET98" w:hAnsi="ALFABET98"/>
          <w:color w:val="FF0000"/>
          <w:sz w:val="32"/>
          <w:szCs w:val="32"/>
        </w:rPr>
        <w:t xml:space="preserve"> (yeni- eski)</w:t>
      </w:r>
    </w:p>
    <w:p w:rsidR="00FC1573" w:rsidRPr="00FC1573" w:rsidRDefault="00FC1573" w:rsidP="00667B2E">
      <w:pPr>
        <w:tabs>
          <w:tab w:val="left" w:pos="3402"/>
          <w:tab w:val="left" w:pos="7088"/>
        </w:tabs>
        <w:spacing w:line="240" w:lineRule="auto"/>
        <w:ind w:left="360"/>
        <w:rPr>
          <w:rFonts w:ascii="ALFABET98" w:hAnsi="ALFABET98"/>
          <w:sz w:val="32"/>
          <w:szCs w:val="32"/>
        </w:rPr>
      </w:pPr>
      <w:r w:rsidRPr="00FC1573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</w:t>
      </w:r>
    </w:p>
    <w:p w:rsidR="00FC1573" w:rsidRPr="00667B2E" w:rsidRDefault="00FC1573" w:rsidP="00667B2E">
      <w:pPr>
        <w:pStyle w:val="ListeParagraf"/>
        <w:numPr>
          <w:ilvl w:val="0"/>
          <w:numId w:val="3"/>
        </w:numPr>
        <w:tabs>
          <w:tab w:val="left" w:pos="3402"/>
          <w:tab w:val="left" w:pos="7088"/>
        </w:tabs>
        <w:spacing w:line="240" w:lineRule="auto"/>
        <w:rPr>
          <w:rFonts w:ascii="ALFABET98" w:hAnsi="ALFABET98"/>
          <w:sz w:val="32"/>
          <w:szCs w:val="32"/>
        </w:rPr>
      </w:pPr>
      <w:r w:rsidRPr="00667B2E">
        <w:rPr>
          <w:rFonts w:ascii="ALFABET98" w:hAnsi="ALFABET98"/>
          <w:sz w:val="32"/>
          <w:szCs w:val="32"/>
        </w:rPr>
        <w:t xml:space="preserve">Annem </w:t>
      </w:r>
      <w:r w:rsidRPr="00667B2E">
        <w:rPr>
          <w:rFonts w:ascii="ALFABET98" w:hAnsi="ALFABET98"/>
          <w:color w:val="FF0000"/>
          <w:sz w:val="32"/>
          <w:szCs w:val="32"/>
        </w:rPr>
        <w:t>sıcak</w:t>
      </w:r>
      <w:r w:rsidRPr="00667B2E">
        <w:rPr>
          <w:rFonts w:ascii="ALFABET98" w:hAnsi="ALFABET98"/>
          <w:sz w:val="32"/>
          <w:szCs w:val="32"/>
        </w:rPr>
        <w:t xml:space="preserve"> tavaya dokundu.</w:t>
      </w:r>
      <w:r w:rsidR="00667B2E" w:rsidRPr="00667B2E">
        <w:rPr>
          <w:rFonts w:ascii="ALFABET98" w:hAnsi="ALFABET98"/>
          <w:color w:val="FF0000"/>
          <w:sz w:val="32"/>
          <w:szCs w:val="32"/>
        </w:rPr>
        <w:t xml:space="preserve"> (sıcak </w:t>
      </w:r>
      <w:r w:rsidR="00667B2E" w:rsidRPr="00667B2E">
        <w:rPr>
          <w:rFonts w:ascii="Times New Roman" w:hAnsi="Times New Roman" w:cs="Times New Roman"/>
          <w:color w:val="FF0000"/>
          <w:sz w:val="32"/>
          <w:szCs w:val="32"/>
        </w:rPr>
        <w:t>–</w:t>
      </w:r>
      <w:r w:rsidR="00667B2E" w:rsidRPr="00667B2E">
        <w:rPr>
          <w:rFonts w:ascii="ALFABET98" w:hAnsi="ALFABET98"/>
          <w:color w:val="FF0000"/>
          <w:sz w:val="32"/>
          <w:szCs w:val="32"/>
        </w:rPr>
        <w:t>soğuk)</w:t>
      </w:r>
    </w:p>
    <w:p w:rsidR="00FC1573" w:rsidRPr="00FC1573" w:rsidRDefault="00FC1573" w:rsidP="00667B2E">
      <w:pPr>
        <w:tabs>
          <w:tab w:val="left" w:pos="3402"/>
          <w:tab w:val="left" w:pos="7088"/>
        </w:tabs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………………………………………………………………………………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</w:p>
    <w:p w:rsidR="00FC1573" w:rsidRDefault="00FC1573" w:rsidP="00667B2E">
      <w:pPr>
        <w:pStyle w:val="ListeParagraf"/>
        <w:numPr>
          <w:ilvl w:val="0"/>
          <w:numId w:val="3"/>
        </w:numPr>
        <w:tabs>
          <w:tab w:val="left" w:pos="3402"/>
          <w:tab w:val="left" w:pos="7088"/>
        </w:tabs>
        <w:spacing w:line="240" w:lineRule="auto"/>
        <w:rPr>
          <w:rFonts w:ascii="ALFABET98" w:hAnsi="ALFABET98"/>
          <w:sz w:val="32"/>
          <w:szCs w:val="32"/>
        </w:rPr>
      </w:pPr>
      <w:r w:rsidRPr="00FC1573">
        <w:rPr>
          <w:rFonts w:ascii="ALFABET98" w:hAnsi="ALFABET98"/>
          <w:color w:val="FF0000"/>
          <w:sz w:val="32"/>
          <w:szCs w:val="32"/>
        </w:rPr>
        <w:t>Çirkin</w:t>
      </w:r>
      <w:r w:rsidRPr="00FC1573">
        <w:rPr>
          <w:rFonts w:ascii="ALFABET98" w:hAnsi="ALFABET98"/>
          <w:sz w:val="32"/>
          <w:szCs w:val="32"/>
        </w:rPr>
        <w:t xml:space="preserve"> ördek yavrusu göle girdi.</w:t>
      </w:r>
      <w:r w:rsidR="00667B2E">
        <w:rPr>
          <w:rFonts w:ascii="ALFABET98" w:hAnsi="ALFABET98"/>
          <w:sz w:val="32"/>
          <w:szCs w:val="32"/>
        </w:rPr>
        <w:t xml:space="preserve"> </w:t>
      </w:r>
      <w:r w:rsidR="00667B2E" w:rsidRPr="00667B2E">
        <w:rPr>
          <w:rFonts w:ascii="ALFABET98" w:hAnsi="ALFABET98"/>
          <w:color w:val="FF0000"/>
          <w:sz w:val="32"/>
          <w:szCs w:val="32"/>
        </w:rPr>
        <w:t xml:space="preserve">(çirkin </w:t>
      </w:r>
      <w:r w:rsidR="00667B2E" w:rsidRPr="00667B2E">
        <w:rPr>
          <w:rFonts w:ascii="Times New Roman" w:hAnsi="Times New Roman" w:cs="Times New Roman"/>
          <w:color w:val="FF0000"/>
          <w:sz w:val="32"/>
          <w:szCs w:val="32"/>
        </w:rPr>
        <w:t>–</w:t>
      </w:r>
      <w:r w:rsidR="00667B2E" w:rsidRPr="00667B2E">
        <w:rPr>
          <w:rFonts w:ascii="ALFABET98" w:hAnsi="ALFABET98"/>
          <w:color w:val="FF0000"/>
          <w:sz w:val="32"/>
          <w:szCs w:val="32"/>
        </w:rPr>
        <w:t>güzel)</w:t>
      </w:r>
    </w:p>
    <w:p w:rsidR="00FC1573" w:rsidRPr="00FC1573" w:rsidRDefault="00FC1573" w:rsidP="00667B2E">
      <w:pPr>
        <w:tabs>
          <w:tab w:val="left" w:pos="3402"/>
          <w:tab w:val="left" w:pos="7088"/>
        </w:tabs>
        <w:spacing w:line="240" w:lineRule="auto"/>
        <w:ind w:left="360"/>
        <w:rPr>
          <w:rFonts w:ascii="ALFABET98" w:hAnsi="ALFABET98"/>
          <w:sz w:val="32"/>
          <w:szCs w:val="32"/>
        </w:rPr>
      </w:pPr>
      <w:r w:rsidRPr="00FC1573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</w:t>
      </w:r>
    </w:p>
    <w:p w:rsidR="00FC1573" w:rsidRPr="00667B2E" w:rsidRDefault="00FC1573" w:rsidP="00667B2E">
      <w:pPr>
        <w:pStyle w:val="ListeParagraf"/>
        <w:numPr>
          <w:ilvl w:val="0"/>
          <w:numId w:val="3"/>
        </w:numPr>
        <w:tabs>
          <w:tab w:val="left" w:pos="3402"/>
          <w:tab w:val="left" w:pos="7088"/>
        </w:tabs>
        <w:spacing w:line="240" w:lineRule="auto"/>
        <w:rPr>
          <w:rFonts w:ascii="ALFABET98" w:hAnsi="ALFABET98"/>
          <w:sz w:val="32"/>
          <w:szCs w:val="32"/>
        </w:rPr>
      </w:pPr>
      <w:r w:rsidRPr="00667B2E">
        <w:rPr>
          <w:rFonts w:ascii="ALFABET98" w:hAnsi="ALFABET98"/>
          <w:sz w:val="32"/>
          <w:szCs w:val="32"/>
        </w:rPr>
        <w:t xml:space="preserve">Okulumu </w:t>
      </w:r>
      <w:r w:rsidRPr="00667B2E">
        <w:rPr>
          <w:rFonts w:ascii="ALFABET98" w:hAnsi="ALFABET98"/>
          <w:color w:val="FF0000"/>
          <w:sz w:val="32"/>
          <w:szCs w:val="32"/>
        </w:rPr>
        <w:t>çok</w:t>
      </w:r>
      <w:r w:rsidRPr="00667B2E">
        <w:rPr>
          <w:rFonts w:ascii="ALFABET98" w:hAnsi="ALFABET98"/>
          <w:sz w:val="32"/>
          <w:szCs w:val="32"/>
        </w:rPr>
        <w:t xml:space="preserve"> seviyorum.</w:t>
      </w:r>
      <w:r w:rsidR="00667B2E" w:rsidRPr="00667B2E">
        <w:rPr>
          <w:rFonts w:ascii="ALFABET98" w:hAnsi="ALFABET98"/>
          <w:sz w:val="32"/>
          <w:szCs w:val="32"/>
        </w:rPr>
        <w:t xml:space="preserve"> (çok- az)</w:t>
      </w:r>
      <w:r w:rsidR="00667B2E" w:rsidRPr="00667B2E">
        <w:rPr>
          <w:rFonts w:ascii="ALFABET98" w:hAnsi="ALFABET98"/>
          <w:color w:val="FF0000"/>
          <w:sz w:val="32"/>
          <w:szCs w:val="32"/>
        </w:rPr>
        <w:t xml:space="preserve"> </w:t>
      </w:r>
    </w:p>
    <w:p w:rsidR="00760795" w:rsidRDefault="00FC1573" w:rsidP="00760795">
      <w:pPr>
        <w:tabs>
          <w:tab w:val="left" w:pos="3402"/>
          <w:tab w:val="left" w:pos="7088"/>
        </w:tabs>
        <w:spacing w:line="240" w:lineRule="auto"/>
        <w:ind w:left="360"/>
        <w:rPr>
          <w:rFonts w:ascii="Times New Roman" w:hAnsi="Times New Roman" w:cs="Times New Roman"/>
          <w:sz w:val="32"/>
          <w:szCs w:val="32"/>
        </w:rPr>
      </w:pPr>
      <w:r w:rsidRPr="00FC1573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</w:t>
      </w:r>
    </w:p>
    <w:p w:rsidR="001005E6" w:rsidRPr="00AE01E8" w:rsidRDefault="00A1068D" w:rsidP="00BA7FFB">
      <w:pPr>
        <w:tabs>
          <w:tab w:val="left" w:pos="3402"/>
          <w:tab w:val="left" w:pos="7088"/>
        </w:tabs>
        <w:spacing w:line="240" w:lineRule="auto"/>
        <w:ind w:left="360"/>
        <w:rPr>
          <w:rFonts w:ascii="ALFABET98" w:hAnsi="ALFABET98" w:cs="Times New Roman"/>
          <w:b/>
          <w:shadow/>
          <w:color w:val="0070C0"/>
          <w:sz w:val="32"/>
          <w:szCs w:val="32"/>
        </w:rPr>
      </w:pPr>
      <w:r w:rsidRPr="00AE01E8">
        <w:rPr>
          <w:rFonts w:ascii="ALFABET98" w:hAnsi="ALFABET98" w:cs="Times New Roman"/>
          <w:b/>
          <w:shadow/>
          <w:color w:val="0070C0"/>
          <w:sz w:val="32"/>
          <w:szCs w:val="32"/>
        </w:rPr>
        <w:t>Aşağıdaki cümlelerde geçen zıt a</w:t>
      </w:r>
      <w:r w:rsidR="00BA7FFB" w:rsidRPr="00AE01E8">
        <w:rPr>
          <w:rFonts w:ascii="ALFABET98" w:hAnsi="ALFABET98" w:cs="Times New Roman"/>
          <w:b/>
          <w:shadow/>
          <w:color w:val="0070C0"/>
          <w:sz w:val="32"/>
          <w:szCs w:val="32"/>
        </w:rPr>
        <w:t>nlamlı kelimelerin altını çizi</w:t>
      </w:r>
    </w:p>
    <w:p w:rsidR="001005E6" w:rsidRPr="005325DD" w:rsidRDefault="001005E6" w:rsidP="005325DD">
      <w:pPr>
        <w:pStyle w:val="ListeParagraf"/>
        <w:numPr>
          <w:ilvl w:val="0"/>
          <w:numId w:val="3"/>
        </w:numPr>
        <w:spacing w:after="0" w:line="240" w:lineRule="auto"/>
        <w:rPr>
          <w:rFonts w:ascii="ALFABET98" w:hAnsi="ALFABET98"/>
          <w:sz w:val="32"/>
          <w:szCs w:val="32"/>
        </w:rPr>
      </w:pPr>
      <w:r w:rsidRPr="005325DD">
        <w:rPr>
          <w:rFonts w:ascii="ALFABET98" w:hAnsi="ALFABET98"/>
          <w:sz w:val="32"/>
          <w:szCs w:val="32"/>
        </w:rPr>
        <w:t>Çocuklar bahçede bir aşağı bir yukarı koşuyordu.</w:t>
      </w:r>
    </w:p>
    <w:p w:rsidR="001005E6" w:rsidRPr="005325DD" w:rsidRDefault="001005E6" w:rsidP="005325DD">
      <w:pPr>
        <w:pStyle w:val="ListeParagraf"/>
        <w:numPr>
          <w:ilvl w:val="0"/>
          <w:numId w:val="3"/>
        </w:numPr>
        <w:spacing w:after="0" w:line="240" w:lineRule="auto"/>
        <w:rPr>
          <w:rFonts w:ascii="ALFABET98" w:hAnsi="ALFABET98"/>
          <w:sz w:val="32"/>
          <w:szCs w:val="32"/>
        </w:rPr>
      </w:pPr>
      <w:r w:rsidRPr="005325DD">
        <w:rPr>
          <w:rFonts w:ascii="ALFABET98" w:hAnsi="ALFABET98"/>
          <w:sz w:val="32"/>
          <w:szCs w:val="32"/>
        </w:rPr>
        <w:t>Güler misin ağlar mısın?</w:t>
      </w:r>
    </w:p>
    <w:p w:rsidR="001005E6" w:rsidRPr="005325DD" w:rsidRDefault="001005E6" w:rsidP="005325DD">
      <w:pPr>
        <w:pStyle w:val="ListeParagraf"/>
        <w:numPr>
          <w:ilvl w:val="0"/>
          <w:numId w:val="3"/>
        </w:numPr>
        <w:spacing w:after="0" w:line="240" w:lineRule="auto"/>
        <w:rPr>
          <w:rFonts w:ascii="ALFABET98" w:hAnsi="ALFABET98"/>
          <w:sz w:val="32"/>
          <w:szCs w:val="32"/>
        </w:rPr>
      </w:pPr>
      <w:r w:rsidRPr="005325DD">
        <w:rPr>
          <w:rFonts w:ascii="ALFABET98" w:hAnsi="ALFABET98"/>
          <w:sz w:val="32"/>
          <w:szCs w:val="32"/>
        </w:rPr>
        <w:t>Kalabalık orman gittikçe tenhalaşıyordu.</w:t>
      </w:r>
    </w:p>
    <w:p w:rsidR="001005E6" w:rsidRDefault="00A05076" w:rsidP="001005E6">
      <w:r w:rsidRPr="00A05076">
        <w:rPr>
          <w:rFonts w:ascii="ALFABET98" w:hAnsi="ALFABET98"/>
          <w:noProof/>
          <w:sz w:val="32"/>
          <w:szCs w:val="32"/>
        </w:rPr>
        <w:pict>
          <v:rect id="_x0000_s1055" style="position:absolute;margin-left:178.85pt;margin-top:16.25pt;width:128.85pt;height:43.2pt;z-index:251662336" strokecolor="white [3212]">
            <v:textbox>
              <w:txbxContent>
                <w:p w:rsidR="007E359E" w:rsidRDefault="007E359E">
                  <w:r w:rsidRPr="007E359E">
                    <w:rPr>
                      <w:noProof/>
                    </w:rPr>
                    <w:drawing>
                      <wp:inline distT="0" distB="0" distL="0" distR="0">
                        <wp:extent cx="1268730" cy="441960"/>
                        <wp:effectExtent l="19050" t="0" r="762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8730" cy="4419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00D08" w:rsidRPr="005076DB" w:rsidRDefault="00400D08" w:rsidP="00667B2E">
      <w:pPr>
        <w:spacing w:line="240" w:lineRule="auto"/>
        <w:rPr>
          <w:rFonts w:ascii="ALFABET98" w:hAnsi="ALFABET98"/>
          <w:sz w:val="32"/>
          <w:szCs w:val="32"/>
        </w:rPr>
      </w:pPr>
    </w:p>
    <w:sectPr w:rsidR="00400D08" w:rsidRPr="005076DB" w:rsidSect="006F76E9">
      <w:pgSz w:w="11906" w:h="16838" w:code="9"/>
      <w:pgMar w:top="1021" w:right="680" w:bottom="397" w:left="851" w:header="0" w:footer="5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BD21298_"/>
      </v:shape>
    </w:pict>
  </w:numPicBullet>
  <w:abstractNum w:abstractNumId="0">
    <w:nsid w:val="1A4B7082"/>
    <w:multiLevelType w:val="hybridMultilevel"/>
    <w:tmpl w:val="DB7E1EA0"/>
    <w:lvl w:ilvl="0" w:tplc="041F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56C600D"/>
    <w:multiLevelType w:val="singleLevel"/>
    <w:tmpl w:val="041F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2800382B"/>
    <w:multiLevelType w:val="hybridMultilevel"/>
    <w:tmpl w:val="E320D76E"/>
    <w:lvl w:ilvl="0" w:tplc="1E62E04C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E4D5795"/>
    <w:multiLevelType w:val="singleLevel"/>
    <w:tmpl w:val="041F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09D2BE9"/>
    <w:multiLevelType w:val="hybridMultilevel"/>
    <w:tmpl w:val="F946A8A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compat/>
  <w:rsids>
    <w:rsidRoot w:val="00BA7FFB"/>
    <w:rsid w:val="000009D0"/>
    <w:rsid w:val="00001E94"/>
    <w:rsid w:val="00026C82"/>
    <w:rsid w:val="00040C82"/>
    <w:rsid w:val="001005E6"/>
    <w:rsid w:val="00180E49"/>
    <w:rsid w:val="001946AE"/>
    <w:rsid w:val="001D16A7"/>
    <w:rsid w:val="00210790"/>
    <w:rsid w:val="00210A97"/>
    <w:rsid w:val="00250F8C"/>
    <w:rsid w:val="00254909"/>
    <w:rsid w:val="00281ADC"/>
    <w:rsid w:val="002E2C75"/>
    <w:rsid w:val="00386E94"/>
    <w:rsid w:val="00387BDE"/>
    <w:rsid w:val="003C490A"/>
    <w:rsid w:val="00400D08"/>
    <w:rsid w:val="00437605"/>
    <w:rsid w:val="004B743C"/>
    <w:rsid w:val="005076DB"/>
    <w:rsid w:val="0051264B"/>
    <w:rsid w:val="005325DD"/>
    <w:rsid w:val="00544578"/>
    <w:rsid w:val="0058355B"/>
    <w:rsid w:val="005D0F26"/>
    <w:rsid w:val="00667B2E"/>
    <w:rsid w:val="006768B2"/>
    <w:rsid w:val="006A3EC2"/>
    <w:rsid w:val="006F76E9"/>
    <w:rsid w:val="00760795"/>
    <w:rsid w:val="00776094"/>
    <w:rsid w:val="0078676E"/>
    <w:rsid w:val="007E359E"/>
    <w:rsid w:val="008263E6"/>
    <w:rsid w:val="0087578B"/>
    <w:rsid w:val="008C0EA5"/>
    <w:rsid w:val="008E43E1"/>
    <w:rsid w:val="00992E2D"/>
    <w:rsid w:val="009E2689"/>
    <w:rsid w:val="00A05076"/>
    <w:rsid w:val="00A1068D"/>
    <w:rsid w:val="00AE01E8"/>
    <w:rsid w:val="00AF0E00"/>
    <w:rsid w:val="00B52011"/>
    <w:rsid w:val="00BA7FFB"/>
    <w:rsid w:val="00BB112E"/>
    <w:rsid w:val="00BD235B"/>
    <w:rsid w:val="00C1246E"/>
    <w:rsid w:val="00CF298A"/>
    <w:rsid w:val="00D16D0C"/>
    <w:rsid w:val="00DA3244"/>
    <w:rsid w:val="00E94C50"/>
    <w:rsid w:val="00ED4BA5"/>
    <w:rsid w:val="00ED532D"/>
    <w:rsid w:val="00FC1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79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76D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E2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2689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001E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4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webSettings" Target="webSettings.xml"/><Relationship Id="rId9" Type="http://schemas.openxmlformats.org/officeDocument/2006/relationships/image" Target="media/image6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em\Desktop\&#304;LKBAHAR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İLKBAHAR</Template>
  <TotalTime>3</TotalTime>
  <Pages>2</Pages>
  <Words>306</Words>
  <Characters>1747</Characters>
  <Application>Microsoft Office Word</Application>
  <DocSecurity>0</DocSecurity>
  <Lines>14</Lines>
  <Paragraphs>4</Paragraphs>
  <ScaleCrop>false</ScaleCrop>
  <Manager>www.sorubak.com</Manager>
  <Company>www.sorubak.com</Company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2015-04-05T07:37:00Z</dcterms:created>
  <dcterms:modified xsi:type="dcterms:W3CDTF">2015-04-09T09:35:00Z</dcterms:modified>
  <cp:category>www.sorubak.com</cp:category>
</cp:coreProperties>
</file>