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F1B" w:rsidRPr="0036485D" w:rsidRDefault="003B29FC" w:rsidP="00947781">
      <w:pPr>
        <w:rPr>
          <w:rFonts w:ascii="Book Antiqua" w:hAnsi="Book Antiqua"/>
          <w:color w:val="943634" w:themeColor="accent2" w:themeShade="BF"/>
          <w:sz w:val="20"/>
          <w:szCs w:val="20"/>
        </w:rPr>
      </w:pPr>
      <w:r w:rsidRPr="003B29FC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margin-left:195.25pt;margin-top:-34.7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34085" w:rsidRPr="00BB127A" w:rsidRDefault="00BB127A" w:rsidP="00BB127A">
                  <w:pPr>
                    <w:rPr>
                      <w:szCs w:val="24"/>
                    </w:rPr>
                  </w:pPr>
                  <w:r w:rsidRPr="00BB127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A39EE" w:rsidRPr="0036485D">
        <w:rPr>
          <w:rFonts w:ascii="Book Antiqua" w:hAnsi="Book Antiqua"/>
          <w:color w:val="943634" w:themeColor="accent2" w:themeShade="BF"/>
          <w:sz w:val="20"/>
          <w:szCs w:val="20"/>
        </w:rPr>
        <w:t>A</w:t>
      </w:r>
      <w:r w:rsidR="008952D2" w:rsidRPr="0036485D">
        <w:rPr>
          <w:rFonts w:ascii="Book Antiqua" w:hAnsi="Book Antiqua"/>
          <w:color w:val="943634" w:themeColor="accent2" w:themeShade="BF"/>
          <w:sz w:val="20"/>
          <w:szCs w:val="20"/>
        </w:rPr>
        <w:t xml:space="preserve">dı Soyadı: </w:t>
      </w:r>
      <w:proofErr w:type="gramStart"/>
      <w:r w:rsidR="008952D2" w:rsidRPr="0036485D">
        <w:rPr>
          <w:rFonts w:ascii="Book Antiqua" w:hAnsi="Book Antiqua"/>
          <w:color w:val="943634" w:themeColor="accent2" w:themeShade="BF"/>
          <w:sz w:val="20"/>
          <w:szCs w:val="20"/>
        </w:rPr>
        <w:t>……………</w:t>
      </w:r>
      <w:r w:rsidR="0036485D">
        <w:rPr>
          <w:rFonts w:ascii="Book Antiqua" w:hAnsi="Book Antiqua"/>
          <w:color w:val="943634" w:themeColor="accent2" w:themeShade="BF"/>
          <w:sz w:val="20"/>
          <w:szCs w:val="20"/>
        </w:rPr>
        <w:t>………………….</w:t>
      </w:r>
      <w:r w:rsidR="008952D2" w:rsidRPr="0036485D">
        <w:rPr>
          <w:rFonts w:ascii="Book Antiqua" w:hAnsi="Book Antiqua"/>
          <w:color w:val="943634" w:themeColor="accent2" w:themeShade="BF"/>
          <w:sz w:val="20"/>
          <w:szCs w:val="20"/>
        </w:rPr>
        <w:t>………………</w:t>
      </w:r>
      <w:r w:rsidR="00FA39EE" w:rsidRPr="0036485D">
        <w:rPr>
          <w:rFonts w:ascii="Book Antiqua" w:hAnsi="Book Antiqua"/>
          <w:color w:val="943634" w:themeColor="accent2" w:themeShade="BF"/>
          <w:sz w:val="20"/>
          <w:szCs w:val="20"/>
        </w:rPr>
        <w:t>………</w:t>
      </w:r>
      <w:r w:rsidR="008952D2" w:rsidRPr="0036485D">
        <w:rPr>
          <w:rFonts w:ascii="Book Antiqua" w:hAnsi="Book Antiqua"/>
          <w:color w:val="943634" w:themeColor="accent2" w:themeShade="BF"/>
          <w:sz w:val="20"/>
          <w:szCs w:val="20"/>
        </w:rPr>
        <w:t>….</w:t>
      </w:r>
      <w:proofErr w:type="gramEnd"/>
      <w:r w:rsidR="008952D2" w:rsidRPr="0036485D">
        <w:rPr>
          <w:rFonts w:ascii="Book Antiqua" w:hAnsi="Book Antiqua"/>
          <w:color w:val="943634" w:themeColor="accent2" w:themeShade="BF"/>
          <w:sz w:val="20"/>
          <w:szCs w:val="20"/>
        </w:rPr>
        <w:t xml:space="preserve"> Sınıf: </w:t>
      </w:r>
      <w:proofErr w:type="gramStart"/>
      <w:r w:rsidR="008952D2" w:rsidRPr="0036485D">
        <w:rPr>
          <w:rFonts w:ascii="Book Antiqua" w:hAnsi="Book Antiqua"/>
          <w:color w:val="943634" w:themeColor="accent2" w:themeShade="BF"/>
          <w:sz w:val="20"/>
          <w:szCs w:val="20"/>
        </w:rPr>
        <w:t>……</w:t>
      </w:r>
      <w:proofErr w:type="gramEnd"/>
      <w:r w:rsidR="008952D2" w:rsidRPr="0036485D">
        <w:rPr>
          <w:rFonts w:ascii="Book Antiqua" w:hAnsi="Book Antiqua"/>
          <w:color w:val="943634" w:themeColor="accent2" w:themeShade="BF"/>
          <w:sz w:val="20"/>
          <w:szCs w:val="20"/>
        </w:rPr>
        <w:t xml:space="preserve">  No: </w:t>
      </w:r>
      <w:proofErr w:type="gramStart"/>
      <w:r w:rsidR="008952D2" w:rsidRPr="0036485D">
        <w:rPr>
          <w:rFonts w:ascii="Book Antiqua" w:hAnsi="Book Antiqua"/>
          <w:color w:val="943634" w:themeColor="accent2" w:themeShade="BF"/>
          <w:sz w:val="20"/>
          <w:szCs w:val="20"/>
        </w:rPr>
        <w:t>……</w:t>
      </w:r>
      <w:proofErr w:type="gramEnd"/>
      <w:r w:rsidR="008952D2" w:rsidRPr="0036485D">
        <w:rPr>
          <w:rFonts w:ascii="Book Antiqua" w:hAnsi="Book Antiqua"/>
          <w:color w:val="943634" w:themeColor="accent2" w:themeShade="BF"/>
          <w:sz w:val="20"/>
          <w:szCs w:val="20"/>
        </w:rPr>
        <w:t xml:space="preserve">      </w:t>
      </w:r>
      <w:r w:rsidR="00FA39EE" w:rsidRPr="0036485D">
        <w:rPr>
          <w:rFonts w:ascii="Book Antiqua" w:hAnsi="Book Antiqua"/>
          <w:color w:val="943634" w:themeColor="accent2" w:themeShade="BF"/>
          <w:sz w:val="20"/>
          <w:szCs w:val="20"/>
        </w:rPr>
        <w:t xml:space="preserve">Tarih: </w:t>
      </w:r>
      <w:proofErr w:type="gramStart"/>
      <w:r w:rsidR="00FA39EE" w:rsidRPr="0036485D">
        <w:rPr>
          <w:rFonts w:ascii="Book Antiqua" w:hAnsi="Book Antiqua"/>
          <w:color w:val="943634" w:themeColor="accent2" w:themeShade="BF"/>
          <w:sz w:val="20"/>
          <w:szCs w:val="20"/>
        </w:rPr>
        <w:t>…</w:t>
      </w:r>
      <w:r w:rsidR="00CB3DC2" w:rsidRPr="0036485D">
        <w:rPr>
          <w:rFonts w:ascii="Book Antiqua" w:hAnsi="Book Antiqua"/>
          <w:color w:val="943634" w:themeColor="accent2" w:themeShade="BF"/>
          <w:sz w:val="20"/>
          <w:szCs w:val="20"/>
        </w:rPr>
        <w:t>…</w:t>
      </w:r>
      <w:proofErr w:type="gramEnd"/>
      <w:r w:rsidR="00466AD1" w:rsidRPr="0036485D">
        <w:rPr>
          <w:rFonts w:ascii="Book Antiqua" w:hAnsi="Book Antiqua"/>
          <w:color w:val="943634" w:themeColor="accent2" w:themeShade="BF"/>
          <w:sz w:val="20"/>
          <w:szCs w:val="20"/>
        </w:rPr>
        <w:t xml:space="preserve"> </w:t>
      </w:r>
      <w:r w:rsidR="008952D2" w:rsidRPr="0036485D">
        <w:rPr>
          <w:rFonts w:ascii="Book Antiqua" w:hAnsi="Book Antiqua"/>
          <w:color w:val="943634" w:themeColor="accent2" w:themeShade="BF"/>
          <w:sz w:val="20"/>
          <w:szCs w:val="20"/>
        </w:rPr>
        <w:t>/</w:t>
      </w:r>
      <w:proofErr w:type="gramStart"/>
      <w:r w:rsidR="00FA39EE" w:rsidRPr="0036485D">
        <w:rPr>
          <w:rFonts w:ascii="Book Antiqua" w:hAnsi="Book Antiqua"/>
          <w:color w:val="943634" w:themeColor="accent2" w:themeShade="BF"/>
          <w:sz w:val="20"/>
          <w:szCs w:val="20"/>
        </w:rPr>
        <w:t>……</w:t>
      </w:r>
      <w:proofErr w:type="gramEnd"/>
      <w:r w:rsidR="00466AD1" w:rsidRPr="0036485D">
        <w:rPr>
          <w:rFonts w:ascii="Book Antiqua" w:hAnsi="Book Antiqua"/>
          <w:color w:val="943634" w:themeColor="accent2" w:themeShade="BF"/>
          <w:sz w:val="20"/>
          <w:szCs w:val="20"/>
        </w:rPr>
        <w:t xml:space="preserve"> </w:t>
      </w:r>
      <w:r w:rsidR="00FA39EE" w:rsidRPr="0036485D">
        <w:rPr>
          <w:rFonts w:ascii="Book Antiqua" w:hAnsi="Book Antiqua"/>
          <w:color w:val="943634" w:themeColor="accent2" w:themeShade="BF"/>
          <w:sz w:val="20"/>
          <w:szCs w:val="20"/>
        </w:rPr>
        <w:t>/</w:t>
      </w:r>
      <w:proofErr w:type="gramStart"/>
      <w:r w:rsidR="008952D2" w:rsidRPr="0036485D">
        <w:rPr>
          <w:rFonts w:ascii="Book Antiqua" w:hAnsi="Book Antiqua"/>
          <w:color w:val="943634" w:themeColor="accent2" w:themeShade="BF"/>
          <w:sz w:val="20"/>
          <w:szCs w:val="20"/>
        </w:rPr>
        <w:t>……</w:t>
      </w:r>
      <w:r w:rsidR="00466AD1" w:rsidRPr="0036485D">
        <w:rPr>
          <w:rFonts w:ascii="Book Antiqua" w:hAnsi="Book Antiqua"/>
          <w:color w:val="943634" w:themeColor="accent2" w:themeShade="BF"/>
          <w:sz w:val="20"/>
          <w:szCs w:val="20"/>
        </w:rPr>
        <w:t>…</w:t>
      </w:r>
      <w:r w:rsidR="008952D2" w:rsidRPr="0036485D">
        <w:rPr>
          <w:rFonts w:ascii="Book Antiqua" w:hAnsi="Book Antiqua"/>
          <w:color w:val="943634" w:themeColor="accent2" w:themeShade="BF"/>
          <w:sz w:val="20"/>
          <w:szCs w:val="20"/>
        </w:rPr>
        <w:t>…</w:t>
      </w:r>
      <w:proofErr w:type="gramEnd"/>
    </w:p>
    <w:p w:rsidR="00E54F05" w:rsidRDefault="003B29FC" w:rsidP="00947781">
      <w:pPr>
        <w:rPr>
          <w:rFonts w:ascii="Broadway" w:hAnsi="Broadway"/>
          <w:color w:val="00B050"/>
          <w:sz w:val="20"/>
          <w:szCs w:val="20"/>
        </w:rPr>
      </w:pPr>
      <w:r>
        <w:rPr>
          <w:rFonts w:ascii="Broadway" w:hAnsi="Broadway"/>
          <w:noProof/>
          <w:color w:val="00B050"/>
          <w:sz w:val="20"/>
          <w:szCs w:val="20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AutoShape 252" o:spid="_x0000_s1026" type="#_x0000_t15" style="position:absolute;margin-left:263.8pt;margin-top:3.8pt;width:263.25pt;height:58.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" adj="20718" strokecolor="#0070c0">
            <v:textbox>
              <w:txbxContent>
                <w:p w:rsidR="00E54F05" w:rsidRDefault="00E54F05" w:rsidP="00E54F05">
                  <w:pPr>
                    <w:spacing w:line="240" w:lineRule="auto"/>
                  </w:pPr>
                  <w:r>
                    <w:rPr>
                      <w:color w:val="0070C0"/>
                      <w:sz w:val="40"/>
                      <w:szCs w:val="40"/>
                    </w:rPr>
                    <w:t>1.</w:t>
                  </w:r>
                  <w:r>
                    <w:rPr>
                      <w:rFonts w:cs="Arial"/>
                      <w:color w:val="7030A0"/>
                    </w:rPr>
                    <w:t xml:space="preserve"> </w:t>
                  </w:r>
                  <w:r w:rsidR="0041256F">
                    <w:rPr>
                      <w:rFonts w:cs="Arial"/>
                      <w:color w:val="7030A0"/>
                    </w:rPr>
                    <w:t>Temiz olalım, temiz kalalım.</w:t>
                  </w:r>
                  <w:r>
                    <w:rPr>
                      <w:rFonts w:cs="Arial"/>
                      <w:color w:val="7030A0"/>
                    </w:rPr>
                    <w:t xml:space="preserve"> </w:t>
                  </w:r>
                  <w:r>
                    <w:rPr>
                      <w:rFonts w:cs="Arial"/>
                      <w:color w:val="7030A0"/>
                    </w:rPr>
                    <w:br/>
                  </w:r>
                  <w:r>
                    <w:rPr>
                      <w:color w:val="0070C0"/>
                      <w:sz w:val="40"/>
                      <w:szCs w:val="40"/>
                    </w:rPr>
                    <w:t>2.</w:t>
                  </w:r>
                  <w:r>
                    <w:rPr>
                      <w:color w:val="002060"/>
                    </w:rPr>
                    <w:t xml:space="preserve"> </w:t>
                  </w:r>
                  <w:r w:rsidR="0041256F">
                    <w:rPr>
                      <w:color w:val="002060"/>
                    </w:rPr>
                    <w:t>Biz temiz, tertemiz insanlarız.</w:t>
                  </w:r>
                </w:p>
                <w:p w:rsidR="00E54F05" w:rsidRDefault="00E54F05"/>
              </w:txbxContent>
            </v:textbox>
          </v:shape>
        </w:pict>
      </w:r>
      <w:r>
        <w:rPr>
          <w:rFonts w:ascii="Broadway" w:hAnsi="Broadway"/>
          <w:noProof/>
          <w:color w:val="00B050"/>
          <w:sz w:val="20"/>
          <w:szCs w:val="20"/>
          <w:lang w:eastAsia="tr-TR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AutoShape 251" o:spid="_x0000_s1027" type="#_x0000_t114" style="position:absolute;margin-left:5.05pt;margin-top:3.05pt;width:252.75pt;height:73.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" strokecolor="red">
            <v:stroke dashstyle="1 1" endcap="round"/>
            <v:textbox>
              <w:txbxContent>
                <w:p w:rsidR="00E54F05" w:rsidRPr="007120EB" w:rsidRDefault="00E54F05" w:rsidP="00E54F05">
                  <w:pPr>
                    <w:rPr>
                      <w:sz w:val="17"/>
                      <w:szCs w:val="17"/>
                    </w:rPr>
                  </w:pPr>
                  <w:r w:rsidRPr="003A1A04">
                    <w:rPr>
                      <w:color w:val="00B0F0"/>
                      <w:sz w:val="24"/>
                      <w:szCs w:val="24"/>
                    </w:rPr>
                    <w:t>Ders:</w:t>
                  </w:r>
                  <w:r w:rsidRPr="003A1A04">
                    <w:rPr>
                      <w:color w:val="FF0000"/>
                      <w:sz w:val="24"/>
                      <w:szCs w:val="24"/>
                    </w:rPr>
                    <w:t xml:space="preserve"> </w:t>
                  </w:r>
                  <w:r w:rsidRPr="003A1A04">
                    <w:rPr>
                      <w:b/>
                      <w:color w:val="0070C0"/>
                      <w:sz w:val="24"/>
                      <w:szCs w:val="24"/>
                    </w:rPr>
                    <w:t>Hayat Bilgisi</w:t>
                  </w:r>
                  <w:r w:rsidRPr="003A1A04">
                    <w:rPr>
                      <w:color w:val="7030A0"/>
                      <w:sz w:val="24"/>
                      <w:szCs w:val="24"/>
                    </w:rPr>
                    <w:br/>
                  </w:r>
                  <w:r w:rsidRPr="003A1A04">
                    <w:rPr>
                      <w:color w:val="943634"/>
                      <w:sz w:val="24"/>
                      <w:szCs w:val="24"/>
                    </w:rPr>
                    <w:t>Konu</w:t>
                  </w:r>
                  <w:r w:rsidRPr="00EB385F">
                    <w:rPr>
                      <w:rFonts w:ascii="Century Gothic" w:hAnsi="Century Gothic"/>
                      <w:color w:val="943634"/>
                      <w:sz w:val="24"/>
                      <w:szCs w:val="24"/>
                    </w:rPr>
                    <w:t>:</w:t>
                  </w:r>
                  <w:r w:rsidRPr="00010A6A">
                    <w:rPr>
                      <w:color w:val="00B050"/>
                      <w:sz w:val="24"/>
                      <w:szCs w:val="24"/>
                    </w:rPr>
                    <w:t xml:space="preserve">  </w:t>
                  </w:r>
                  <w:r w:rsidR="00AB21E0" w:rsidRPr="00AB21E0">
                    <w:rPr>
                      <w:color w:val="00B0F0"/>
                      <w:sz w:val="24"/>
                      <w:szCs w:val="24"/>
                    </w:rPr>
                    <w:t>A.1.21. Beslenme saatinde temizlik ve görgü kurallarına uyar.</w:t>
                  </w:r>
                </w:p>
                <w:p w:rsidR="00E54F05" w:rsidRDefault="00E54F05"/>
              </w:txbxContent>
            </v:textbox>
          </v:shape>
        </w:pict>
      </w:r>
    </w:p>
    <w:p w:rsidR="00E54F05" w:rsidRPr="00BF1EA9" w:rsidRDefault="00E54F05" w:rsidP="00947781">
      <w:pPr>
        <w:rPr>
          <w:rFonts w:ascii="Broadway" w:hAnsi="Broadway"/>
          <w:color w:val="00B050"/>
          <w:sz w:val="20"/>
          <w:szCs w:val="20"/>
        </w:rPr>
      </w:pPr>
    </w:p>
    <w:p w:rsidR="00EB53D8" w:rsidRDefault="00EB53D8" w:rsidP="004710F3">
      <w:pPr>
        <w:jc w:val="center"/>
        <w:rPr>
          <w:rFonts w:ascii="Century Gothic" w:hAnsi="Century Gothic"/>
          <w:b/>
          <w:color w:val="C00000"/>
          <w:sz w:val="20"/>
          <w:szCs w:val="20"/>
        </w:rPr>
      </w:pPr>
    </w:p>
    <w:p w:rsidR="00EB53D8" w:rsidRDefault="003B29FC" w:rsidP="004710F3">
      <w:pPr>
        <w:jc w:val="center"/>
        <w:rPr>
          <w:rFonts w:ascii="Century Gothic" w:hAnsi="Century Gothic"/>
          <w:b/>
          <w:color w:val="C00000"/>
          <w:sz w:val="20"/>
          <w:szCs w:val="20"/>
        </w:rPr>
      </w:pPr>
      <w:r w:rsidRPr="003B29FC">
        <w:rPr>
          <w:noProof/>
          <w:lang w:eastAsia="tr-TR"/>
        </w:rPr>
        <w:pict>
          <v:shapetype id="_x0000_t121" coordsize="21600,21600" o:spt="121" path="m4321,l21600,r,21600l,21600,,4338xe">
            <v:stroke joinstyle="miter"/>
            <v:path gradientshapeok="t" o:connecttype="rect" textboxrect="0,4321,21600,21600"/>
          </v:shapetype>
          <v:shape id="AutoShape 250" o:spid="_x0000_s1028" type="#_x0000_t121" style="position:absolute;left:0;text-align:left;margin-left:26.05pt;margin-top:15.4pt;width:480pt;height:41.2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" strokecolor="#00b050" strokeweight="1pt">
            <v:stroke dashstyle="dashDot"/>
            <v:textbox>
              <w:txbxContent>
                <w:p w:rsidR="00E54F05" w:rsidRDefault="00E54F05" w:rsidP="00E54F05">
                  <w:r w:rsidRPr="00DF3440">
                    <w:rPr>
                      <w:color w:val="FF0000"/>
                      <w:sz w:val="40"/>
                      <w:szCs w:val="40"/>
                    </w:rPr>
                    <w:t>3</w:t>
                  </w:r>
                  <w:r>
                    <w:rPr>
                      <w:color w:val="FF0000"/>
                      <w:sz w:val="40"/>
                      <w:szCs w:val="40"/>
                    </w:rPr>
                    <w:t xml:space="preserve">. </w:t>
                  </w:r>
                  <w:r w:rsidRPr="00DF3440">
                    <w:rPr>
                      <w:b/>
                      <w:color w:val="FF0000"/>
                      <w:sz w:val="28"/>
                      <w:szCs w:val="28"/>
                    </w:rPr>
                    <w:t>Çocuklarımızı Konuşturalım:</w:t>
                  </w:r>
                  <w:r w:rsidRPr="003A1A04">
                    <w:rPr>
                      <w:b/>
                      <w:color w:val="632423"/>
                    </w:rPr>
                    <w:t xml:space="preserve"> </w:t>
                  </w:r>
                  <w:r w:rsidRPr="003A1A04">
                    <w:rPr>
                      <w:color w:val="632423"/>
                    </w:rPr>
                    <w:t xml:space="preserve">  </w:t>
                  </w:r>
                  <w:r>
                    <w:rPr>
                      <w:color w:val="215868"/>
                      <w:sz w:val="24"/>
                      <w:szCs w:val="24"/>
                    </w:rPr>
                    <w:t xml:space="preserve">1. </w:t>
                  </w:r>
                  <w:r w:rsidR="0041256F">
                    <w:rPr>
                      <w:color w:val="215868"/>
                      <w:sz w:val="24"/>
                      <w:szCs w:val="24"/>
                    </w:rPr>
                    <w:t>Neden temiz olmalıyız?</w:t>
                  </w:r>
                  <w:r w:rsidRPr="00FF25B7">
                    <w:rPr>
                      <w:color w:val="215868"/>
                      <w:sz w:val="24"/>
                      <w:szCs w:val="24"/>
                    </w:rPr>
                    <w:t xml:space="preserve">      </w:t>
                  </w:r>
                </w:p>
                <w:p w:rsidR="00E54F05" w:rsidRDefault="00E54F05"/>
              </w:txbxContent>
            </v:textbox>
          </v:shape>
        </w:pict>
      </w:r>
    </w:p>
    <w:p w:rsidR="00EB53D8" w:rsidRDefault="00EB53D8" w:rsidP="007513E9"/>
    <w:p w:rsidR="00E54F05" w:rsidRDefault="00E54F05" w:rsidP="007513E9"/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40"/>
        <w:gridCol w:w="3590"/>
        <w:gridCol w:w="3276"/>
      </w:tblGrid>
      <w:tr w:rsidR="000368C6" w:rsidTr="00C90AF5">
        <w:trPr>
          <w:trHeight w:val="3433"/>
        </w:trPr>
        <w:tc>
          <w:tcPr>
            <w:tcW w:w="3340" w:type="dxa"/>
            <w:tcBorders>
              <w:top w:val="wave" w:sz="6" w:space="0" w:color="0070C0"/>
              <w:left w:val="wave" w:sz="6" w:space="0" w:color="0070C0"/>
              <w:bottom w:val="wave" w:sz="6" w:space="0" w:color="0070C0"/>
              <w:right w:val="wave" w:sz="6" w:space="0" w:color="0070C0"/>
            </w:tcBorders>
          </w:tcPr>
          <w:p w:rsidR="00E33206" w:rsidRPr="000368C6" w:rsidRDefault="00E33206" w:rsidP="0004485E">
            <w:pPr>
              <w:jc w:val="center"/>
              <w:rPr>
                <w:rFonts w:ascii="Century" w:hAnsi="Century"/>
                <w:b/>
                <w:color w:val="FF0000"/>
                <w:sz w:val="18"/>
                <w:szCs w:val="18"/>
              </w:rPr>
            </w:pPr>
            <w:r w:rsidRPr="000368C6">
              <w:rPr>
                <w:rFonts w:ascii="Century" w:hAnsi="Century"/>
                <w:color w:val="7030A0"/>
                <w:sz w:val="32"/>
                <w:szCs w:val="32"/>
              </w:rPr>
              <w:t>4.</w:t>
            </w:r>
            <w:r w:rsidRPr="000368C6">
              <w:rPr>
                <w:rFonts w:ascii="Century" w:hAnsi="Century"/>
                <w:b/>
                <w:color w:val="FF0000"/>
                <w:sz w:val="18"/>
                <w:szCs w:val="18"/>
              </w:rPr>
              <w:t xml:space="preserve"> Serbest Boyama</w:t>
            </w:r>
            <w:r w:rsidR="000357E2" w:rsidRPr="000368C6">
              <w:rPr>
                <w:rFonts w:ascii="Century" w:hAnsi="Century"/>
                <w:b/>
                <w:color w:val="FF0000"/>
                <w:sz w:val="18"/>
                <w:szCs w:val="18"/>
              </w:rPr>
              <w:br/>
            </w:r>
            <w:r w:rsidR="0005266E">
              <w:rPr>
                <w:noProof/>
                <w:lang w:eastAsia="tr-TR"/>
              </w:rPr>
              <w:drawing>
                <wp:inline distT="0" distB="0" distL="0" distR="0">
                  <wp:extent cx="1943100" cy="1885950"/>
                  <wp:effectExtent l="0" t="0" r="0" b="0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885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04C43">
              <w:br/>
            </w:r>
            <w:r w:rsidR="0004485E">
              <w:rPr>
                <w:color w:val="00B050"/>
                <w:sz w:val="20"/>
                <w:szCs w:val="20"/>
              </w:rPr>
              <w:t>Sabunla bir güzel yıkarız ellerimizi.</w:t>
            </w:r>
          </w:p>
        </w:tc>
        <w:tc>
          <w:tcPr>
            <w:tcW w:w="3590" w:type="dxa"/>
            <w:tcBorders>
              <w:top w:val="wave" w:sz="6" w:space="0" w:color="0070C0"/>
              <w:left w:val="wave" w:sz="6" w:space="0" w:color="0070C0"/>
              <w:bottom w:val="wave" w:sz="6" w:space="0" w:color="0070C0"/>
              <w:right w:val="wave" w:sz="6" w:space="0" w:color="0070C0"/>
            </w:tcBorders>
          </w:tcPr>
          <w:p w:rsidR="00E33206" w:rsidRPr="000368C6" w:rsidRDefault="00E33206" w:rsidP="001002C0">
            <w:pPr>
              <w:jc w:val="center"/>
              <w:rPr>
                <w:rFonts w:ascii="Century" w:hAnsi="Century"/>
                <w:b/>
                <w:color w:val="FF0000"/>
                <w:sz w:val="18"/>
                <w:szCs w:val="18"/>
              </w:rPr>
            </w:pPr>
            <w:r w:rsidRPr="000368C6">
              <w:rPr>
                <w:rFonts w:ascii="Century" w:hAnsi="Century"/>
                <w:color w:val="7030A0"/>
                <w:sz w:val="32"/>
                <w:szCs w:val="32"/>
              </w:rPr>
              <w:t>5.</w:t>
            </w:r>
            <w:r w:rsidRPr="000368C6">
              <w:rPr>
                <w:rFonts w:ascii="Century" w:hAnsi="Century"/>
                <w:b/>
                <w:color w:val="FF0000"/>
                <w:sz w:val="18"/>
                <w:szCs w:val="18"/>
              </w:rPr>
              <w:t>Serbest Boyama</w:t>
            </w:r>
            <w:r w:rsidR="000357E2" w:rsidRPr="000368C6">
              <w:rPr>
                <w:rFonts w:ascii="Century" w:hAnsi="Century"/>
                <w:b/>
                <w:color w:val="FF0000"/>
                <w:sz w:val="18"/>
                <w:szCs w:val="18"/>
              </w:rPr>
              <w:br/>
            </w:r>
            <w:r w:rsidR="0005266E">
              <w:rPr>
                <w:noProof/>
                <w:lang w:eastAsia="tr-TR"/>
              </w:rPr>
              <w:drawing>
                <wp:inline distT="0" distB="0" distL="0" distR="0">
                  <wp:extent cx="1485900" cy="1885950"/>
                  <wp:effectExtent l="0" t="0" r="0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885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357E2">
              <w:br/>
            </w:r>
            <w:r w:rsidR="001002C0">
              <w:rPr>
                <w:color w:val="7030A0"/>
                <w:sz w:val="20"/>
                <w:szCs w:val="20"/>
              </w:rPr>
              <w:t>En 30 saniyede ellerimizi yıkarız.</w:t>
            </w:r>
          </w:p>
        </w:tc>
        <w:tc>
          <w:tcPr>
            <w:tcW w:w="3276" w:type="dxa"/>
            <w:tcBorders>
              <w:top w:val="wave" w:sz="6" w:space="0" w:color="0070C0"/>
              <w:left w:val="wave" w:sz="6" w:space="0" w:color="0070C0"/>
              <w:bottom w:val="wave" w:sz="6" w:space="0" w:color="0070C0"/>
              <w:right w:val="wave" w:sz="6" w:space="0" w:color="0070C0"/>
            </w:tcBorders>
          </w:tcPr>
          <w:p w:rsidR="00E33206" w:rsidRPr="000368C6" w:rsidRDefault="00E33206" w:rsidP="0004485E">
            <w:pPr>
              <w:jc w:val="center"/>
              <w:rPr>
                <w:rFonts w:ascii="Century" w:hAnsi="Century"/>
                <w:b/>
                <w:color w:val="FF0000"/>
                <w:sz w:val="18"/>
                <w:szCs w:val="18"/>
              </w:rPr>
            </w:pPr>
            <w:r w:rsidRPr="000368C6">
              <w:rPr>
                <w:rFonts w:ascii="Century" w:hAnsi="Century"/>
                <w:color w:val="7030A0"/>
                <w:sz w:val="32"/>
                <w:szCs w:val="32"/>
              </w:rPr>
              <w:t>6.</w:t>
            </w:r>
            <w:r w:rsidRPr="000368C6">
              <w:rPr>
                <w:rFonts w:ascii="Century" w:hAnsi="Century"/>
                <w:b/>
                <w:color w:val="FF0000"/>
                <w:sz w:val="18"/>
                <w:szCs w:val="18"/>
              </w:rPr>
              <w:t>Serbest Boyama</w:t>
            </w:r>
            <w:r w:rsidR="00E57041" w:rsidRPr="000368C6">
              <w:rPr>
                <w:rFonts w:ascii="Century" w:hAnsi="Century"/>
                <w:b/>
                <w:color w:val="FF0000"/>
                <w:sz w:val="18"/>
                <w:szCs w:val="18"/>
              </w:rPr>
              <w:br/>
            </w:r>
            <w:r w:rsidR="0005266E">
              <w:rPr>
                <w:noProof/>
                <w:lang w:eastAsia="tr-TR"/>
              </w:rPr>
              <w:drawing>
                <wp:inline distT="0" distB="0" distL="0" distR="0">
                  <wp:extent cx="1666875" cy="1885950"/>
                  <wp:effectExtent l="0" t="0" r="9525" b="0"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1885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57041">
              <w:br/>
            </w:r>
            <w:r w:rsidR="002F7B98">
              <w:rPr>
                <w:color w:val="C00000"/>
              </w:rPr>
              <w:t>Yemekten sonra dişler fırçalanır.</w:t>
            </w:r>
            <w:r w:rsidR="004E083A">
              <w:rPr>
                <w:color w:val="C00000"/>
              </w:rPr>
              <w:t xml:space="preserve"> </w:t>
            </w:r>
          </w:p>
        </w:tc>
      </w:tr>
    </w:tbl>
    <w:p w:rsidR="00CC45C5" w:rsidRPr="00CC45C5" w:rsidRDefault="006A487E" w:rsidP="007513E9">
      <w:pPr>
        <w:rPr>
          <w:b/>
          <w:i/>
          <w:color w:val="215868" w:themeColor="accent5" w:themeShade="80"/>
        </w:rPr>
      </w:pPr>
      <w:r>
        <w:rPr>
          <w:b/>
          <w:color w:val="215868" w:themeColor="accent5" w:themeShade="80"/>
        </w:rPr>
        <w:br/>
      </w:r>
      <w:r w:rsidR="00CC45C5" w:rsidRPr="00CC45C5">
        <w:rPr>
          <w:b/>
          <w:color w:val="215868" w:themeColor="accent5" w:themeShade="80"/>
        </w:rPr>
        <w:t xml:space="preserve">Ders: </w:t>
      </w:r>
      <w:r w:rsidR="00CC45C5" w:rsidRPr="00CC45C5">
        <w:rPr>
          <w:b/>
          <w:i/>
          <w:color w:val="215868" w:themeColor="accent5" w:themeShade="80"/>
        </w:rPr>
        <w:t>Türkçe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266"/>
      </w:tblGrid>
      <w:tr w:rsidR="00CC45C5" w:rsidTr="00D94225">
        <w:trPr>
          <w:trHeight w:val="2568"/>
        </w:trPr>
        <w:tc>
          <w:tcPr>
            <w:tcW w:w="10266" w:type="dxa"/>
            <w:tcBorders>
              <w:top w:val="single" w:sz="8" w:space="0" w:color="00B0F0"/>
              <w:left w:val="single" w:sz="8" w:space="0" w:color="00B0F0"/>
              <w:bottom w:val="single" w:sz="8" w:space="0" w:color="00B0F0"/>
              <w:right w:val="single" w:sz="8" w:space="0" w:color="00B0F0"/>
            </w:tcBorders>
          </w:tcPr>
          <w:p w:rsidR="00FE1947" w:rsidRPr="00261BE2" w:rsidRDefault="00CC45C5" w:rsidP="00FE1947">
            <w:pPr>
              <w:rPr>
                <w:bCs/>
                <w:color w:val="FF0000"/>
              </w:rPr>
            </w:pPr>
            <w:r>
              <w:t>O</w:t>
            </w:r>
            <w:r w:rsidR="00EC0F89">
              <w:t>kumalar</w:t>
            </w:r>
            <w:r>
              <w:t xml:space="preserve">                                            </w:t>
            </w:r>
            <w:r w:rsidR="00FE1947" w:rsidRPr="00261BE2">
              <w:rPr>
                <w:b/>
                <w:bCs/>
                <w:color w:val="002060"/>
              </w:rPr>
              <w:t>DAMDAN DÜŞMÜŞ BİRİNİ BULUN</w:t>
            </w:r>
            <w:r w:rsidR="00FE1947" w:rsidRPr="00261BE2">
              <w:rPr>
                <w:b/>
                <w:bCs/>
                <w:color w:val="002060"/>
              </w:rPr>
              <w:tab/>
            </w:r>
          </w:p>
          <w:p w:rsidR="00CC45C5" w:rsidRDefault="00261BE2" w:rsidP="00FE1947">
            <w:r>
              <w:rPr>
                <w:bCs/>
                <w:color w:val="FF0000"/>
              </w:rPr>
              <w:t xml:space="preserve">                       </w:t>
            </w:r>
            <w:proofErr w:type="spellStart"/>
            <w:r w:rsidR="00FE1947" w:rsidRPr="00261BE2">
              <w:rPr>
                <w:bCs/>
                <w:color w:val="FF0000"/>
              </w:rPr>
              <w:t>Nasreddin</w:t>
            </w:r>
            <w:proofErr w:type="spellEnd"/>
            <w:r w:rsidR="00FE1947" w:rsidRPr="00261BE2">
              <w:rPr>
                <w:bCs/>
                <w:color w:val="FF0000"/>
              </w:rPr>
              <w:t xml:space="preserve"> Hoca evinin damında biriken diz boyu karları sabah namazı sonrası kürümeye başlamış. Bir ara dengesini kaybederek damdan düşüp bayılmış. Komşuları koşuşmuşlar.</w:t>
            </w:r>
            <w:r w:rsidR="00FE1947" w:rsidRPr="00261BE2">
              <w:rPr>
                <w:bCs/>
                <w:color w:val="FF0000"/>
              </w:rPr>
              <w:br/>
            </w:r>
            <w:r>
              <w:rPr>
                <w:bCs/>
                <w:color w:val="FF0000"/>
              </w:rPr>
              <w:t xml:space="preserve">                      </w:t>
            </w:r>
            <w:r w:rsidR="00FE1947" w:rsidRPr="00261BE2">
              <w:rPr>
                <w:bCs/>
                <w:color w:val="FF0000"/>
              </w:rPr>
              <w:t xml:space="preserve">Birisi: </w:t>
            </w:r>
            <w:r w:rsidR="00FE1947" w:rsidRPr="00261BE2">
              <w:rPr>
                <w:bCs/>
                <w:i/>
                <w:iCs/>
                <w:color w:val="002060"/>
              </w:rPr>
              <w:t>"Çabuk bir doktor çağıralım ."</w:t>
            </w:r>
            <w:r w:rsidR="00FE1947" w:rsidRPr="00261BE2">
              <w:rPr>
                <w:bCs/>
                <w:color w:val="FF0000"/>
              </w:rPr>
              <w:br/>
            </w:r>
            <w:r>
              <w:rPr>
                <w:bCs/>
                <w:color w:val="FF0000"/>
              </w:rPr>
              <w:t xml:space="preserve">                      </w:t>
            </w:r>
            <w:r w:rsidR="00FE1947" w:rsidRPr="00261BE2">
              <w:rPr>
                <w:bCs/>
                <w:color w:val="FF0000"/>
              </w:rPr>
              <w:t>Diğeri:</w:t>
            </w:r>
            <w:r w:rsidR="00FE1947" w:rsidRPr="00261BE2">
              <w:rPr>
                <w:bCs/>
                <w:i/>
                <w:iCs/>
                <w:color w:val="FF0000"/>
              </w:rPr>
              <w:t xml:space="preserve"> </w:t>
            </w:r>
            <w:r w:rsidR="00FE1947" w:rsidRPr="00261BE2">
              <w:rPr>
                <w:bCs/>
                <w:i/>
                <w:iCs/>
                <w:color w:val="002060"/>
              </w:rPr>
              <w:t>"Aman bir kırıkçı bulalım."</w:t>
            </w:r>
            <w:r w:rsidR="00FE1947" w:rsidRPr="00261BE2">
              <w:rPr>
                <w:bCs/>
                <w:color w:val="FF0000"/>
              </w:rPr>
              <w:br/>
            </w:r>
            <w:r>
              <w:rPr>
                <w:bCs/>
                <w:color w:val="FF0000"/>
              </w:rPr>
              <w:t xml:space="preserve">                     </w:t>
            </w:r>
            <w:r w:rsidR="00FE1947" w:rsidRPr="00261BE2">
              <w:rPr>
                <w:bCs/>
                <w:color w:val="FF0000"/>
              </w:rPr>
              <w:t xml:space="preserve">Öbürü: </w:t>
            </w:r>
            <w:r w:rsidR="00FE1947" w:rsidRPr="00261BE2">
              <w:rPr>
                <w:bCs/>
                <w:i/>
                <w:iCs/>
                <w:color w:val="002060"/>
              </w:rPr>
              <w:t>"Sırtlanıp doktora götürelim."</w:t>
            </w:r>
            <w:r w:rsidR="00FE1947" w:rsidRPr="00261BE2">
              <w:rPr>
                <w:bCs/>
                <w:i/>
                <w:iCs/>
                <w:color w:val="FF0000"/>
              </w:rPr>
              <w:t xml:space="preserve"> </w:t>
            </w:r>
            <w:r w:rsidR="00FE1947" w:rsidRPr="00261BE2">
              <w:rPr>
                <w:bCs/>
                <w:color w:val="FF0000"/>
              </w:rPr>
              <w:t>derken, kargaşada ayılan Hoca, acıyan belini tutarak;</w:t>
            </w:r>
            <w:r w:rsidR="00604220" w:rsidRPr="00261BE2">
              <w:rPr>
                <w:bCs/>
                <w:color w:val="FF0000"/>
              </w:rPr>
              <w:tab/>
            </w:r>
            <w:r w:rsidR="00FE1947" w:rsidRPr="00261BE2">
              <w:rPr>
                <w:bCs/>
                <w:color w:val="FF0000"/>
              </w:rPr>
              <w:br/>
            </w:r>
            <w:r>
              <w:rPr>
                <w:bCs/>
                <w:i/>
                <w:iCs/>
                <w:color w:val="002060"/>
              </w:rPr>
              <w:t xml:space="preserve">                     </w:t>
            </w:r>
            <w:r w:rsidR="00FE1947" w:rsidRPr="00261BE2">
              <w:rPr>
                <w:bCs/>
                <w:i/>
                <w:iCs/>
                <w:color w:val="002060"/>
              </w:rPr>
              <w:t>- Bırakın münakaşayı. Çabuk bana daha önce damdan düşmüş birini bulun,</w:t>
            </w:r>
            <w:r w:rsidR="00FE1947" w:rsidRPr="00261BE2">
              <w:rPr>
                <w:bCs/>
                <w:i/>
                <w:iCs/>
                <w:color w:val="FF0000"/>
              </w:rPr>
              <w:t xml:space="preserve"> </w:t>
            </w:r>
            <w:r w:rsidR="00FE1947" w:rsidRPr="00261BE2">
              <w:rPr>
                <w:bCs/>
                <w:color w:val="FF0000"/>
              </w:rPr>
              <w:t>demiş.</w:t>
            </w:r>
          </w:p>
        </w:tc>
      </w:tr>
    </w:tbl>
    <w:p w:rsidR="001C6607" w:rsidRDefault="001C6607" w:rsidP="007513E9">
      <w:pPr>
        <w:rPr>
          <w:b/>
        </w:rPr>
      </w:pPr>
      <w:r w:rsidRPr="00CC45C5">
        <w:rPr>
          <w:b/>
        </w:rPr>
        <w:t>*-*-*</w:t>
      </w:r>
      <w:r w:rsidR="00EC0F89">
        <w:rPr>
          <w:b/>
        </w:rPr>
        <w:t xml:space="preserve"> </w:t>
      </w:r>
      <w:r w:rsidR="00261BE2">
        <w:rPr>
          <w:b/>
        </w:rPr>
        <w:t xml:space="preserve">Birkaç gün aynı </w:t>
      </w:r>
      <w:proofErr w:type="gramStart"/>
      <w:r w:rsidR="00261BE2">
        <w:rPr>
          <w:b/>
        </w:rPr>
        <w:t>hikaye</w:t>
      </w:r>
      <w:proofErr w:type="gramEnd"/>
      <w:r w:rsidR="00261BE2">
        <w:rPr>
          <w:b/>
        </w:rPr>
        <w:t xml:space="preserve"> verilecektir. </w:t>
      </w:r>
      <w:proofErr w:type="gramStart"/>
      <w:r w:rsidR="00261BE2">
        <w:rPr>
          <w:b/>
        </w:rPr>
        <w:t xml:space="preserve">Belki bir hafta. </w:t>
      </w:r>
      <w:proofErr w:type="gramEnd"/>
      <w:r w:rsidR="00261BE2">
        <w:rPr>
          <w:b/>
        </w:rPr>
        <w:t xml:space="preserve">Tam öğrenmeden yeni </w:t>
      </w:r>
      <w:proofErr w:type="gramStart"/>
      <w:r w:rsidR="00261BE2">
        <w:rPr>
          <w:b/>
        </w:rPr>
        <w:t>hikayeye</w:t>
      </w:r>
      <w:proofErr w:type="gramEnd"/>
      <w:r w:rsidR="00261BE2">
        <w:rPr>
          <w:b/>
        </w:rPr>
        <w:t xml:space="preserve"> geçilmeyecektir.</w:t>
      </w:r>
    </w:p>
    <w:p w:rsidR="00261BE2" w:rsidRPr="00261BE2" w:rsidRDefault="00261BE2" w:rsidP="007513E9">
      <w:pPr>
        <w:rPr>
          <w:i/>
          <w:color w:val="943634" w:themeColor="accent2" w:themeShade="BF"/>
        </w:rPr>
      </w:pPr>
      <w:r w:rsidRPr="00261BE2">
        <w:rPr>
          <w:i/>
          <w:color w:val="943634" w:themeColor="accent2" w:themeShade="BF"/>
        </w:rPr>
        <w:t>BU SENE ÖĞRENCİLERİMİZE NOKTA VE VİRGÜL İŞARETLERİNİ TAM ANLAMIYLA KAVRATALIM, ÖĞRETELİM.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61"/>
        <w:gridCol w:w="3402"/>
        <w:gridCol w:w="3827"/>
      </w:tblGrid>
      <w:tr w:rsidR="003C3820" w:rsidTr="00B44B41">
        <w:trPr>
          <w:trHeight w:val="2707"/>
        </w:trPr>
        <w:tc>
          <w:tcPr>
            <w:tcW w:w="3261" w:type="dxa"/>
            <w:tcBorders>
              <w:top w:val="dotDotDash" w:sz="6" w:space="0" w:color="0070C0"/>
              <w:left w:val="dotDotDash" w:sz="6" w:space="0" w:color="0070C0"/>
              <w:bottom w:val="dotDotDash" w:sz="6" w:space="0" w:color="0070C0"/>
              <w:right w:val="dotDotDash" w:sz="6" w:space="0" w:color="0070C0"/>
            </w:tcBorders>
          </w:tcPr>
          <w:p w:rsidR="001E1CEA" w:rsidRPr="00604220" w:rsidRDefault="00EC0F89" w:rsidP="00B73A0B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b/>
                <w:color w:val="00B050"/>
                <w:sz w:val="28"/>
                <w:szCs w:val="28"/>
              </w:rPr>
              <w:t>1</w:t>
            </w:r>
            <w:r w:rsidR="007648A3" w:rsidRPr="007E55C6">
              <w:rPr>
                <w:b/>
                <w:color w:val="00B050"/>
                <w:sz w:val="28"/>
                <w:szCs w:val="28"/>
              </w:rPr>
              <w:t>.</w:t>
            </w:r>
            <w:r w:rsidR="00635E97">
              <w:rPr>
                <w:b/>
                <w:sz w:val="28"/>
                <w:szCs w:val="28"/>
              </w:rPr>
              <w:t xml:space="preserve"> </w:t>
            </w:r>
            <w:r w:rsidR="00947781">
              <w:rPr>
                <w:b/>
                <w:color w:val="984806"/>
                <w:sz w:val="20"/>
                <w:szCs w:val="20"/>
              </w:rPr>
              <w:t>Metin</w:t>
            </w:r>
            <w:r w:rsidR="00B73A0B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r w:rsidR="00B73A0B">
              <w:rPr>
                <w:rFonts w:ascii="Hand writing Mutlu" w:hAnsi="Hand writing Mutlu"/>
                <w:b/>
                <w:sz w:val="28"/>
                <w:szCs w:val="28"/>
              </w:rPr>
              <w:br/>
              <w:t xml:space="preserve">Anten </w:t>
            </w:r>
            <w:proofErr w:type="spellStart"/>
            <w:r w:rsidR="00B73A0B">
              <w:rPr>
                <w:rFonts w:ascii="Hand writing Mutlu" w:hAnsi="Hand writing Mutlu"/>
                <w:b/>
                <w:sz w:val="28"/>
                <w:szCs w:val="28"/>
              </w:rPr>
              <w:t>anten</w:t>
            </w:r>
            <w:proofErr w:type="spellEnd"/>
            <w:r w:rsidR="00B73A0B">
              <w:rPr>
                <w:rFonts w:ascii="Hand writing Mutlu" w:hAnsi="Hand writing Mutlu"/>
                <w:b/>
                <w:sz w:val="28"/>
                <w:szCs w:val="28"/>
              </w:rPr>
              <w:t>.</w:t>
            </w:r>
            <w:r w:rsidR="00B73A0B">
              <w:rPr>
                <w:rFonts w:ascii="Hand writing Mutlu" w:hAnsi="Hand writing Mutlu"/>
                <w:b/>
                <w:sz w:val="28"/>
                <w:szCs w:val="28"/>
              </w:rPr>
              <w:br/>
              <w:t>Anten al.</w:t>
            </w:r>
            <w:r w:rsidR="00B73A0B">
              <w:rPr>
                <w:rFonts w:ascii="Hand writing Mutlu" w:hAnsi="Hand writing Mutlu"/>
                <w:b/>
                <w:sz w:val="28"/>
                <w:szCs w:val="28"/>
              </w:rPr>
              <w:br/>
              <w:t>On anten al.</w:t>
            </w:r>
            <w:r w:rsidR="00B73A0B">
              <w:rPr>
                <w:rFonts w:ascii="Hand writing Mutlu" w:hAnsi="Hand writing Mutlu"/>
                <w:b/>
                <w:sz w:val="28"/>
                <w:szCs w:val="28"/>
              </w:rPr>
              <w:br/>
              <w:t>Al anten al.</w:t>
            </w:r>
            <w:r w:rsidR="00B73A0B">
              <w:rPr>
                <w:rFonts w:ascii="Hand writing Mutlu" w:hAnsi="Hand writing Mutlu"/>
                <w:b/>
                <w:sz w:val="28"/>
                <w:szCs w:val="28"/>
              </w:rPr>
              <w:br/>
              <w:t>On anten al.</w:t>
            </w:r>
            <w:r w:rsidR="00E57041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B01422">
              <w:rPr>
                <w:sz w:val="20"/>
                <w:szCs w:val="20"/>
              </w:rPr>
              <w:t>Sadece okutalım.</w:t>
            </w:r>
          </w:p>
        </w:tc>
        <w:tc>
          <w:tcPr>
            <w:tcW w:w="3402" w:type="dxa"/>
            <w:tcBorders>
              <w:top w:val="dotDotDash" w:sz="6" w:space="0" w:color="0070C0"/>
              <w:left w:val="dotDotDash" w:sz="6" w:space="0" w:color="0070C0"/>
              <w:bottom w:val="dotDotDash" w:sz="6" w:space="0" w:color="0070C0"/>
              <w:right w:val="dotDotDash" w:sz="6" w:space="0" w:color="0070C0"/>
            </w:tcBorders>
          </w:tcPr>
          <w:p w:rsidR="001E1CEA" w:rsidRPr="00947781" w:rsidRDefault="00EC0F89" w:rsidP="00B73A0B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b/>
                <w:color w:val="00B050"/>
                <w:sz w:val="28"/>
                <w:szCs w:val="28"/>
              </w:rPr>
              <w:t>2</w:t>
            </w:r>
            <w:r w:rsidR="007648A3" w:rsidRPr="007E55C6">
              <w:rPr>
                <w:b/>
                <w:color w:val="00B050"/>
                <w:sz w:val="28"/>
                <w:szCs w:val="28"/>
              </w:rPr>
              <w:t>.</w:t>
            </w:r>
            <w:r w:rsidR="00635E97">
              <w:rPr>
                <w:b/>
                <w:sz w:val="28"/>
                <w:szCs w:val="28"/>
              </w:rPr>
              <w:t xml:space="preserve"> </w:t>
            </w:r>
            <w:r w:rsidR="00947781">
              <w:rPr>
                <w:b/>
                <w:color w:val="0070C0"/>
                <w:sz w:val="20"/>
                <w:szCs w:val="20"/>
              </w:rPr>
              <w:t>Metin</w:t>
            </w:r>
            <w:r w:rsidR="003721FE">
              <w:br/>
            </w:r>
            <w:r w:rsidR="00B73A0B">
              <w:rPr>
                <w:rFonts w:ascii="Hand writing Mutlu" w:hAnsi="Hand writing Mutlu"/>
                <w:b/>
                <w:sz w:val="28"/>
                <w:szCs w:val="28"/>
              </w:rPr>
              <w:t xml:space="preserve">Olta </w:t>
            </w:r>
            <w:proofErr w:type="spellStart"/>
            <w:r w:rsidR="00B73A0B">
              <w:rPr>
                <w:rFonts w:ascii="Hand writing Mutlu" w:hAnsi="Hand writing Mutlu"/>
                <w:b/>
                <w:sz w:val="28"/>
                <w:szCs w:val="28"/>
              </w:rPr>
              <w:t>olta</w:t>
            </w:r>
            <w:proofErr w:type="spellEnd"/>
            <w:r w:rsidR="00B73A0B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proofErr w:type="spellStart"/>
            <w:r w:rsidR="00B73A0B">
              <w:rPr>
                <w:rFonts w:ascii="Hand writing Mutlu" w:hAnsi="Hand writing Mutlu"/>
                <w:b/>
                <w:sz w:val="28"/>
                <w:szCs w:val="28"/>
              </w:rPr>
              <w:t>olta</w:t>
            </w:r>
            <w:proofErr w:type="spellEnd"/>
            <w:r w:rsidR="00B73A0B">
              <w:rPr>
                <w:rFonts w:ascii="Hand writing Mutlu" w:hAnsi="Hand writing Mutlu"/>
                <w:b/>
                <w:sz w:val="28"/>
                <w:szCs w:val="28"/>
              </w:rPr>
              <w:t>.</w:t>
            </w:r>
            <w:r w:rsidR="00B73A0B">
              <w:rPr>
                <w:rFonts w:ascii="Hand writing Mutlu" w:hAnsi="Hand writing Mutlu"/>
                <w:b/>
                <w:sz w:val="28"/>
                <w:szCs w:val="28"/>
              </w:rPr>
              <w:br/>
              <w:t>Olta at.</w:t>
            </w:r>
            <w:r w:rsidR="00B73A0B">
              <w:rPr>
                <w:rFonts w:ascii="Hand writing Mutlu" w:hAnsi="Hand writing Mutlu"/>
                <w:b/>
                <w:sz w:val="28"/>
                <w:szCs w:val="28"/>
              </w:rPr>
              <w:br/>
              <w:t>At olta at.</w:t>
            </w:r>
            <w:r w:rsidR="00B73A0B">
              <w:rPr>
                <w:rFonts w:ascii="Hand writing Mutlu" w:hAnsi="Hand writing Mutlu"/>
                <w:b/>
                <w:sz w:val="28"/>
                <w:szCs w:val="28"/>
              </w:rPr>
              <w:br/>
              <w:t>Ata, olta at.</w:t>
            </w:r>
            <w:r w:rsidR="00B73A0B">
              <w:rPr>
                <w:rFonts w:ascii="Hand writing Mutlu" w:hAnsi="Hand writing Mutlu"/>
                <w:b/>
                <w:sz w:val="28"/>
                <w:szCs w:val="28"/>
              </w:rPr>
              <w:br/>
              <w:t>Olta at, Ata.</w:t>
            </w:r>
            <w:r w:rsidR="00B73A0B"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r w:rsidR="00947781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B01422">
              <w:rPr>
                <w:sz w:val="20"/>
                <w:szCs w:val="20"/>
              </w:rPr>
              <w:t>Sadece okutalım.</w:t>
            </w:r>
          </w:p>
        </w:tc>
        <w:tc>
          <w:tcPr>
            <w:tcW w:w="3827" w:type="dxa"/>
            <w:tcBorders>
              <w:top w:val="dotDotDash" w:sz="6" w:space="0" w:color="0070C0"/>
              <w:left w:val="dotDotDash" w:sz="6" w:space="0" w:color="0070C0"/>
              <w:bottom w:val="dotDotDash" w:sz="6" w:space="0" w:color="0070C0"/>
              <w:right w:val="dotDotDash" w:sz="6" w:space="0" w:color="0070C0"/>
            </w:tcBorders>
          </w:tcPr>
          <w:p w:rsidR="001E1CEA" w:rsidRPr="004E083A" w:rsidRDefault="00EC0F89" w:rsidP="00B73A0B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b/>
                <w:color w:val="00B050"/>
                <w:sz w:val="28"/>
                <w:szCs w:val="28"/>
              </w:rPr>
              <w:t>3</w:t>
            </w:r>
            <w:r w:rsidR="007648A3" w:rsidRPr="007E55C6">
              <w:rPr>
                <w:b/>
                <w:color w:val="00B050"/>
                <w:sz w:val="28"/>
                <w:szCs w:val="28"/>
              </w:rPr>
              <w:t>.</w:t>
            </w:r>
            <w:r w:rsidR="00635E97">
              <w:rPr>
                <w:b/>
                <w:sz w:val="28"/>
                <w:szCs w:val="28"/>
              </w:rPr>
              <w:t xml:space="preserve"> </w:t>
            </w:r>
            <w:r w:rsidR="00825049" w:rsidRPr="00825049">
              <w:rPr>
                <w:b/>
                <w:color w:val="002060"/>
                <w:sz w:val="20"/>
                <w:szCs w:val="20"/>
              </w:rPr>
              <w:t>Metin</w:t>
            </w:r>
            <w:r w:rsidR="003F1CAB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B73A0B">
              <w:rPr>
                <w:rFonts w:ascii="Hand writing Mutlu" w:hAnsi="Hand writing Mutlu"/>
                <w:b/>
                <w:sz w:val="28"/>
                <w:szCs w:val="28"/>
              </w:rPr>
              <w:t xml:space="preserve">On </w:t>
            </w:r>
            <w:proofErr w:type="spellStart"/>
            <w:r w:rsidR="00B73A0B">
              <w:rPr>
                <w:rFonts w:ascii="Hand writing Mutlu" w:hAnsi="Hand writing Mutlu"/>
                <w:b/>
                <w:sz w:val="28"/>
                <w:szCs w:val="28"/>
              </w:rPr>
              <w:t>on</w:t>
            </w:r>
            <w:proofErr w:type="spellEnd"/>
            <w:r w:rsidR="00B73A0B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proofErr w:type="spellStart"/>
            <w:r w:rsidR="00B73A0B">
              <w:rPr>
                <w:rFonts w:ascii="Hand writing Mutlu" w:hAnsi="Hand writing Mutlu"/>
                <w:b/>
                <w:sz w:val="28"/>
                <w:szCs w:val="28"/>
              </w:rPr>
              <w:t>on</w:t>
            </w:r>
            <w:proofErr w:type="spellEnd"/>
            <w:r w:rsidR="00B73A0B">
              <w:rPr>
                <w:rFonts w:ascii="Hand writing Mutlu" w:hAnsi="Hand writing Mutlu"/>
                <w:b/>
                <w:sz w:val="28"/>
                <w:szCs w:val="28"/>
              </w:rPr>
              <w:t>.</w:t>
            </w:r>
            <w:r w:rsidR="00B73A0B">
              <w:rPr>
                <w:rFonts w:ascii="Hand writing Mutlu" w:hAnsi="Hand writing Mutlu"/>
                <w:b/>
                <w:sz w:val="28"/>
                <w:szCs w:val="28"/>
              </w:rPr>
              <w:br/>
              <w:t>On at al.</w:t>
            </w:r>
            <w:r w:rsidR="00B73A0B">
              <w:rPr>
                <w:rFonts w:ascii="Hand writing Mutlu" w:hAnsi="Hand writing Mutlu"/>
                <w:b/>
                <w:sz w:val="28"/>
                <w:szCs w:val="28"/>
              </w:rPr>
              <w:br/>
              <w:t>On ata, ot at.</w:t>
            </w:r>
            <w:r w:rsidR="00B73A0B">
              <w:rPr>
                <w:rFonts w:ascii="Hand writing Mutlu" w:hAnsi="Hand writing Mutlu"/>
                <w:b/>
                <w:sz w:val="28"/>
                <w:szCs w:val="28"/>
              </w:rPr>
              <w:br/>
              <w:t>Ata, ot at.</w:t>
            </w:r>
            <w:r w:rsidR="00B73A0B">
              <w:rPr>
                <w:rFonts w:ascii="Hand writing Mutlu" w:hAnsi="Hand writing Mutlu"/>
                <w:b/>
                <w:sz w:val="28"/>
                <w:szCs w:val="28"/>
              </w:rPr>
              <w:br/>
              <w:t>Tan, ata ot at.</w:t>
            </w:r>
            <w:r w:rsidR="00385A5A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7E55C6">
              <w:rPr>
                <w:sz w:val="20"/>
                <w:szCs w:val="20"/>
              </w:rPr>
              <w:t>Sadece okutalım.</w:t>
            </w:r>
          </w:p>
        </w:tc>
      </w:tr>
    </w:tbl>
    <w:p w:rsidR="00506B2D" w:rsidRDefault="0020314E" w:rsidP="00FF25B7">
      <w:pPr>
        <w:rPr>
          <w:i/>
          <w:sz w:val="28"/>
          <w:szCs w:val="28"/>
        </w:rPr>
      </w:pPr>
      <w:r>
        <w:rPr>
          <w:i/>
          <w:sz w:val="28"/>
          <w:szCs w:val="28"/>
        </w:rPr>
        <w:t>Çocuklar, havalar soğudu, dışarı çıkmak için büyükleri üzmeyin.</w:t>
      </w:r>
    </w:p>
    <w:p w:rsidR="00CC45C5" w:rsidRDefault="003B29FC" w:rsidP="00FF25B7">
      <w:pPr>
        <w:rPr>
          <w:i/>
          <w:sz w:val="28"/>
          <w:szCs w:val="28"/>
        </w:rPr>
      </w:pPr>
      <w:r w:rsidRPr="003B29FC">
        <w:rPr>
          <w:noProof/>
          <w:lang w:eastAsia="tr-TR"/>
        </w:rPr>
        <w:pict>
          <v:shape id="Text Box 264" o:spid="_x0000_s1029" type="#_x0000_t202" style="position:absolute;margin-left:113pt;margin-top:5.9pt;width:89.7pt;height:77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" strokecolor="#974706">
            <v:stroke dashstyle="dash"/>
            <v:textbox>
              <w:txbxContent>
                <w:p w:rsidR="00CC45C5" w:rsidRDefault="00EC0F89" w:rsidP="00CC45C5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b/>
                      <w:color w:val="00B0F0"/>
                      <w:sz w:val="32"/>
                      <w:szCs w:val="32"/>
                    </w:rPr>
                    <w:t>5</w:t>
                  </w:r>
                  <w:r w:rsidR="00CC45C5" w:rsidRPr="007E55C6">
                    <w:rPr>
                      <w:b/>
                      <w:color w:val="00B0F0"/>
                      <w:sz w:val="32"/>
                      <w:szCs w:val="32"/>
                    </w:rPr>
                    <w:t>.</w:t>
                  </w:r>
                  <w:r w:rsidR="00CC45C5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 w:rsidR="00261BE2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Tan</w:t>
                  </w:r>
                  <w:r w:rsidR="00261BE2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’  </w:t>
                  </w:r>
                  <w:r w:rsidR="00261BE2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a</w:t>
                  </w:r>
                  <w:r w:rsidR="00CC45C5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</w:p>
                <w:p w:rsidR="00CC45C5" w:rsidRPr="00FF25B7" w:rsidRDefault="00CC45C5" w:rsidP="00CC45C5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</w:p>
              </w:txbxContent>
            </v:textbox>
          </v:shape>
        </w:pict>
      </w:r>
      <w:r w:rsidRPr="003B29FC">
        <w:rPr>
          <w:noProof/>
          <w:lang w:eastAsia="tr-TR"/>
        </w:rPr>
        <w:pict>
          <v:shape id="Text Box 263" o:spid="_x0000_s1030" type="#_x0000_t202" style="position:absolute;margin-left:1.3pt;margin-top:5.9pt;width:104.2pt;height:77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" strokecolor="#974706">
            <v:stroke dashstyle="dash"/>
            <v:textbox>
              <w:txbxContent>
                <w:p w:rsidR="00CC45C5" w:rsidRDefault="00EC0F89" w:rsidP="00CC45C5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b/>
                      <w:color w:val="00B0F0"/>
                      <w:sz w:val="32"/>
                      <w:szCs w:val="32"/>
                    </w:rPr>
                    <w:t>4</w:t>
                  </w:r>
                  <w:r w:rsidR="00CC45C5" w:rsidRPr="007E55C6">
                    <w:rPr>
                      <w:b/>
                      <w:color w:val="00B0F0"/>
                      <w:sz w:val="32"/>
                      <w:szCs w:val="32"/>
                    </w:rPr>
                    <w:t>.</w:t>
                  </w:r>
                  <w:r w:rsidR="00CC45C5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 w:rsidR="00261BE2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Oltan</w:t>
                  </w:r>
                  <w:r w:rsidR="00261BE2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’  </w:t>
                  </w:r>
                  <w:r w:rsidR="00261BE2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a</w:t>
                  </w:r>
                </w:p>
                <w:p w:rsidR="00CC45C5" w:rsidRPr="00FF25B7" w:rsidRDefault="00CC45C5" w:rsidP="00CC45C5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</w:p>
              </w:txbxContent>
            </v:textbox>
          </v:shape>
        </w:pict>
      </w:r>
      <w:r w:rsidRPr="003B29FC">
        <w:rPr>
          <w:noProof/>
          <w:lang w:eastAsia="tr-TR"/>
        </w:rPr>
        <w:pict>
          <v:shape id="Text Box 262" o:spid="_x0000_s1031" type="#_x0000_t202" style="position:absolute;margin-left:427.6pt;margin-top:5.9pt;width:107.7pt;height:77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" strokecolor="#974706">
            <v:stroke dashstyle="dash"/>
            <v:textbox>
              <w:txbxContent>
                <w:p w:rsidR="00CC45C5" w:rsidRDefault="00EC0F89" w:rsidP="00CC45C5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b/>
                      <w:color w:val="00B0F0"/>
                      <w:sz w:val="32"/>
                      <w:szCs w:val="32"/>
                    </w:rPr>
                    <w:t>8</w:t>
                  </w:r>
                  <w:r w:rsidR="00CC45C5" w:rsidRPr="007E55C6">
                    <w:rPr>
                      <w:b/>
                      <w:color w:val="00B0F0"/>
                      <w:sz w:val="32"/>
                      <w:szCs w:val="32"/>
                    </w:rPr>
                    <w:t>.</w:t>
                  </w:r>
                  <w:r w:rsidR="00CC45C5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 w:rsidR="00261BE2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an la t</w:t>
                  </w:r>
                </w:p>
                <w:p w:rsidR="00CC45C5" w:rsidRPr="00FF25B7" w:rsidRDefault="00CC45C5" w:rsidP="00CC45C5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 </w:t>
                  </w:r>
                </w:p>
              </w:txbxContent>
            </v:textbox>
          </v:shape>
        </w:pict>
      </w:r>
      <w:r w:rsidRPr="003B29FC">
        <w:rPr>
          <w:noProof/>
          <w:lang w:eastAsia="tr-TR"/>
        </w:rPr>
        <w:pict>
          <v:shape id="Text Box 261" o:spid="_x0000_s1032" type="#_x0000_t202" style="position:absolute;margin-left:314.35pt;margin-top:5.9pt;width:106.2pt;height:77.7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" strokecolor="#974706">
            <v:stroke dashstyle="dash"/>
            <v:textbox>
              <w:txbxContent>
                <w:p w:rsidR="00CC45C5" w:rsidRDefault="00EC0F89" w:rsidP="00CC45C5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b/>
                      <w:color w:val="00B0F0"/>
                      <w:sz w:val="32"/>
                      <w:szCs w:val="32"/>
                    </w:rPr>
                    <w:t>7</w:t>
                  </w:r>
                  <w:r w:rsidR="00CC45C5" w:rsidRPr="007E55C6">
                    <w:rPr>
                      <w:b/>
                      <w:color w:val="00B0F0"/>
                      <w:sz w:val="32"/>
                      <w:szCs w:val="32"/>
                    </w:rPr>
                    <w:t>.</w:t>
                  </w:r>
                  <w:r w:rsidR="00CC45C5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 w:rsidR="00261BE2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ta </w:t>
                  </w:r>
                  <w:proofErr w:type="spellStart"/>
                  <w:r w:rsidR="00261BE2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til</w:t>
                  </w:r>
                  <w:proofErr w:type="spellEnd"/>
                  <w:r w:rsidR="00CC45C5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</w:p>
                <w:p w:rsidR="00CC45C5" w:rsidRPr="00FF25B7" w:rsidRDefault="00CC45C5" w:rsidP="00CC45C5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</w:p>
              </w:txbxContent>
            </v:textbox>
          </v:shape>
        </w:pict>
      </w:r>
      <w:r w:rsidRPr="003B29FC">
        <w:rPr>
          <w:noProof/>
          <w:lang w:eastAsia="tr-TR"/>
        </w:rPr>
        <w:pict>
          <v:shape id="Text Box 260" o:spid="_x0000_s1033" type="#_x0000_t202" style="position:absolute;margin-left:214.35pt;margin-top:5.9pt;width:89.7pt;height:77.75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" strokecolor="#974706">
            <v:stroke dashstyle="dash"/>
            <v:textbox>
              <w:txbxContent>
                <w:p w:rsidR="00CC45C5" w:rsidRDefault="00EC0F89" w:rsidP="00CC45C5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b/>
                      <w:color w:val="00B0F0"/>
                      <w:sz w:val="32"/>
                      <w:szCs w:val="32"/>
                    </w:rPr>
                    <w:t>6</w:t>
                  </w:r>
                  <w:r w:rsidR="00CC45C5" w:rsidRPr="007E55C6">
                    <w:rPr>
                      <w:b/>
                      <w:color w:val="00B0F0"/>
                      <w:sz w:val="32"/>
                      <w:szCs w:val="32"/>
                    </w:rPr>
                    <w:t>.</w:t>
                  </w:r>
                  <w:r w:rsidR="00CC45C5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 w:rsidR="00261BE2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an ten</w:t>
                  </w:r>
                </w:p>
                <w:p w:rsidR="00CC45C5" w:rsidRPr="00FF25B7" w:rsidRDefault="00CC45C5" w:rsidP="00CC45C5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</w:p>
              </w:txbxContent>
            </v:textbox>
          </v:shape>
        </w:pict>
      </w:r>
    </w:p>
    <w:p w:rsidR="00CC45C5" w:rsidRDefault="00CC45C5" w:rsidP="00FF25B7">
      <w:pPr>
        <w:rPr>
          <w:i/>
          <w:sz w:val="28"/>
          <w:szCs w:val="28"/>
        </w:rPr>
      </w:pPr>
    </w:p>
    <w:p w:rsidR="00CC45C5" w:rsidRDefault="00CC45C5" w:rsidP="00FF25B7">
      <w:pPr>
        <w:rPr>
          <w:i/>
          <w:sz w:val="28"/>
          <w:szCs w:val="28"/>
        </w:rPr>
      </w:pP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76"/>
        <w:gridCol w:w="3402"/>
        <w:gridCol w:w="3686"/>
      </w:tblGrid>
      <w:tr w:rsidR="003800A9" w:rsidRPr="00112FD6" w:rsidTr="0036485D">
        <w:trPr>
          <w:trHeight w:val="3024"/>
        </w:trPr>
        <w:tc>
          <w:tcPr>
            <w:tcW w:w="2976" w:type="dxa"/>
            <w:tcBorders>
              <w:top w:val="dotted" w:sz="4" w:space="0" w:color="31849B"/>
              <w:left w:val="dotted" w:sz="4" w:space="0" w:color="31849B"/>
              <w:bottom w:val="dotted" w:sz="4" w:space="0" w:color="31849B"/>
              <w:right w:val="dotted" w:sz="4" w:space="0" w:color="31849B"/>
            </w:tcBorders>
          </w:tcPr>
          <w:p w:rsidR="003800A9" w:rsidRPr="00EA03CF" w:rsidRDefault="0059425C" w:rsidP="00B73A0B">
            <w:pPr>
              <w:spacing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>
              <w:t xml:space="preserve">*-*-* </w:t>
            </w:r>
            <w:r w:rsidR="00F932DF">
              <w:t xml:space="preserve">    </w:t>
            </w:r>
            <w:r w:rsidR="003800A9" w:rsidRPr="00112FD6">
              <w:rPr>
                <w:b/>
                <w:color w:val="984806"/>
                <w:sz w:val="20"/>
                <w:szCs w:val="20"/>
              </w:rPr>
              <w:t xml:space="preserve">Dikte </w:t>
            </w:r>
            <w:r w:rsidR="00157EB6"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1</w:t>
            </w:r>
            <w:r w:rsidR="003800A9">
              <w:br/>
            </w:r>
            <w:r w:rsidR="00EC36EE">
              <w:rPr>
                <w:rFonts w:ascii="Hand writing Mutlu" w:hAnsi="Hand writing Mutlu"/>
                <w:b/>
                <w:sz w:val="32"/>
                <w:szCs w:val="32"/>
              </w:rPr>
              <w:t>Ela, Lale, Ata.</w:t>
            </w:r>
            <w:r w:rsidR="00EC36EE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proofErr w:type="gramStart"/>
            <w:r w:rsidR="00EC36EE">
              <w:rPr>
                <w:rFonts w:ascii="Hand writing Mutlu" w:hAnsi="Hand writing Mutlu"/>
                <w:b/>
                <w:sz w:val="32"/>
                <w:szCs w:val="32"/>
              </w:rPr>
              <w:t>Talat, Ali, Tan.</w:t>
            </w:r>
            <w:proofErr w:type="gramEnd"/>
            <w:r w:rsidR="00EC36EE">
              <w:rPr>
                <w:rFonts w:ascii="Hand writing Mutlu" w:hAnsi="Hand writing Mutlu"/>
                <w:b/>
                <w:sz w:val="32"/>
                <w:szCs w:val="32"/>
              </w:rPr>
              <w:br/>
              <w:t xml:space="preserve">Oltan </w:t>
            </w:r>
            <w:proofErr w:type="spellStart"/>
            <w:r w:rsidR="00EC36EE">
              <w:rPr>
                <w:rFonts w:ascii="Hand writing Mutlu" w:hAnsi="Hand writing Mutlu"/>
                <w:b/>
                <w:sz w:val="32"/>
                <w:szCs w:val="32"/>
              </w:rPr>
              <w:t>Oltan</w:t>
            </w:r>
            <w:proofErr w:type="spellEnd"/>
            <w:r w:rsidR="00EC36EE">
              <w:rPr>
                <w:rFonts w:ascii="Hand writing Mutlu" w:hAnsi="Hand writing Mutlu"/>
                <w:b/>
                <w:sz w:val="32"/>
                <w:szCs w:val="32"/>
              </w:rPr>
              <w:t>.</w:t>
            </w:r>
            <w:r w:rsidR="00EC36EE">
              <w:rPr>
                <w:rFonts w:ascii="Hand writing Mutlu" w:hAnsi="Hand writing Mutlu"/>
                <w:b/>
                <w:sz w:val="32"/>
                <w:szCs w:val="32"/>
              </w:rPr>
              <w:br/>
              <w:t>Oltan al.</w:t>
            </w:r>
            <w:r w:rsidR="00EC36EE">
              <w:rPr>
                <w:rFonts w:ascii="Hand writing Mutlu" w:hAnsi="Hand writing Mutlu"/>
                <w:b/>
                <w:sz w:val="32"/>
                <w:szCs w:val="32"/>
              </w:rPr>
              <w:br/>
              <w:t>Al Oltan al.</w:t>
            </w:r>
            <w:r w:rsidR="003800A9" w:rsidRPr="00112FD6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36485D" w:rsidRPr="0036485D">
              <w:rPr>
                <w:color w:val="FFFFFF" w:themeColor="background1"/>
                <w:sz w:val="28"/>
                <w:szCs w:val="28"/>
                <w:highlight w:val="blue"/>
              </w:rPr>
              <w:t>1</w:t>
            </w:r>
            <w:r w:rsidR="00EA03CF" w:rsidRPr="00EA03CF">
              <w:rPr>
                <w:color w:val="FFFFFF" w:themeColor="background1"/>
                <w:sz w:val="20"/>
                <w:szCs w:val="20"/>
                <w:highlight w:val="magenta"/>
              </w:rPr>
              <w:t xml:space="preserve"> kez yazdıralım.</w:t>
            </w:r>
          </w:p>
        </w:tc>
        <w:tc>
          <w:tcPr>
            <w:tcW w:w="3402" w:type="dxa"/>
            <w:tcBorders>
              <w:top w:val="dotted" w:sz="4" w:space="0" w:color="31849B"/>
              <w:left w:val="dotted" w:sz="4" w:space="0" w:color="31849B"/>
              <w:bottom w:val="dotted" w:sz="4" w:space="0" w:color="31849B"/>
              <w:right w:val="dotted" w:sz="4" w:space="0" w:color="0070C0"/>
            </w:tcBorders>
          </w:tcPr>
          <w:p w:rsidR="003800A9" w:rsidRPr="003800A9" w:rsidRDefault="003800A9" w:rsidP="00B73A0B">
            <w:pPr>
              <w:spacing w:line="240" w:lineRule="auto"/>
            </w:pPr>
            <w:r w:rsidRPr="00112FD6">
              <w:rPr>
                <w:b/>
                <w:color w:val="984806"/>
                <w:sz w:val="20"/>
                <w:szCs w:val="20"/>
              </w:rPr>
              <w:t>Dikte</w:t>
            </w:r>
            <w:r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</w:t>
            </w:r>
            <w:r w:rsidR="00157EB6"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2</w:t>
            </w:r>
            <w:r w:rsidRPr="00112FD6">
              <w:rPr>
                <w:b/>
                <w:sz w:val="28"/>
                <w:szCs w:val="28"/>
              </w:rPr>
              <w:br/>
            </w:r>
            <w:r w:rsidR="00C04275">
              <w:rPr>
                <w:rFonts w:ascii="Hand writing Mutlu" w:hAnsi="Hand writing Mutlu"/>
                <w:b/>
                <w:sz w:val="32"/>
                <w:szCs w:val="32"/>
              </w:rPr>
              <w:t>Oltan, tel at.</w:t>
            </w:r>
            <w:r w:rsidR="00C04275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proofErr w:type="spellStart"/>
            <w:r w:rsidR="00C04275">
              <w:rPr>
                <w:rFonts w:ascii="Hand writing Mutlu" w:hAnsi="Hand writing Mutlu"/>
                <w:b/>
                <w:sz w:val="32"/>
                <w:szCs w:val="32"/>
              </w:rPr>
              <w:t>Oltan</w:t>
            </w:r>
            <w:r w:rsidR="00261BE2">
              <w:rPr>
                <w:rFonts w:ascii="Times New Roman" w:hAnsi="Times New Roman"/>
                <w:b/>
                <w:sz w:val="32"/>
                <w:szCs w:val="32"/>
              </w:rPr>
              <w:t>’</w:t>
            </w:r>
            <w:r w:rsidR="00261BE2">
              <w:rPr>
                <w:rFonts w:ascii="Hand writing Mutlu" w:hAnsi="Hand writing Mutlu"/>
                <w:b/>
                <w:sz w:val="32"/>
                <w:szCs w:val="32"/>
              </w:rPr>
              <w:t>a</w:t>
            </w:r>
            <w:proofErr w:type="spellEnd"/>
            <w:r w:rsidR="00C04275">
              <w:rPr>
                <w:rFonts w:ascii="Hand writing Mutlu" w:hAnsi="Hand writing Mutlu"/>
                <w:b/>
                <w:sz w:val="32"/>
                <w:szCs w:val="32"/>
              </w:rPr>
              <w:t>, teli at.</w:t>
            </w:r>
            <w:r w:rsidR="00C04275">
              <w:rPr>
                <w:rFonts w:ascii="Hand writing Mutlu" w:hAnsi="Hand writing Mutlu"/>
                <w:b/>
                <w:sz w:val="32"/>
                <w:szCs w:val="32"/>
              </w:rPr>
              <w:br/>
              <w:t xml:space="preserve">Teli al, at </w:t>
            </w:r>
            <w:proofErr w:type="spellStart"/>
            <w:r w:rsidR="00C04275">
              <w:rPr>
                <w:rFonts w:ascii="Hand writing Mutlu" w:hAnsi="Hand writing Mutlu"/>
                <w:b/>
                <w:sz w:val="32"/>
                <w:szCs w:val="32"/>
              </w:rPr>
              <w:t>Oltan</w:t>
            </w:r>
            <w:r w:rsidR="00261BE2">
              <w:rPr>
                <w:rFonts w:ascii="Times New Roman" w:hAnsi="Times New Roman"/>
                <w:b/>
                <w:sz w:val="32"/>
                <w:szCs w:val="32"/>
              </w:rPr>
              <w:t>’</w:t>
            </w:r>
            <w:r w:rsidR="00261BE2">
              <w:rPr>
                <w:rFonts w:ascii="Hand writing Mutlu" w:hAnsi="Hand writing Mutlu"/>
                <w:b/>
                <w:sz w:val="32"/>
                <w:szCs w:val="32"/>
              </w:rPr>
              <w:t>a</w:t>
            </w:r>
            <w:proofErr w:type="spellEnd"/>
            <w:r w:rsidR="00C04275">
              <w:rPr>
                <w:rFonts w:ascii="Hand writing Mutlu" w:hAnsi="Hand writing Mutlu"/>
                <w:b/>
                <w:sz w:val="32"/>
                <w:szCs w:val="32"/>
              </w:rPr>
              <w:t>.</w:t>
            </w:r>
            <w:r w:rsidR="00C04275">
              <w:rPr>
                <w:rFonts w:ascii="Hand writing Mutlu" w:hAnsi="Hand writing Mutlu"/>
                <w:b/>
                <w:sz w:val="32"/>
                <w:szCs w:val="32"/>
              </w:rPr>
              <w:br/>
              <w:t xml:space="preserve">Teli at </w:t>
            </w:r>
            <w:proofErr w:type="spellStart"/>
            <w:r w:rsidR="00C04275">
              <w:rPr>
                <w:rFonts w:ascii="Hand writing Mutlu" w:hAnsi="Hand writing Mutlu"/>
                <w:b/>
                <w:sz w:val="32"/>
                <w:szCs w:val="32"/>
              </w:rPr>
              <w:t>Oltan</w:t>
            </w:r>
            <w:r w:rsidR="00261BE2">
              <w:rPr>
                <w:rFonts w:ascii="Times New Roman" w:hAnsi="Times New Roman"/>
                <w:b/>
                <w:sz w:val="32"/>
                <w:szCs w:val="32"/>
              </w:rPr>
              <w:t>’</w:t>
            </w:r>
            <w:r w:rsidR="00261BE2">
              <w:rPr>
                <w:rFonts w:ascii="Hand writing Mutlu" w:hAnsi="Hand writing Mutlu"/>
                <w:b/>
                <w:sz w:val="32"/>
                <w:szCs w:val="32"/>
              </w:rPr>
              <w:t>a</w:t>
            </w:r>
            <w:proofErr w:type="spellEnd"/>
            <w:r w:rsidR="00C04275">
              <w:rPr>
                <w:rFonts w:ascii="Hand writing Mutlu" w:hAnsi="Hand writing Mutlu"/>
                <w:b/>
                <w:sz w:val="32"/>
                <w:szCs w:val="32"/>
              </w:rPr>
              <w:t>.</w:t>
            </w:r>
            <w:r w:rsidR="00C04275">
              <w:rPr>
                <w:rFonts w:ascii="Hand writing Mutlu" w:hAnsi="Hand writing Mutlu"/>
                <w:b/>
                <w:sz w:val="32"/>
                <w:szCs w:val="32"/>
              </w:rPr>
              <w:br/>
              <w:t xml:space="preserve">At </w:t>
            </w:r>
            <w:proofErr w:type="spellStart"/>
            <w:r w:rsidR="00C04275">
              <w:rPr>
                <w:rFonts w:ascii="Hand writing Mutlu" w:hAnsi="Hand writing Mutlu"/>
                <w:b/>
                <w:sz w:val="32"/>
                <w:szCs w:val="32"/>
              </w:rPr>
              <w:t>Oltan</w:t>
            </w:r>
            <w:r w:rsidR="00261BE2">
              <w:rPr>
                <w:rFonts w:ascii="Times New Roman" w:hAnsi="Times New Roman"/>
                <w:b/>
                <w:sz w:val="32"/>
                <w:szCs w:val="32"/>
              </w:rPr>
              <w:t>’</w:t>
            </w:r>
            <w:r w:rsidR="00261BE2">
              <w:rPr>
                <w:rFonts w:ascii="Hand writing Mutlu" w:hAnsi="Hand writing Mutlu"/>
                <w:b/>
                <w:sz w:val="32"/>
                <w:szCs w:val="32"/>
              </w:rPr>
              <w:t>a</w:t>
            </w:r>
            <w:proofErr w:type="spellEnd"/>
            <w:r w:rsidR="00C04275">
              <w:rPr>
                <w:rFonts w:ascii="Hand writing Mutlu" w:hAnsi="Hand writing Mutlu"/>
                <w:b/>
                <w:sz w:val="32"/>
                <w:szCs w:val="32"/>
              </w:rPr>
              <w:t xml:space="preserve"> at.</w:t>
            </w:r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36485D" w:rsidRPr="0036485D">
              <w:rPr>
                <w:color w:val="FFFFFF" w:themeColor="background1"/>
                <w:sz w:val="28"/>
                <w:szCs w:val="28"/>
                <w:highlight w:val="blue"/>
              </w:rPr>
              <w:t>1</w:t>
            </w:r>
            <w:r w:rsidR="00EA03CF" w:rsidRPr="00EA03CF">
              <w:rPr>
                <w:color w:val="FFFFFF" w:themeColor="background1"/>
                <w:sz w:val="20"/>
                <w:szCs w:val="20"/>
                <w:highlight w:val="magenta"/>
              </w:rPr>
              <w:t xml:space="preserve"> kez yazdıralım.</w:t>
            </w:r>
          </w:p>
        </w:tc>
        <w:tc>
          <w:tcPr>
            <w:tcW w:w="3686" w:type="dxa"/>
            <w:tcBorders>
              <w:top w:val="dotted" w:sz="4" w:space="0" w:color="31849B"/>
              <w:left w:val="dotted" w:sz="4" w:space="0" w:color="0070C0"/>
              <w:bottom w:val="dotted" w:sz="4" w:space="0" w:color="31849B"/>
              <w:right w:val="dotted" w:sz="4" w:space="0" w:color="31849B"/>
            </w:tcBorders>
          </w:tcPr>
          <w:p w:rsidR="003800A9" w:rsidRPr="0036485D" w:rsidRDefault="003800A9" w:rsidP="0036485D">
            <w:pPr>
              <w:spacing w:line="240" w:lineRule="auto"/>
            </w:pPr>
            <w:r w:rsidRPr="00112FD6">
              <w:rPr>
                <w:b/>
                <w:color w:val="984806"/>
                <w:sz w:val="20"/>
                <w:szCs w:val="20"/>
              </w:rPr>
              <w:t xml:space="preserve">Dikte </w:t>
            </w:r>
            <w:proofErr w:type="gramStart"/>
            <w:r w:rsidR="00157EB6"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3</w:t>
            </w:r>
            <w:r w:rsidR="00FE3CB7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 </w:t>
            </w:r>
            <w:r w:rsidR="00261BE2">
              <w:rPr>
                <w:color w:val="FF0000"/>
                <w:sz w:val="20"/>
                <w:szCs w:val="20"/>
              </w:rPr>
              <w:t>BÜYÜK</w:t>
            </w:r>
            <w:proofErr w:type="gramEnd"/>
            <w:r w:rsidR="00261BE2">
              <w:rPr>
                <w:color w:val="FF0000"/>
                <w:sz w:val="20"/>
                <w:szCs w:val="20"/>
              </w:rPr>
              <w:t xml:space="preserve"> HARFLER BİRLEŞMEZ.</w:t>
            </w:r>
            <w:r w:rsidRPr="00112FD6">
              <w:rPr>
                <w:b/>
                <w:sz w:val="28"/>
                <w:szCs w:val="28"/>
              </w:rPr>
              <w:br/>
            </w:r>
            <w:r w:rsidR="009D6F67">
              <w:rPr>
                <w:rFonts w:ascii="Hand writing Mutlu" w:hAnsi="Hand writing Mutlu"/>
                <w:b/>
                <w:sz w:val="28"/>
                <w:szCs w:val="28"/>
              </w:rPr>
              <w:t xml:space="preserve">O L </w:t>
            </w:r>
            <w:proofErr w:type="gramStart"/>
            <w:r w:rsidR="009D6F67">
              <w:rPr>
                <w:rFonts w:ascii="Hand writing Mutlu" w:hAnsi="Hand writing Mutlu"/>
                <w:b/>
                <w:sz w:val="28"/>
                <w:szCs w:val="28"/>
              </w:rPr>
              <w:t>T  A</w:t>
            </w:r>
            <w:proofErr w:type="gramEnd"/>
            <w:r w:rsidR="009D6F67">
              <w:rPr>
                <w:rFonts w:ascii="Hand writing Mutlu" w:hAnsi="Hand writing Mutlu"/>
                <w:b/>
                <w:sz w:val="28"/>
                <w:szCs w:val="28"/>
              </w:rPr>
              <w:t xml:space="preserve"> N.</w:t>
            </w:r>
            <w:r w:rsidR="0036485D">
              <w:rPr>
                <w:rFonts w:ascii="Hand writing Mutlu" w:hAnsi="Hand writing Mutlu"/>
                <w:b/>
                <w:sz w:val="28"/>
                <w:szCs w:val="28"/>
              </w:rPr>
              <w:br/>
            </w:r>
            <w:r w:rsidR="009D6F67">
              <w:rPr>
                <w:rFonts w:ascii="Hand writing Mutlu" w:hAnsi="Hand writing Mutlu"/>
                <w:b/>
                <w:sz w:val="28"/>
                <w:szCs w:val="28"/>
              </w:rPr>
              <w:t xml:space="preserve">Oltan </w:t>
            </w:r>
            <w:proofErr w:type="spellStart"/>
            <w:r w:rsidR="009D6F67">
              <w:rPr>
                <w:rFonts w:ascii="Hand writing Mutlu" w:hAnsi="Hand writing Mutlu"/>
                <w:b/>
                <w:sz w:val="28"/>
                <w:szCs w:val="28"/>
              </w:rPr>
              <w:t>Oltan</w:t>
            </w:r>
            <w:proofErr w:type="spellEnd"/>
            <w:r w:rsidR="009D6F67">
              <w:rPr>
                <w:rFonts w:ascii="Hand writing Mutlu" w:hAnsi="Hand writing Mutlu"/>
                <w:b/>
                <w:sz w:val="28"/>
                <w:szCs w:val="28"/>
              </w:rPr>
              <w:t>.</w:t>
            </w:r>
            <w:r w:rsidR="009D6F67">
              <w:rPr>
                <w:rFonts w:ascii="Hand writing Mutlu" w:hAnsi="Hand writing Mutlu"/>
                <w:b/>
                <w:sz w:val="28"/>
                <w:szCs w:val="28"/>
              </w:rPr>
              <w:br/>
              <w:t>Oltan nal al.</w:t>
            </w:r>
            <w:r w:rsidR="009D6F67">
              <w:rPr>
                <w:rFonts w:ascii="Hand writing Mutlu" w:hAnsi="Hand writing Mutlu"/>
                <w:b/>
                <w:sz w:val="28"/>
                <w:szCs w:val="28"/>
              </w:rPr>
              <w:br/>
              <w:t>Ata nal al.</w:t>
            </w:r>
            <w:r w:rsidR="009D6F67">
              <w:rPr>
                <w:rFonts w:ascii="Hand writing Mutlu" w:hAnsi="Hand writing Mutlu"/>
                <w:b/>
                <w:sz w:val="28"/>
                <w:szCs w:val="28"/>
              </w:rPr>
              <w:br/>
              <w:t>Ata, ot al Oltan.</w:t>
            </w:r>
            <w:r w:rsidR="00EA7BD3">
              <w:rPr>
                <w:rFonts w:ascii="Hand writing Mutlu" w:hAnsi="Hand writing Mutlu"/>
                <w:b/>
                <w:sz w:val="28"/>
                <w:szCs w:val="28"/>
              </w:rPr>
              <w:br/>
            </w:r>
            <w:r w:rsidR="0036485D" w:rsidRPr="0036485D">
              <w:rPr>
                <w:color w:val="FFFFFF" w:themeColor="background1"/>
                <w:sz w:val="28"/>
                <w:szCs w:val="28"/>
                <w:highlight w:val="blue"/>
              </w:rPr>
              <w:t>1</w:t>
            </w:r>
            <w:r w:rsidR="00EA03CF" w:rsidRPr="00EA03CF">
              <w:rPr>
                <w:color w:val="FFFFFF" w:themeColor="background1"/>
                <w:sz w:val="20"/>
                <w:szCs w:val="20"/>
                <w:highlight w:val="magenta"/>
              </w:rPr>
              <w:t xml:space="preserve"> kez yazdıralım.</w:t>
            </w:r>
            <w:r w:rsidR="00261BE2">
              <w:rPr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</w:tbl>
    <w:p w:rsidR="005D4732" w:rsidRDefault="005D4732" w:rsidP="00394E5B"/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56"/>
        <w:gridCol w:w="3322"/>
        <w:gridCol w:w="3686"/>
      </w:tblGrid>
      <w:tr w:rsidR="00A852AF" w:rsidTr="0076519D">
        <w:tc>
          <w:tcPr>
            <w:tcW w:w="3056" w:type="dxa"/>
            <w:tcBorders>
              <w:top w:val="dotDotDash" w:sz="6" w:space="0" w:color="0070C0"/>
              <w:left w:val="dotDotDash" w:sz="6" w:space="0" w:color="0070C0"/>
              <w:bottom w:val="dotDotDash" w:sz="6" w:space="0" w:color="0070C0"/>
              <w:right w:val="dotDotDash" w:sz="6" w:space="0" w:color="0070C0"/>
            </w:tcBorders>
          </w:tcPr>
          <w:p w:rsidR="005D4732" w:rsidRDefault="005D4732" w:rsidP="005C7EBB">
            <w:r w:rsidRPr="00A852AF">
              <w:rPr>
                <w:b/>
                <w:color w:val="984806"/>
                <w:sz w:val="20"/>
                <w:szCs w:val="20"/>
              </w:rPr>
              <w:t xml:space="preserve">Dikte </w:t>
            </w:r>
            <w:r w:rsidRPr="00A852AF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4</w:t>
            </w:r>
            <w:r>
              <w:br/>
            </w:r>
            <w:r w:rsidR="005C7EBB">
              <w:rPr>
                <w:rFonts w:ascii="Hand writing Mutlu" w:hAnsi="Hand writing Mutlu"/>
                <w:b/>
                <w:sz w:val="28"/>
                <w:szCs w:val="28"/>
              </w:rPr>
              <w:t xml:space="preserve">On </w:t>
            </w:r>
            <w:proofErr w:type="spellStart"/>
            <w:r w:rsidR="005C7EBB">
              <w:rPr>
                <w:rFonts w:ascii="Hand writing Mutlu" w:hAnsi="Hand writing Mutlu"/>
                <w:b/>
                <w:sz w:val="28"/>
                <w:szCs w:val="28"/>
              </w:rPr>
              <w:t>on</w:t>
            </w:r>
            <w:proofErr w:type="spellEnd"/>
            <w:r w:rsidR="005C7EBB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proofErr w:type="spellStart"/>
            <w:r w:rsidR="005C7EBB">
              <w:rPr>
                <w:rFonts w:ascii="Hand writing Mutlu" w:hAnsi="Hand writing Mutlu"/>
                <w:b/>
                <w:sz w:val="28"/>
                <w:szCs w:val="28"/>
              </w:rPr>
              <w:t>on</w:t>
            </w:r>
            <w:proofErr w:type="spellEnd"/>
            <w:r w:rsidR="005C7EBB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proofErr w:type="spellStart"/>
            <w:r w:rsidR="005C7EBB">
              <w:rPr>
                <w:rFonts w:ascii="Hand writing Mutlu" w:hAnsi="Hand writing Mutlu"/>
                <w:b/>
                <w:sz w:val="28"/>
                <w:szCs w:val="28"/>
              </w:rPr>
              <w:t>on</w:t>
            </w:r>
            <w:proofErr w:type="spellEnd"/>
            <w:r w:rsidR="005C7EBB">
              <w:rPr>
                <w:rFonts w:ascii="Hand writing Mutlu" w:hAnsi="Hand writing Mutlu"/>
                <w:b/>
                <w:sz w:val="28"/>
                <w:szCs w:val="28"/>
              </w:rPr>
              <w:t>.</w:t>
            </w:r>
            <w:r w:rsidR="005C7EBB">
              <w:rPr>
                <w:rFonts w:ascii="Hand writing Mutlu" w:hAnsi="Hand writing Mutlu"/>
                <w:b/>
                <w:sz w:val="28"/>
                <w:szCs w:val="28"/>
              </w:rPr>
              <w:br/>
              <w:t>On ot at.</w:t>
            </w:r>
            <w:r w:rsidR="005C7EBB">
              <w:rPr>
                <w:rFonts w:ascii="Hand writing Mutlu" w:hAnsi="Hand writing Mutlu"/>
                <w:b/>
                <w:sz w:val="28"/>
                <w:szCs w:val="28"/>
              </w:rPr>
              <w:br/>
              <w:t>On tel al, at.</w:t>
            </w:r>
            <w:r w:rsidRPr="00A852AF">
              <w:rPr>
                <w:rFonts w:ascii="Hand writing Mutlu" w:hAnsi="Hand writing Mutlu"/>
                <w:b/>
                <w:sz w:val="28"/>
                <w:szCs w:val="28"/>
              </w:rPr>
              <w:br/>
            </w:r>
            <w:r w:rsidR="0036485D" w:rsidRPr="0036485D">
              <w:rPr>
                <w:color w:val="943634" w:themeColor="accent2" w:themeShade="BF"/>
                <w:sz w:val="28"/>
                <w:szCs w:val="28"/>
                <w:highlight w:val="yellow"/>
              </w:rPr>
              <w:t>1</w:t>
            </w:r>
            <w:r w:rsidR="00EF35B7">
              <w:rPr>
                <w:color w:val="FFFFFF" w:themeColor="background1"/>
                <w:sz w:val="20"/>
                <w:szCs w:val="20"/>
                <w:highlight w:val="blue"/>
              </w:rPr>
              <w:t xml:space="preserve"> </w:t>
            </w:r>
            <w:r w:rsidRPr="00A852AF">
              <w:rPr>
                <w:color w:val="FFFFFF" w:themeColor="background1"/>
                <w:sz w:val="20"/>
                <w:szCs w:val="20"/>
                <w:highlight w:val="blue"/>
              </w:rPr>
              <w:t>kez yazdıralım.</w:t>
            </w:r>
          </w:p>
        </w:tc>
        <w:tc>
          <w:tcPr>
            <w:tcW w:w="3322" w:type="dxa"/>
            <w:tcBorders>
              <w:top w:val="dotDotDash" w:sz="6" w:space="0" w:color="0070C0"/>
              <w:left w:val="dotDotDash" w:sz="6" w:space="0" w:color="0070C0"/>
              <w:bottom w:val="dotDotDash" w:sz="6" w:space="0" w:color="0070C0"/>
              <w:right w:val="dotDotDash" w:sz="6" w:space="0" w:color="0070C0"/>
            </w:tcBorders>
          </w:tcPr>
          <w:p w:rsidR="005D4732" w:rsidRDefault="005D4732" w:rsidP="00261BE2">
            <w:proofErr w:type="gramStart"/>
            <w:r w:rsidRPr="00A852AF">
              <w:rPr>
                <w:b/>
                <w:color w:val="984806"/>
                <w:sz w:val="20"/>
                <w:szCs w:val="20"/>
              </w:rPr>
              <w:t xml:space="preserve">Dikte  </w:t>
            </w:r>
            <w:r w:rsidRPr="00A852AF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5</w:t>
            </w:r>
            <w:proofErr w:type="gramEnd"/>
            <w:r>
              <w:br/>
            </w:r>
            <w:r w:rsidR="00261BE2">
              <w:rPr>
                <w:rFonts w:ascii="Hand writing Mutlu" w:hAnsi="Hand writing Mutlu"/>
                <w:b/>
                <w:sz w:val="28"/>
                <w:szCs w:val="28"/>
              </w:rPr>
              <w:t>On olta al</w:t>
            </w:r>
            <w:r w:rsidR="00261BE2">
              <w:rPr>
                <w:rFonts w:ascii="Hand writing Mutlu" w:hAnsi="Hand writing Mutlu"/>
                <w:b/>
                <w:sz w:val="28"/>
                <w:szCs w:val="28"/>
              </w:rPr>
              <w:br/>
              <w:t>On tatil al.</w:t>
            </w:r>
            <w:r w:rsidR="00261BE2">
              <w:rPr>
                <w:rFonts w:ascii="Hand writing Mutlu" w:hAnsi="Hand writing Mutlu"/>
                <w:b/>
                <w:sz w:val="28"/>
                <w:szCs w:val="28"/>
              </w:rPr>
              <w:br/>
              <w:t>Atilla, tatil al.</w:t>
            </w:r>
            <w:r w:rsidRPr="00A852AF">
              <w:rPr>
                <w:rFonts w:ascii="Hand writing Mutlu" w:hAnsi="Hand writing Mutlu"/>
                <w:b/>
                <w:sz w:val="28"/>
                <w:szCs w:val="28"/>
              </w:rPr>
              <w:br/>
            </w:r>
            <w:r w:rsidR="0036485D" w:rsidRPr="0036485D">
              <w:rPr>
                <w:color w:val="943634" w:themeColor="accent2" w:themeShade="BF"/>
                <w:sz w:val="28"/>
                <w:szCs w:val="28"/>
                <w:highlight w:val="yellow"/>
              </w:rPr>
              <w:t>1</w:t>
            </w:r>
            <w:r w:rsidR="00717DD7">
              <w:rPr>
                <w:color w:val="FFFFFF" w:themeColor="background1"/>
                <w:sz w:val="20"/>
                <w:szCs w:val="20"/>
                <w:highlight w:val="blue"/>
              </w:rPr>
              <w:t xml:space="preserve"> </w:t>
            </w:r>
            <w:r w:rsidRPr="00A852AF">
              <w:rPr>
                <w:color w:val="FFFFFF" w:themeColor="background1"/>
                <w:sz w:val="20"/>
                <w:szCs w:val="20"/>
                <w:highlight w:val="blue"/>
              </w:rPr>
              <w:t>kez yazdıralım.</w:t>
            </w:r>
          </w:p>
        </w:tc>
        <w:tc>
          <w:tcPr>
            <w:tcW w:w="3686" w:type="dxa"/>
            <w:tcBorders>
              <w:top w:val="dotDotDash" w:sz="6" w:space="0" w:color="0070C0"/>
              <w:left w:val="dotDotDash" w:sz="6" w:space="0" w:color="0070C0"/>
              <w:bottom w:val="dotDotDash" w:sz="6" w:space="0" w:color="0070C0"/>
              <w:right w:val="dotDotDash" w:sz="6" w:space="0" w:color="0070C0"/>
            </w:tcBorders>
          </w:tcPr>
          <w:p w:rsidR="005D4732" w:rsidRDefault="005D4732" w:rsidP="00261BE2">
            <w:r w:rsidRPr="00A852AF">
              <w:rPr>
                <w:b/>
                <w:color w:val="984806"/>
                <w:sz w:val="20"/>
                <w:szCs w:val="20"/>
              </w:rPr>
              <w:t xml:space="preserve">Dikte </w:t>
            </w:r>
            <w:r w:rsidRPr="00A852AF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6</w:t>
            </w:r>
            <w:r>
              <w:br/>
            </w:r>
            <w:r w:rsidR="00261BE2">
              <w:rPr>
                <w:rFonts w:ascii="Hand writing Mutlu" w:hAnsi="Hand writing Mutlu"/>
                <w:b/>
                <w:sz w:val="28"/>
                <w:szCs w:val="28"/>
              </w:rPr>
              <w:t>Atilla o olta.</w:t>
            </w:r>
            <w:r w:rsidR="00261BE2">
              <w:rPr>
                <w:rFonts w:ascii="Hand writing Mutlu" w:hAnsi="Hand writing Mutlu"/>
                <w:b/>
                <w:sz w:val="28"/>
                <w:szCs w:val="28"/>
              </w:rPr>
              <w:br/>
              <w:t>Oltan o olta.</w:t>
            </w:r>
            <w:r w:rsidR="00261BE2">
              <w:rPr>
                <w:rFonts w:ascii="Hand writing Mutlu" w:hAnsi="Hand writing Mutlu"/>
                <w:b/>
                <w:sz w:val="28"/>
                <w:szCs w:val="28"/>
              </w:rPr>
              <w:br/>
              <w:t>Atilla o Oltan.</w:t>
            </w:r>
            <w:r w:rsidRPr="00A852AF">
              <w:rPr>
                <w:rFonts w:ascii="Hand writing Mutlu" w:hAnsi="Hand writing Mutlu"/>
                <w:b/>
                <w:sz w:val="28"/>
                <w:szCs w:val="28"/>
              </w:rPr>
              <w:br/>
            </w:r>
            <w:r w:rsidR="00EF35B7" w:rsidRPr="0036485D">
              <w:rPr>
                <w:color w:val="943634" w:themeColor="accent2" w:themeShade="BF"/>
                <w:sz w:val="28"/>
                <w:szCs w:val="28"/>
                <w:highlight w:val="yellow"/>
              </w:rPr>
              <w:t>1</w:t>
            </w:r>
            <w:r w:rsidR="00717DD7">
              <w:rPr>
                <w:color w:val="FFFFFF" w:themeColor="background1"/>
                <w:sz w:val="20"/>
                <w:szCs w:val="20"/>
                <w:highlight w:val="blue"/>
              </w:rPr>
              <w:t xml:space="preserve"> </w:t>
            </w:r>
            <w:r w:rsidRPr="00A852AF">
              <w:rPr>
                <w:color w:val="FFFFFF" w:themeColor="background1"/>
                <w:sz w:val="20"/>
                <w:szCs w:val="20"/>
                <w:highlight w:val="blue"/>
              </w:rPr>
              <w:t>kez yazdıralım.</w:t>
            </w:r>
          </w:p>
        </w:tc>
      </w:tr>
    </w:tbl>
    <w:p w:rsidR="007C43F4" w:rsidRDefault="00770048" w:rsidP="005D4732">
      <w:r>
        <w:t xml:space="preserve"> 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064"/>
      </w:tblGrid>
      <w:tr w:rsidR="001A7D45" w:rsidTr="00FA465B">
        <w:tc>
          <w:tcPr>
            <w:tcW w:w="10064" w:type="dxa"/>
            <w:tcBorders>
              <w:top w:val="dashed" w:sz="4" w:space="0" w:color="0070C0"/>
              <w:left w:val="dashed" w:sz="4" w:space="0" w:color="0070C0"/>
              <w:bottom w:val="dashed" w:sz="4" w:space="0" w:color="0070C0"/>
              <w:right w:val="dashed" w:sz="4" w:space="0" w:color="0070C0"/>
            </w:tcBorders>
          </w:tcPr>
          <w:p w:rsidR="001A7D45" w:rsidRPr="00FA465B" w:rsidRDefault="001A7D45" w:rsidP="005D4732">
            <w:pPr>
              <w:rPr>
                <w:rFonts w:ascii="Cambria Math" w:hAnsi="Cambria Math"/>
                <w:color w:val="7030A0"/>
              </w:rPr>
            </w:pPr>
            <w:r w:rsidRPr="00FA465B">
              <w:rPr>
                <w:color w:val="FF0000"/>
              </w:rPr>
              <w:t xml:space="preserve">Oyunun Adı: </w:t>
            </w:r>
            <w:r w:rsidRPr="00FA465B">
              <w:rPr>
                <w:color w:val="215868" w:themeColor="accent5" w:themeShade="80"/>
              </w:rPr>
              <w:t xml:space="preserve">Hatip   </w:t>
            </w:r>
            <w:r w:rsidRPr="00FA465B">
              <w:rPr>
                <w:color w:val="FF0000"/>
              </w:rPr>
              <w:t xml:space="preserve">                 Süre: </w:t>
            </w:r>
            <w:r w:rsidRPr="00FA465B">
              <w:rPr>
                <w:color w:val="215868" w:themeColor="accent5" w:themeShade="80"/>
              </w:rPr>
              <w:t>1-2 dakika</w:t>
            </w:r>
            <w:r w:rsidRPr="00FA465B">
              <w:rPr>
                <w:color w:val="FF0000"/>
              </w:rPr>
              <w:t xml:space="preserve">                        Amaç: </w:t>
            </w:r>
            <w:r w:rsidR="00284763" w:rsidRPr="00FA465B">
              <w:rPr>
                <w:color w:val="FF0000"/>
              </w:rPr>
              <w:t xml:space="preserve"> </w:t>
            </w:r>
            <w:r w:rsidR="00284763" w:rsidRPr="00FA465B">
              <w:rPr>
                <w:color w:val="215868" w:themeColor="accent5" w:themeShade="80"/>
              </w:rPr>
              <w:t>Hızlı ve güzel konuşmayı geliştirir.</w:t>
            </w:r>
            <w:r w:rsidR="00284763" w:rsidRPr="00FA465B">
              <w:rPr>
                <w:color w:val="FF0000"/>
              </w:rPr>
              <w:br/>
            </w:r>
            <w:r w:rsidR="00284763" w:rsidRPr="00FA465B">
              <w:rPr>
                <w:color w:val="0070C0"/>
                <w:highlight w:val="yellow"/>
              </w:rPr>
              <w:t>Nasıl Oynanacak?</w:t>
            </w:r>
            <w:r w:rsidR="00284763">
              <w:t xml:space="preserve">     </w:t>
            </w:r>
            <w:r w:rsidR="00284763" w:rsidRPr="00FA465B">
              <w:rPr>
                <w:rFonts w:ascii="Cambria Math" w:hAnsi="Cambria Math"/>
                <w:color w:val="7030A0"/>
              </w:rPr>
              <w:t>Sınıftan bir öğrenci seçilir. Bu öğrenci, öğretmen tarafından seçilen bir konu hakkında hiç durmadan belli bir sürede konuşmaya çalışır. Kim, aldığı konuda güzel konuşursa ödüllendirilir.</w:t>
            </w:r>
            <w:r w:rsidR="0076519D" w:rsidRPr="00FA465B">
              <w:rPr>
                <w:rFonts w:ascii="Cambria Math" w:hAnsi="Cambria Math"/>
                <w:color w:val="7030A0"/>
              </w:rPr>
              <w:t xml:space="preserve"> Aşağıdaki kelimelerden evde çalışmasını sağlayınız. </w:t>
            </w:r>
          </w:p>
          <w:p w:rsidR="000E6245" w:rsidRPr="00FA465B" w:rsidRDefault="000E6245" w:rsidP="005D4732">
            <w:pPr>
              <w:rPr>
                <w:rFonts w:ascii="Candara" w:hAnsi="Candara"/>
                <w:color w:val="632423" w:themeColor="accent2" w:themeShade="80"/>
              </w:rPr>
            </w:pPr>
            <w:r w:rsidRPr="00FA465B">
              <w:rPr>
                <w:rFonts w:ascii="Candara" w:hAnsi="Candara"/>
                <w:color w:val="FF0000"/>
              </w:rPr>
              <w:t>Konu:</w:t>
            </w:r>
            <w:r w:rsidRPr="00FA465B">
              <w:rPr>
                <w:rFonts w:ascii="Candara" w:hAnsi="Candara"/>
                <w:color w:val="632423" w:themeColor="accent2" w:themeShade="80"/>
              </w:rPr>
              <w:t xml:space="preserve"> </w:t>
            </w:r>
            <w:proofErr w:type="gramStart"/>
            <w:r w:rsidRPr="00FA465B">
              <w:rPr>
                <w:rFonts w:ascii="Candara" w:hAnsi="Candara"/>
                <w:color w:val="632423" w:themeColor="accent2" w:themeShade="80"/>
              </w:rPr>
              <w:t xml:space="preserve">Temizlik     </w:t>
            </w:r>
            <w:r w:rsidRPr="00FA465B">
              <w:rPr>
                <w:rFonts w:ascii="Candara" w:hAnsi="Candara"/>
                <w:color w:val="FF0000"/>
              </w:rPr>
              <w:t>Yardımcı</w:t>
            </w:r>
            <w:proofErr w:type="gramEnd"/>
            <w:r w:rsidRPr="00FA465B">
              <w:rPr>
                <w:rFonts w:ascii="Candara" w:hAnsi="Candara"/>
                <w:color w:val="FF0000"/>
              </w:rPr>
              <w:t xml:space="preserve"> Kelimeler:</w:t>
            </w:r>
            <w:r w:rsidRPr="00FA465B">
              <w:rPr>
                <w:rFonts w:ascii="Candara" w:hAnsi="Candara"/>
                <w:color w:val="632423" w:themeColor="accent2" w:themeShade="80"/>
              </w:rPr>
              <w:t xml:space="preserve"> temiz, insan, kirlenmek,  sabun, su, kişisel bakım, saç taramak, diş  </w:t>
            </w:r>
            <w:r w:rsidRPr="00FA465B">
              <w:rPr>
                <w:rFonts w:ascii="Candara" w:hAnsi="Candara"/>
                <w:color w:val="632423" w:themeColor="accent2" w:themeShade="80"/>
              </w:rPr>
              <w:br/>
              <w:t xml:space="preserve">                                                                        fırçalamak, banyo yapmak, temiz olmak.</w:t>
            </w:r>
            <w:r w:rsidR="005A53F4">
              <w:rPr>
                <w:rFonts w:ascii="Candara" w:hAnsi="Candara"/>
                <w:color w:val="632423" w:themeColor="accent2" w:themeShade="80"/>
              </w:rPr>
              <w:br/>
            </w:r>
            <w:r w:rsidR="005A53F4" w:rsidRPr="005A53F4">
              <w:rPr>
                <w:rFonts w:ascii="Candara" w:hAnsi="Candara"/>
                <w:i/>
                <w:color w:val="FF0000"/>
              </w:rPr>
              <w:t>Süre:</w:t>
            </w:r>
            <w:r w:rsidR="005A53F4" w:rsidRPr="005A53F4">
              <w:rPr>
                <w:rFonts w:ascii="Candara" w:hAnsi="Candara"/>
                <w:i/>
                <w:color w:val="632423" w:themeColor="accent2" w:themeShade="80"/>
              </w:rPr>
              <w:t xml:space="preserve"> 1 hafta boyunca oynanacak. Haftaya başka konu ve kelimeler verilecektir.</w:t>
            </w:r>
          </w:p>
        </w:tc>
      </w:tr>
    </w:tbl>
    <w:p w:rsidR="00CF2AA6" w:rsidRPr="004B05AA" w:rsidRDefault="00506B2D" w:rsidP="001F208F">
      <w:pPr>
        <w:jc w:val="center"/>
        <w:rPr>
          <w:rFonts w:ascii="Century" w:hAnsi="Century"/>
          <w:color w:val="002060"/>
          <w:sz w:val="36"/>
          <w:szCs w:val="36"/>
        </w:rPr>
      </w:pPr>
      <w:r>
        <w:br/>
      </w:r>
      <w:r w:rsidR="003B29FC">
        <w:pict>
          <v:shape id="_x0000_i1025" type="#_x0000_t136" style="width:228pt;height:30pt" fillcolor="#002060" stroked="f" strokeweight="1pt">
            <v:shadow color="#868686"/>
            <v:textpath style="font-family:&quot;Verdana&quot;;font-weight:bold;v-text-kern:t" trim="t" fitpath="t" string="Temiz Olmalıyız."/>
          </v:shape>
        </w:pic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064"/>
      </w:tblGrid>
      <w:tr w:rsidR="003800A9" w:rsidRPr="00112FD6" w:rsidTr="001A7D45">
        <w:tc>
          <w:tcPr>
            <w:tcW w:w="10064" w:type="dxa"/>
            <w:tcBorders>
              <w:top w:val="dotDash" w:sz="6" w:space="0" w:color="4F6228"/>
              <w:left w:val="dotDash" w:sz="6" w:space="0" w:color="4F6228"/>
              <w:bottom w:val="dotDash" w:sz="6" w:space="0" w:color="4F6228"/>
              <w:right w:val="dotDash" w:sz="6" w:space="0" w:color="4F6228"/>
            </w:tcBorders>
          </w:tcPr>
          <w:p w:rsidR="003800A9" w:rsidRPr="00B76ABB" w:rsidRDefault="003800A9" w:rsidP="003800A9">
            <w:pPr>
              <w:rPr>
                <w:rFonts w:ascii="Bookman Old Style" w:hAnsi="Bookman Old Style"/>
                <w:color w:val="7030A0"/>
              </w:rPr>
            </w:pPr>
            <w:r w:rsidRPr="00112FD6">
              <w:rPr>
                <w:rFonts w:ascii="Bookman Old Style" w:hAnsi="Bookman Old Style"/>
                <w:b/>
                <w:color w:val="943634"/>
              </w:rPr>
              <w:t>Ders:</w:t>
            </w:r>
            <w:r w:rsidRPr="00112FD6">
              <w:rPr>
                <w:rFonts w:ascii="Bookman Old Style" w:hAnsi="Bookman Old Style"/>
                <w:b/>
                <w:color w:val="4F6228"/>
              </w:rPr>
              <w:t xml:space="preserve"> </w:t>
            </w:r>
            <w:proofErr w:type="gramStart"/>
            <w:r w:rsidRPr="00112FD6">
              <w:rPr>
                <w:rFonts w:ascii="Bookman Old Style" w:hAnsi="Bookman Old Style"/>
                <w:color w:val="FF0000"/>
              </w:rPr>
              <w:t xml:space="preserve">Matematik </w:t>
            </w:r>
            <w:r w:rsidRPr="00112FD6">
              <w:rPr>
                <w:rFonts w:ascii="Bookman Old Style" w:hAnsi="Bookman Old Style"/>
                <w:b/>
                <w:color w:val="4F6228"/>
              </w:rPr>
              <w:t xml:space="preserve">  Konu</w:t>
            </w:r>
            <w:proofErr w:type="gramEnd"/>
            <w:r w:rsidRPr="00112FD6">
              <w:rPr>
                <w:rFonts w:ascii="Bookman Old Style" w:hAnsi="Bookman Old Style"/>
                <w:b/>
                <w:color w:val="4F6228"/>
              </w:rPr>
              <w:t>:</w:t>
            </w:r>
            <w:r w:rsidRPr="00112FD6">
              <w:rPr>
                <w:rFonts w:ascii="Bookman Old Style" w:hAnsi="Bookman Old Style"/>
                <w:color w:val="7030A0"/>
              </w:rPr>
              <w:t xml:space="preserve"> </w:t>
            </w:r>
            <w:r w:rsidR="00103913">
              <w:rPr>
                <w:rFonts w:ascii="Bookman Old Style" w:hAnsi="Bookman Old Style"/>
                <w:color w:val="7030A0"/>
              </w:rPr>
              <w:t xml:space="preserve">Toplama İşlemi </w:t>
            </w:r>
            <w:r w:rsidR="00385689">
              <w:rPr>
                <w:rFonts w:ascii="Bookman Old Style" w:hAnsi="Bookman Old Style"/>
                <w:color w:val="7030A0"/>
              </w:rPr>
              <w:t xml:space="preserve"> </w:t>
            </w:r>
            <w:r w:rsidR="00506B2D">
              <w:rPr>
                <w:rFonts w:ascii="Candara" w:hAnsi="Candara"/>
                <w:color w:val="0070C0"/>
                <w:sz w:val="18"/>
                <w:szCs w:val="18"/>
              </w:rPr>
              <w:t>5 tanesi</w:t>
            </w:r>
            <w:r w:rsidR="009D6379" w:rsidRPr="004029E7">
              <w:rPr>
                <w:rFonts w:ascii="Candara" w:hAnsi="Candara"/>
                <w:color w:val="0070C0"/>
                <w:sz w:val="18"/>
                <w:szCs w:val="18"/>
              </w:rPr>
              <w:t xml:space="preserve"> deftere yapılacak.</w:t>
            </w:r>
          </w:p>
          <w:p w:rsidR="00EC191B" w:rsidRPr="007E55C6" w:rsidRDefault="0005266E" w:rsidP="00506B2D">
            <w:pPr>
              <w:jc w:val="center"/>
              <w:rPr>
                <w:rFonts w:ascii="Candara" w:hAnsi="Candara"/>
                <w:color w:val="FF0000"/>
                <w:sz w:val="18"/>
                <w:szCs w:val="18"/>
              </w:rPr>
            </w:pPr>
            <w:r>
              <w:rPr>
                <w:rFonts w:ascii="Candara" w:hAnsi="Candara"/>
                <w:noProof/>
                <w:color w:val="FF0000"/>
                <w:sz w:val="18"/>
                <w:szCs w:val="18"/>
                <w:lang w:eastAsia="tr-TR"/>
              </w:rPr>
              <w:drawing>
                <wp:inline distT="0" distB="0" distL="0" distR="0">
                  <wp:extent cx="6181725" cy="1295400"/>
                  <wp:effectExtent l="0" t="0" r="9525" b="0"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81725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A3757" w:rsidRPr="00DF0BBC" w:rsidRDefault="007A3757" w:rsidP="00F513FA">
      <w:pPr>
        <w:jc w:val="right"/>
        <w:rPr>
          <w:rFonts w:ascii="Candara" w:hAnsi="Candara"/>
          <w:b/>
          <w:color w:val="FF0000"/>
          <w:sz w:val="18"/>
          <w:szCs w:val="18"/>
        </w:rPr>
      </w:pPr>
    </w:p>
    <w:sectPr w:rsidR="007A3757" w:rsidRPr="00DF0BBC" w:rsidSect="00CD0292">
      <w:pgSz w:w="11906" w:h="16838"/>
      <w:pgMar w:top="709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emilimam02">
    <w:altName w:val="Times New Roman"/>
    <w:charset w:val="A2"/>
    <w:family w:val="auto"/>
    <w:pitch w:val="variable"/>
    <w:sig w:usb0="00000001" w:usb1="500078FB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64" type="#_x0000_t136" style="width:24pt;height:51pt" o:bullet="t">
        <v:shadow color="#868686"/>
        <v:textpath style="font-family:&quot;Arial Black&quot;;v-text-kern:t" trim="t" fitpath="t" string="1"/>
      </v:shape>
    </w:pict>
  </w:numPicBullet>
  <w:numPicBullet w:numPicBulletId="1">
    <w:pict>
      <v:shape id="_x0000_i1065" type="#_x0000_t136" style="width:24pt;height:51pt" o:bullet="t">
        <v:shadow color="#868686"/>
        <v:textpath style="font-family:&quot;Arial Black&quot;;v-text-kern:t" trim="t" fitpath="t" string="1"/>
      </v:shape>
    </w:pict>
  </w:numPicBullet>
  <w:numPicBullet w:numPicBulletId="2">
    <w:pict>
      <v:shape id="_x0000_i1066" type="#_x0000_t136" style="width:3in;height:3in" o:bullet="t" strokecolor="red">
        <v:fill r:id="rId1" o:title=""/>
        <v:shadow color="#868686"/>
        <v:textpath style="font-family:&quot;Comic Sans MS&quot;;font-size:18pt;font-weight:bold;v-text-kern:t" trim="t" fitpath="t" string="10"/>
      </v:shape>
    </w:pict>
  </w:numPicBullet>
  <w:numPicBullet w:numPicBulletId="3">
    <w:pict>
      <v:shape id="_x0000_i1067" type="#_x0000_t136" style="width:3in;height:3in" o:bullet="t" strokecolor="blue">
        <v:fill r:id="rId1" o:title=""/>
        <v:shadow color="#868686"/>
        <v:textpath style="font-family:&quot;Chaparral Pro&quot;;font-size:18pt;font-weight:bold;v-text-kern:t" trim="t" fitpath="t" string="5"/>
      </v:shape>
    </w:pict>
  </w:numPicBullet>
  <w:numPicBullet w:numPicBulletId="4">
    <w:pict>
      <v:shape id="_x0000_i1068" type="#_x0000_t136" style="width:3in;height:3in" o:bullet="t" strokecolor="blue">
        <v:fill r:id="rId1" o:title=""/>
        <v:shadow color="#868686"/>
        <v:textpath style="font-family:&quot;Chaparral Pro&quot;;font-size:18pt;font-weight:bold;v-text-kern:t" trim="t" fitpath="t" string="5"/>
      </v:shape>
    </w:pict>
  </w:numPicBullet>
  <w:numPicBullet w:numPicBulletId="5">
    <w:pict>
      <v:shape id="_x0000_i1069" type="#_x0000_t136" style="width:3in;height:3in" o:bullet="t" strokecolor="#7030a0">
        <v:fill r:id="rId1" o:title=""/>
        <v:shadow color="#868686"/>
        <v:textpath style="font-family:&quot;Comic Sans MS&quot;;font-size:18pt;font-weight:bold;v-text-kern:t" trim="t" fitpath="t" string="6"/>
      </v:shape>
    </w:pict>
  </w:numPicBullet>
  <w:numPicBullet w:numPicBulletId="6">
    <w:pict>
      <v:shape id="_x0000_i1070" type="#_x0000_t136" style="width:24pt;height:51pt" o:bullet="t" strokecolor="#0070c0">
        <v:shadow color="#868686"/>
        <v:textpath style="font-family:&quot;Arial Black&quot;;v-text-kern:t" trim="t" fitpath="t" string="7"/>
      </v:shape>
    </w:pict>
  </w:numPicBullet>
  <w:numPicBullet w:numPicBulletId="7">
    <w:pict>
      <v:shape id="_x0000_i1071" type="#_x0000_t136" style="width:3in;height:3in" o:bullet="t" strokecolor="#00b0f0">
        <v:fill r:id="rId1" o:title=""/>
        <v:shadow color="#868686"/>
        <v:textpath style="font-family:&quot;Comic Sans MS&quot;;font-size:18pt;font-weight:bold;v-text-kern:t" trim="t" fitpath="t" string="9"/>
      </v:shape>
    </w:pict>
  </w:numPicBullet>
  <w:numPicBullet w:numPicBulletId="8">
    <w:pict>
      <v:shape id="_x0000_i1072" type="#_x0000_t136" style="width:3in;height:3in" o:bullet="t" strokecolor="red">
        <v:fill r:id="rId1" o:title=""/>
        <v:shadow color="#868686"/>
        <v:textpath style="font-family:&quot;Comic Sans MS&quot;;font-size:18pt;font-weight:bold;v-text-kern:t" trim="t" fitpath="t" string="10"/>
      </v:shape>
    </w:pict>
  </w:numPicBullet>
  <w:numPicBullet w:numPicBulletId="9">
    <w:pict>
      <v:shape id="_x0000_i1073" type="#_x0000_t136" style="width:36pt;height:44.25pt" o:bullet="t" strokecolor="#00b0f0">
        <v:shadow color="#868686"/>
        <v:textpath style="font-family:&quot;Verdana&quot;;v-text-kern:t" trim="t" fitpath="t" string="1."/>
      </v:shape>
    </w:pict>
  </w:numPicBullet>
  <w:numPicBullet w:numPicBulletId="10">
    <w:pict>
      <v:shape id="_x0000_i1074" type="#_x0000_t136" style="width:3in;height:3in" o:bullet="t" strokecolor="red">
        <v:fill r:id="rId1" o:title=""/>
        <v:shadow color="#868686"/>
        <v:textpath style="font-family:&quot;Arial&quot;;font-size:28pt;font-weight:bold;v-text-kern:t" trim="t" fitpath="t" string="9"/>
      </v:shape>
    </w:pict>
  </w:numPicBullet>
  <w:numPicBullet w:numPicBulletId="11">
    <w:pict>
      <v:shape id="_x0000_i1075" type="#_x0000_t136" style="width:36pt;height:44.2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12">
    <w:pict>
      <v:shape id="_x0000_i1076" type="#_x0000_t136" style="width:36pt;height:44.25pt" o:bullet="t" strokecolor="#943634">
        <v:shadow color="#868686"/>
        <v:textpath style="font-family:&quot;Verdana&quot;;font-size:28pt;font-weight:bold;v-text-kern:t" trim="t" fitpath="t" string="2."/>
      </v:shape>
    </w:pict>
  </w:numPicBullet>
  <w:numPicBullet w:numPicBulletId="13">
    <w:pict>
      <v:shape id="_x0000_i1077" type="#_x0000_t136" style="width:36pt;height:44.25pt" o:bullet="t" strokecolor="#943634">
        <v:shadow color="#868686"/>
        <v:textpath style="font-family:&quot;Verdana&quot;;font-size:28pt;font-weight:bold;v-text-kern:t" trim="t" fitpath="t" string="2."/>
      </v:shape>
    </w:pict>
  </w:numPicBullet>
  <w:numPicBullet w:numPicBulletId="14">
    <w:pict>
      <v:shape id="_x0000_i1078" type="#_x0000_t136" style="width:24pt;height:51pt" o:bullet="t" strokecolor="#7030a0">
        <v:shadow color="#868686"/>
        <v:textpath style="font-family:&quot;Arial Black&quot;;font-weight:bold;v-text-kern:t" trim="t" fitpath="t" string="13"/>
      </v:shape>
    </w:pict>
  </w:numPicBullet>
  <w:numPicBullet w:numPicBulletId="15">
    <w:pict>
      <v:shape id="_x0000_i1079" type="#_x0000_t136" style="width:24pt;height:51pt" o:bullet="t" strokecolor="#7030a0">
        <v:shadow color="#868686"/>
        <v:textpath style="font-family:&quot;Arial Black&quot;;font-weight:bold;v-text-kern:t" trim="t" fitpath="t" string="13"/>
      </v:shape>
    </w:pict>
  </w:numPicBullet>
  <w:numPicBullet w:numPicBulletId="16">
    <w:pict>
      <v:shape id="_x0000_i1080" type="#_x0000_t136" style="width:24pt;height:51pt" o:bullet="t" strokecolor="#7030a0">
        <v:shadow color="#868686"/>
        <v:textpath style="font-family:&quot;Arial Black&quot;;font-weight:bold;v-text-kern:t" trim="t" fitpath="t" string="13"/>
      </v:shape>
    </w:pict>
  </w:numPicBullet>
  <w:numPicBullet w:numPicBulletId="17">
    <w:pict>
      <v:shape id="_x0000_i1081" type="#_x0000_t136" style="width:36pt;height:44.2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18">
    <w:pict>
      <v:shape id="_x0000_i1082" type="#_x0000_t136" style="width:36pt;height:44.2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19">
    <w:pict>
      <v:shape id="_x0000_i1083" type="#_x0000_t136" style="width:24pt;height:51pt" o:bullet="t" strokecolor="blue">
        <v:shadow color="#868686"/>
        <v:textpath style="font-family:&quot;Arial Black&quot;;v-text-kern:t" trim="t" fitpath="t" string="6"/>
      </v:shape>
    </w:pict>
  </w:numPicBullet>
  <w:numPicBullet w:numPicBulletId="20">
    <w:pict>
      <v:shape id="_x0000_i1084" type="#_x0000_t136" style="width:36pt;height:44.2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1">
    <w:pict>
      <v:shape id="_x0000_i1085" type="#_x0000_t136" style="width:36pt;height:44.2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2">
    <w:pict>
      <v:shape id="_x0000_i1086" type="#_x0000_t136" style="width:3in;height:3in" o:bullet="t" strokecolor="blue">
        <v:fill r:id="rId1" o:title=""/>
        <v:shadow color="#868686"/>
        <v:textpath style="font-family:&quot;Comic Sans MS&quot;;font-size:18pt;font-weight:bold;v-text-kern:t" trim="t" fitpath="t" string="1"/>
      </v:shape>
    </w:pict>
  </w:numPicBullet>
  <w:numPicBullet w:numPicBulletId="23">
    <w:pict>
      <v:shape id="_x0000_i1087" type="#_x0000_t136" style="width:36pt;height:44.2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4">
    <w:pict>
      <v:shape id="_x0000_i1088" type="#_x0000_t136" style="width:36pt;height:44.2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5">
    <w:pict>
      <v:shape id="_x0000_i1089" type="#_x0000_t136" style="width:24pt;height:51pt" o:bullet="t" strokecolor="blue">
        <v:shadow color="#868686"/>
        <v:textpath style="font-family:&quot;Arial Black&quot;;font-weight:bold;v-text-kern:t" trim="t" fitpath="t" string="2"/>
      </v:shape>
    </w:pict>
  </w:numPicBullet>
  <w:numPicBullet w:numPicBulletId="26">
    <w:pict>
      <v:shape id="_x0000_i1090" type="#_x0000_t136" style="width:24pt;height:51pt" o:bullet="t" strokecolor="red">
        <v:shadow color="#868686"/>
        <v:textpath style="font-family:&quot;Arial Black&quot;;font-weight:bold;v-text-kern:t" trim="t" fitpath="t" string="3"/>
      </v:shape>
    </w:pict>
  </w:numPicBullet>
  <w:numPicBullet w:numPicBulletId="27">
    <w:pict>
      <v:shape id="_x0000_i1091" type="#_x0000_t136" style="width:36pt;height:44.2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28">
    <w:pict>
      <v:shape id="_x0000_i1092" type="#_x0000_t136" style="width:36pt;height:44.2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29">
    <w:pict>
      <v:shape id="_x0000_i1093" type="#_x0000_t136" style="width:36pt;height:44.2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30">
    <w:pict>
      <v:shape id="_x0000_i1094" type="#_x0000_t136" style="width:24pt;height:51pt" o:bullet="t" fillcolor="#7030a0" stroked="f" strokecolor="#943634">
        <v:shadow color="#868686"/>
        <v:textpath style="font-family:&quot;Arial&quot;;font-weight:bold;v-text-kern:t" trim="t" fitpath="t" string="7"/>
      </v:shape>
    </w:pict>
  </w:numPicBullet>
  <w:numPicBullet w:numPicBulletId="31">
    <w:pict>
      <v:shape id="_x0000_i1095" type="#_x0000_t136" style="width:24pt;height:51pt" o:bullet="t" fillcolor="#7030a0" stroked="f" strokecolor="#943634">
        <v:shadow color="#868686"/>
        <v:textpath style="font-family:&quot;Arial&quot;;font-weight:bold;v-text-kern:t" trim="t" fitpath="t" string="7"/>
      </v:shape>
    </w:pict>
  </w:numPicBullet>
  <w:numPicBullet w:numPicBulletId="32">
    <w:pict>
      <v:shape id="_x0000_i1096" type="#_x0000_t136" style="width:24pt;height:51pt" o:bullet="t" fillcolor="#c0504d" stroked="f" strokecolor="blue">
        <v:shadow color="#868686"/>
        <v:textpath style="font-family:&quot;Arial Black&quot;;font-weight:bold;v-text-kern:t" trim="t" fitpath="t" string="5"/>
      </v:shape>
    </w:pict>
  </w:numPicBullet>
  <w:numPicBullet w:numPicBulletId="33">
    <w:pict>
      <v:shape id="_x0000_i1097" type="#_x0000_t136" style="width:24pt;height:51pt" o:bullet="t" strokecolor="#7030a0">
        <v:shadow color="#868686"/>
        <v:textpath style="font-family:&quot;Arial Black&quot;;font-weight:bold;v-text-kern:t" trim="t" fitpath="t" string="6"/>
      </v:shape>
    </w:pict>
  </w:numPicBullet>
  <w:numPicBullet w:numPicBulletId="34">
    <w:pict>
      <v:shape id="_x0000_i1098" type="#_x0000_t136" style="width:24pt;height:51pt" o:bullet="t" fillcolor="#7030a0" stroked="f" strokecolor="red">
        <v:shadow color="#868686"/>
        <v:textpath style="font-family:&quot;Arial Black&quot;;font-weight:bold;v-text-kern:t" trim="t" fitpath="t" string="1"/>
      </v:shape>
    </w:pict>
  </w:numPicBullet>
  <w:numPicBullet w:numPicBulletId="35">
    <w:pict>
      <v:shape id="_x0000_i1099" type="#_x0000_t136" style="width:14.25pt;height:31.5pt" o:bullet="t" fillcolor="#7030a0" stroked="f" strokecolor="red">
        <v:shadow color="#868686"/>
        <v:textpath style="font-family:&quot;Arial Black&quot;;font-weight:bold;v-text-kern:t" trim="t" fitpath="t" string="1"/>
      </v:shape>
    </w:pict>
  </w:numPicBullet>
  <w:numPicBullet w:numPicBulletId="36">
    <w:pict>
      <v:shape id="_x0000_i1100" type="#_x0000_t136" style="width:18.75pt;height:31.5pt" o:bullet="t" strokecolor="red">
        <v:shadow color="#868686"/>
        <v:textpath style="font-family:&quot;Arial Black&quot;;font-weight:bold;v-text-kern:t" trim="t" fitpath="t" string="4"/>
      </v:shape>
    </w:pict>
  </w:numPicBullet>
  <w:numPicBullet w:numPicBulletId="37">
    <w:pict>
      <v:shape id="_x0000_i1101" type="#_x0000_t136" style="width:24.75pt;height:31.5pt" o:bullet="t" fillcolor="#7030a0" stroked="f" strokecolor="#943634">
        <v:shadow color="#868686"/>
        <v:textpath style="font-family:&quot;Arial&quot;;font-weight:bold;v-text-kern:t" trim="t" fitpath="t" string="11"/>
      </v:shape>
    </w:pict>
  </w:numPicBullet>
  <w:abstractNum w:abstractNumId="0">
    <w:nsid w:val="03F034A7"/>
    <w:multiLevelType w:val="hybridMultilevel"/>
    <w:tmpl w:val="10608A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333AA"/>
    <w:multiLevelType w:val="hybridMultilevel"/>
    <w:tmpl w:val="374499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44EA3"/>
    <w:multiLevelType w:val="hybridMultilevel"/>
    <w:tmpl w:val="619AB700"/>
    <w:lvl w:ilvl="0" w:tplc="D89C7418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0F0B3996"/>
    <w:multiLevelType w:val="hybridMultilevel"/>
    <w:tmpl w:val="D3F636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6021A5"/>
    <w:multiLevelType w:val="hybridMultilevel"/>
    <w:tmpl w:val="02C8EC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2141C6"/>
    <w:multiLevelType w:val="hybridMultilevel"/>
    <w:tmpl w:val="1E341E3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49231ED"/>
    <w:multiLevelType w:val="hybridMultilevel"/>
    <w:tmpl w:val="FC5E594E"/>
    <w:lvl w:ilvl="0" w:tplc="12DCE50E"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ED74EA"/>
    <w:multiLevelType w:val="hybridMultilevel"/>
    <w:tmpl w:val="2F2C2BAE"/>
    <w:lvl w:ilvl="0" w:tplc="FA52E3FC">
      <w:start w:val="1"/>
      <w:numFmt w:val="bullet"/>
      <w:lvlText w:val=""/>
      <w:lvlPicBulletId w:val="1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4A8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AE3B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243C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B6B6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04F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2231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7C44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33AC4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compat/>
  <w:rsids>
    <w:rsidRoot w:val="00E1585B"/>
    <w:rsid w:val="000004C7"/>
    <w:rsid w:val="00003D2E"/>
    <w:rsid w:val="00007C1D"/>
    <w:rsid w:val="00010201"/>
    <w:rsid w:val="00010A6A"/>
    <w:rsid w:val="0001411C"/>
    <w:rsid w:val="00017C5C"/>
    <w:rsid w:val="00023DD6"/>
    <w:rsid w:val="00033010"/>
    <w:rsid w:val="000357E2"/>
    <w:rsid w:val="000368C6"/>
    <w:rsid w:val="0004026E"/>
    <w:rsid w:val="00040A55"/>
    <w:rsid w:val="0004485E"/>
    <w:rsid w:val="0005265A"/>
    <w:rsid w:val="0005266E"/>
    <w:rsid w:val="0005745D"/>
    <w:rsid w:val="00065C5E"/>
    <w:rsid w:val="00077C52"/>
    <w:rsid w:val="00083386"/>
    <w:rsid w:val="0008557F"/>
    <w:rsid w:val="000867FC"/>
    <w:rsid w:val="00091313"/>
    <w:rsid w:val="000A3E8F"/>
    <w:rsid w:val="000B177C"/>
    <w:rsid w:val="000B39CB"/>
    <w:rsid w:val="000B4DDF"/>
    <w:rsid w:val="000B6618"/>
    <w:rsid w:val="000C312B"/>
    <w:rsid w:val="000C6A57"/>
    <w:rsid w:val="000C72A0"/>
    <w:rsid w:val="000D7342"/>
    <w:rsid w:val="000E11EE"/>
    <w:rsid w:val="000E32FB"/>
    <w:rsid w:val="000E6245"/>
    <w:rsid w:val="001002C0"/>
    <w:rsid w:val="00103913"/>
    <w:rsid w:val="00112FD6"/>
    <w:rsid w:val="0011577C"/>
    <w:rsid w:val="00117FB5"/>
    <w:rsid w:val="001372B6"/>
    <w:rsid w:val="00137F1C"/>
    <w:rsid w:val="001477A3"/>
    <w:rsid w:val="00154A55"/>
    <w:rsid w:val="00157EB6"/>
    <w:rsid w:val="00163634"/>
    <w:rsid w:val="0018213D"/>
    <w:rsid w:val="00190023"/>
    <w:rsid w:val="001908BA"/>
    <w:rsid w:val="001924FA"/>
    <w:rsid w:val="001948AB"/>
    <w:rsid w:val="00195CB0"/>
    <w:rsid w:val="00197252"/>
    <w:rsid w:val="001A40BE"/>
    <w:rsid w:val="001A5146"/>
    <w:rsid w:val="001A7D45"/>
    <w:rsid w:val="001B2296"/>
    <w:rsid w:val="001B5041"/>
    <w:rsid w:val="001C1288"/>
    <w:rsid w:val="001C343F"/>
    <w:rsid w:val="001C5FAF"/>
    <w:rsid w:val="001C6607"/>
    <w:rsid w:val="001C7760"/>
    <w:rsid w:val="001D198E"/>
    <w:rsid w:val="001D4F56"/>
    <w:rsid w:val="001D706E"/>
    <w:rsid w:val="001E1CEA"/>
    <w:rsid w:val="001E574B"/>
    <w:rsid w:val="001E5BA7"/>
    <w:rsid w:val="001E6204"/>
    <w:rsid w:val="001F095E"/>
    <w:rsid w:val="001F208F"/>
    <w:rsid w:val="00202DF0"/>
    <w:rsid w:val="0020314E"/>
    <w:rsid w:val="0020714F"/>
    <w:rsid w:val="00226E89"/>
    <w:rsid w:val="00230C26"/>
    <w:rsid w:val="002329B0"/>
    <w:rsid w:val="00232EC3"/>
    <w:rsid w:val="00236F5C"/>
    <w:rsid w:val="00237164"/>
    <w:rsid w:val="00244691"/>
    <w:rsid w:val="002455A0"/>
    <w:rsid w:val="0024760E"/>
    <w:rsid w:val="00247B6B"/>
    <w:rsid w:val="00247F91"/>
    <w:rsid w:val="00250834"/>
    <w:rsid w:val="00250D00"/>
    <w:rsid w:val="00252D2F"/>
    <w:rsid w:val="00261BE2"/>
    <w:rsid w:val="002640AA"/>
    <w:rsid w:val="00265CB9"/>
    <w:rsid w:val="00266539"/>
    <w:rsid w:val="00271387"/>
    <w:rsid w:val="00272F84"/>
    <w:rsid w:val="00273F55"/>
    <w:rsid w:val="002819D7"/>
    <w:rsid w:val="00282F1B"/>
    <w:rsid w:val="00284763"/>
    <w:rsid w:val="0028592A"/>
    <w:rsid w:val="00291447"/>
    <w:rsid w:val="002A2F60"/>
    <w:rsid w:val="002C31F6"/>
    <w:rsid w:val="002C7D24"/>
    <w:rsid w:val="002D0112"/>
    <w:rsid w:val="002D266C"/>
    <w:rsid w:val="002E6E2F"/>
    <w:rsid w:val="002F45AD"/>
    <w:rsid w:val="002F7B98"/>
    <w:rsid w:val="00301DA1"/>
    <w:rsid w:val="0031367C"/>
    <w:rsid w:val="00320CAE"/>
    <w:rsid w:val="00324A3C"/>
    <w:rsid w:val="00341F61"/>
    <w:rsid w:val="00353014"/>
    <w:rsid w:val="00353ED1"/>
    <w:rsid w:val="00357CDE"/>
    <w:rsid w:val="00362698"/>
    <w:rsid w:val="00363394"/>
    <w:rsid w:val="0036485D"/>
    <w:rsid w:val="00367109"/>
    <w:rsid w:val="00367728"/>
    <w:rsid w:val="003721FE"/>
    <w:rsid w:val="003800A9"/>
    <w:rsid w:val="00380924"/>
    <w:rsid w:val="00381A14"/>
    <w:rsid w:val="003850E3"/>
    <w:rsid w:val="00385689"/>
    <w:rsid w:val="00385A5A"/>
    <w:rsid w:val="00391452"/>
    <w:rsid w:val="00392D74"/>
    <w:rsid w:val="00393160"/>
    <w:rsid w:val="00394E5B"/>
    <w:rsid w:val="00396FE4"/>
    <w:rsid w:val="003A0A1C"/>
    <w:rsid w:val="003A1A04"/>
    <w:rsid w:val="003A2541"/>
    <w:rsid w:val="003A65C2"/>
    <w:rsid w:val="003A735D"/>
    <w:rsid w:val="003A7A9D"/>
    <w:rsid w:val="003B29FC"/>
    <w:rsid w:val="003B4972"/>
    <w:rsid w:val="003B5702"/>
    <w:rsid w:val="003C0AFC"/>
    <w:rsid w:val="003C3820"/>
    <w:rsid w:val="003C5409"/>
    <w:rsid w:val="003C5694"/>
    <w:rsid w:val="003C72EF"/>
    <w:rsid w:val="003D1DD4"/>
    <w:rsid w:val="003E240D"/>
    <w:rsid w:val="003E690C"/>
    <w:rsid w:val="003F1CAB"/>
    <w:rsid w:val="003F72E0"/>
    <w:rsid w:val="00402220"/>
    <w:rsid w:val="004029E7"/>
    <w:rsid w:val="00410B5B"/>
    <w:rsid w:val="00411A9E"/>
    <w:rsid w:val="0041256F"/>
    <w:rsid w:val="00415B21"/>
    <w:rsid w:val="00417D6A"/>
    <w:rsid w:val="00422F7C"/>
    <w:rsid w:val="00424854"/>
    <w:rsid w:val="00424CBF"/>
    <w:rsid w:val="00427010"/>
    <w:rsid w:val="004347CD"/>
    <w:rsid w:val="004419D4"/>
    <w:rsid w:val="00452A46"/>
    <w:rsid w:val="00460ABF"/>
    <w:rsid w:val="004631CA"/>
    <w:rsid w:val="00464E95"/>
    <w:rsid w:val="00466AD1"/>
    <w:rsid w:val="004674C6"/>
    <w:rsid w:val="004710F3"/>
    <w:rsid w:val="004731C7"/>
    <w:rsid w:val="00490693"/>
    <w:rsid w:val="004A490A"/>
    <w:rsid w:val="004A502F"/>
    <w:rsid w:val="004A6E7B"/>
    <w:rsid w:val="004B05AA"/>
    <w:rsid w:val="004B23BA"/>
    <w:rsid w:val="004B47B4"/>
    <w:rsid w:val="004B55C1"/>
    <w:rsid w:val="004D50A6"/>
    <w:rsid w:val="004D5429"/>
    <w:rsid w:val="004D7266"/>
    <w:rsid w:val="004E083A"/>
    <w:rsid w:val="004E2551"/>
    <w:rsid w:val="004E3261"/>
    <w:rsid w:val="004E4F2A"/>
    <w:rsid w:val="004E74CF"/>
    <w:rsid w:val="00502236"/>
    <w:rsid w:val="00503FA7"/>
    <w:rsid w:val="00504C43"/>
    <w:rsid w:val="0050555D"/>
    <w:rsid w:val="00506B2D"/>
    <w:rsid w:val="00510B98"/>
    <w:rsid w:val="005148EB"/>
    <w:rsid w:val="00523041"/>
    <w:rsid w:val="00525238"/>
    <w:rsid w:val="005517C1"/>
    <w:rsid w:val="00555600"/>
    <w:rsid w:val="005618A5"/>
    <w:rsid w:val="00561C99"/>
    <w:rsid w:val="0056245E"/>
    <w:rsid w:val="005709A0"/>
    <w:rsid w:val="00571ACE"/>
    <w:rsid w:val="0057781B"/>
    <w:rsid w:val="00577F3A"/>
    <w:rsid w:val="00592591"/>
    <w:rsid w:val="00594055"/>
    <w:rsid w:val="0059425C"/>
    <w:rsid w:val="005A2C2B"/>
    <w:rsid w:val="005A53F4"/>
    <w:rsid w:val="005B1D69"/>
    <w:rsid w:val="005B2B27"/>
    <w:rsid w:val="005C25ED"/>
    <w:rsid w:val="005C61B6"/>
    <w:rsid w:val="005C7EBB"/>
    <w:rsid w:val="005D1766"/>
    <w:rsid w:val="005D4732"/>
    <w:rsid w:val="005F51AC"/>
    <w:rsid w:val="006008FA"/>
    <w:rsid w:val="00604220"/>
    <w:rsid w:val="0061129F"/>
    <w:rsid w:val="00621C15"/>
    <w:rsid w:val="00623211"/>
    <w:rsid w:val="006255F2"/>
    <w:rsid w:val="00625C97"/>
    <w:rsid w:val="00626C81"/>
    <w:rsid w:val="00630469"/>
    <w:rsid w:val="0063132F"/>
    <w:rsid w:val="00631737"/>
    <w:rsid w:val="00635E97"/>
    <w:rsid w:val="006363D5"/>
    <w:rsid w:val="006466E0"/>
    <w:rsid w:val="006567F0"/>
    <w:rsid w:val="00681886"/>
    <w:rsid w:val="00685665"/>
    <w:rsid w:val="00686015"/>
    <w:rsid w:val="006A0E8B"/>
    <w:rsid w:val="006A487E"/>
    <w:rsid w:val="006B20D6"/>
    <w:rsid w:val="006C5987"/>
    <w:rsid w:val="006C71EE"/>
    <w:rsid w:val="006D7378"/>
    <w:rsid w:val="006E7462"/>
    <w:rsid w:val="006F15AD"/>
    <w:rsid w:val="006F24EE"/>
    <w:rsid w:val="007031FC"/>
    <w:rsid w:val="007074AC"/>
    <w:rsid w:val="00710539"/>
    <w:rsid w:val="00710C04"/>
    <w:rsid w:val="00717DD7"/>
    <w:rsid w:val="00726528"/>
    <w:rsid w:val="00735E49"/>
    <w:rsid w:val="00737A5B"/>
    <w:rsid w:val="00742A71"/>
    <w:rsid w:val="00742E26"/>
    <w:rsid w:val="007443E7"/>
    <w:rsid w:val="00744F35"/>
    <w:rsid w:val="00747313"/>
    <w:rsid w:val="007513E9"/>
    <w:rsid w:val="007517C9"/>
    <w:rsid w:val="00755B94"/>
    <w:rsid w:val="00760D86"/>
    <w:rsid w:val="00763F3C"/>
    <w:rsid w:val="00764801"/>
    <w:rsid w:val="007648A3"/>
    <w:rsid w:val="0076519D"/>
    <w:rsid w:val="00765FA1"/>
    <w:rsid w:val="0076732A"/>
    <w:rsid w:val="00770048"/>
    <w:rsid w:val="00770070"/>
    <w:rsid w:val="0077458B"/>
    <w:rsid w:val="00774E83"/>
    <w:rsid w:val="00775C5C"/>
    <w:rsid w:val="00794AFD"/>
    <w:rsid w:val="00797ECF"/>
    <w:rsid w:val="007A3757"/>
    <w:rsid w:val="007A3909"/>
    <w:rsid w:val="007A39BA"/>
    <w:rsid w:val="007A5176"/>
    <w:rsid w:val="007C43F4"/>
    <w:rsid w:val="007C4E91"/>
    <w:rsid w:val="007C59CE"/>
    <w:rsid w:val="007D5790"/>
    <w:rsid w:val="007E3DB6"/>
    <w:rsid w:val="007E55C6"/>
    <w:rsid w:val="007F1121"/>
    <w:rsid w:val="00806AFD"/>
    <w:rsid w:val="008077DE"/>
    <w:rsid w:val="00811CBD"/>
    <w:rsid w:val="00812C49"/>
    <w:rsid w:val="008203F8"/>
    <w:rsid w:val="00820703"/>
    <w:rsid w:val="00821220"/>
    <w:rsid w:val="00825049"/>
    <w:rsid w:val="00825A1C"/>
    <w:rsid w:val="00835420"/>
    <w:rsid w:val="0084014F"/>
    <w:rsid w:val="00840232"/>
    <w:rsid w:val="00850D90"/>
    <w:rsid w:val="00852893"/>
    <w:rsid w:val="00853925"/>
    <w:rsid w:val="00853C1B"/>
    <w:rsid w:val="00857751"/>
    <w:rsid w:val="00861167"/>
    <w:rsid w:val="0086385C"/>
    <w:rsid w:val="00863D21"/>
    <w:rsid w:val="00870572"/>
    <w:rsid w:val="00871BE9"/>
    <w:rsid w:val="008852D6"/>
    <w:rsid w:val="0088572C"/>
    <w:rsid w:val="00891BF0"/>
    <w:rsid w:val="00892BDC"/>
    <w:rsid w:val="008952D2"/>
    <w:rsid w:val="00895571"/>
    <w:rsid w:val="00896C20"/>
    <w:rsid w:val="00896DD0"/>
    <w:rsid w:val="008A3DEA"/>
    <w:rsid w:val="008B10E4"/>
    <w:rsid w:val="008B1186"/>
    <w:rsid w:val="008B62CF"/>
    <w:rsid w:val="008C1E67"/>
    <w:rsid w:val="008D0A06"/>
    <w:rsid w:val="008E1AD7"/>
    <w:rsid w:val="008E3011"/>
    <w:rsid w:val="008F05CE"/>
    <w:rsid w:val="008F1CDA"/>
    <w:rsid w:val="008F2143"/>
    <w:rsid w:val="009122FB"/>
    <w:rsid w:val="0091255B"/>
    <w:rsid w:val="0091780C"/>
    <w:rsid w:val="009236FB"/>
    <w:rsid w:val="0092733A"/>
    <w:rsid w:val="00935090"/>
    <w:rsid w:val="0094168C"/>
    <w:rsid w:val="00947781"/>
    <w:rsid w:val="009649A8"/>
    <w:rsid w:val="009657C9"/>
    <w:rsid w:val="009769E0"/>
    <w:rsid w:val="00983402"/>
    <w:rsid w:val="0099335F"/>
    <w:rsid w:val="009A4445"/>
    <w:rsid w:val="009B3196"/>
    <w:rsid w:val="009B7F05"/>
    <w:rsid w:val="009C5DBD"/>
    <w:rsid w:val="009D0924"/>
    <w:rsid w:val="009D201F"/>
    <w:rsid w:val="009D35DE"/>
    <w:rsid w:val="009D6379"/>
    <w:rsid w:val="009D6CB4"/>
    <w:rsid w:val="009D6F67"/>
    <w:rsid w:val="009F04F4"/>
    <w:rsid w:val="009F4D59"/>
    <w:rsid w:val="00A03645"/>
    <w:rsid w:val="00A11896"/>
    <w:rsid w:val="00A1517C"/>
    <w:rsid w:val="00A20142"/>
    <w:rsid w:val="00A2227F"/>
    <w:rsid w:val="00A41DD4"/>
    <w:rsid w:val="00A4261A"/>
    <w:rsid w:val="00A54893"/>
    <w:rsid w:val="00A62434"/>
    <w:rsid w:val="00A64404"/>
    <w:rsid w:val="00A77F00"/>
    <w:rsid w:val="00A81BBC"/>
    <w:rsid w:val="00A8349D"/>
    <w:rsid w:val="00A852AF"/>
    <w:rsid w:val="00A864F8"/>
    <w:rsid w:val="00A904D9"/>
    <w:rsid w:val="00A9147B"/>
    <w:rsid w:val="00A91585"/>
    <w:rsid w:val="00A9250D"/>
    <w:rsid w:val="00A97A0F"/>
    <w:rsid w:val="00AA1939"/>
    <w:rsid w:val="00AA79D3"/>
    <w:rsid w:val="00AB2142"/>
    <w:rsid w:val="00AB21E0"/>
    <w:rsid w:val="00AB2322"/>
    <w:rsid w:val="00AC6274"/>
    <w:rsid w:val="00AC6833"/>
    <w:rsid w:val="00AC7E59"/>
    <w:rsid w:val="00AD4E39"/>
    <w:rsid w:val="00AD7778"/>
    <w:rsid w:val="00AE15CC"/>
    <w:rsid w:val="00AE4F23"/>
    <w:rsid w:val="00AF05E0"/>
    <w:rsid w:val="00AF4CDE"/>
    <w:rsid w:val="00B01422"/>
    <w:rsid w:val="00B01516"/>
    <w:rsid w:val="00B11673"/>
    <w:rsid w:val="00B12616"/>
    <w:rsid w:val="00B1431D"/>
    <w:rsid w:val="00B14B79"/>
    <w:rsid w:val="00B17B1C"/>
    <w:rsid w:val="00B31E5F"/>
    <w:rsid w:val="00B370EA"/>
    <w:rsid w:val="00B41687"/>
    <w:rsid w:val="00B4459F"/>
    <w:rsid w:val="00B44B41"/>
    <w:rsid w:val="00B45533"/>
    <w:rsid w:val="00B528AC"/>
    <w:rsid w:val="00B56C8B"/>
    <w:rsid w:val="00B57627"/>
    <w:rsid w:val="00B701B3"/>
    <w:rsid w:val="00B71ED6"/>
    <w:rsid w:val="00B73A0B"/>
    <w:rsid w:val="00B76A7C"/>
    <w:rsid w:val="00B76ABB"/>
    <w:rsid w:val="00B8587A"/>
    <w:rsid w:val="00B94CBC"/>
    <w:rsid w:val="00B950A5"/>
    <w:rsid w:val="00BB0B36"/>
    <w:rsid w:val="00BB127A"/>
    <w:rsid w:val="00BB76E0"/>
    <w:rsid w:val="00BB7D8C"/>
    <w:rsid w:val="00BD3A4E"/>
    <w:rsid w:val="00BE14C1"/>
    <w:rsid w:val="00BE5543"/>
    <w:rsid w:val="00BF1E16"/>
    <w:rsid w:val="00BF1EA9"/>
    <w:rsid w:val="00BF6CCE"/>
    <w:rsid w:val="00BF6EDC"/>
    <w:rsid w:val="00C00CE8"/>
    <w:rsid w:val="00C0137A"/>
    <w:rsid w:val="00C0369B"/>
    <w:rsid w:val="00C04275"/>
    <w:rsid w:val="00C06F8D"/>
    <w:rsid w:val="00C16716"/>
    <w:rsid w:val="00C228E5"/>
    <w:rsid w:val="00C261B9"/>
    <w:rsid w:val="00C33F7C"/>
    <w:rsid w:val="00C439F1"/>
    <w:rsid w:val="00C51A6A"/>
    <w:rsid w:val="00C520B9"/>
    <w:rsid w:val="00C55062"/>
    <w:rsid w:val="00C61BF7"/>
    <w:rsid w:val="00C6526C"/>
    <w:rsid w:val="00C6788A"/>
    <w:rsid w:val="00C80F9B"/>
    <w:rsid w:val="00C817BE"/>
    <w:rsid w:val="00C90AF5"/>
    <w:rsid w:val="00C97806"/>
    <w:rsid w:val="00CA0AFF"/>
    <w:rsid w:val="00CA32FF"/>
    <w:rsid w:val="00CB2DF8"/>
    <w:rsid w:val="00CB3918"/>
    <w:rsid w:val="00CB3DC2"/>
    <w:rsid w:val="00CC09ED"/>
    <w:rsid w:val="00CC2589"/>
    <w:rsid w:val="00CC45C5"/>
    <w:rsid w:val="00CD022C"/>
    <w:rsid w:val="00CD0292"/>
    <w:rsid w:val="00CD24F1"/>
    <w:rsid w:val="00CD6A2F"/>
    <w:rsid w:val="00CD6E39"/>
    <w:rsid w:val="00CE09E3"/>
    <w:rsid w:val="00CE59CC"/>
    <w:rsid w:val="00CF23C3"/>
    <w:rsid w:val="00CF2AA6"/>
    <w:rsid w:val="00CF2F4C"/>
    <w:rsid w:val="00CF396F"/>
    <w:rsid w:val="00D21433"/>
    <w:rsid w:val="00D26A85"/>
    <w:rsid w:val="00D31B55"/>
    <w:rsid w:val="00D33599"/>
    <w:rsid w:val="00D34085"/>
    <w:rsid w:val="00D354AE"/>
    <w:rsid w:val="00D3775F"/>
    <w:rsid w:val="00D4120A"/>
    <w:rsid w:val="00D45D2C"/>
    <w:rsid w:val="00D514AF"/>
    <w:rsid w:val="00D53CBD"/>
    <w:rsid w:val="00D56215"/>
    <w:rsid w:val="00D60EE0"/>
    <w:rsid w:val="00D673CE"/>
    <w:rsid w:val="00D67B88"/>
    <w:rsid w:val="00D83047"/>
    <w:rsid w:val="00D876B7"/>
    <w:rsid w:val="00D935DE"/>
    <w:rsid w:val="00D94225"/>
    <w:rsid w:val="00D9769C"/>
    <w:rsid w:val="00D97F5F"/>
    <w:rsid w:val="00DA03E2"/>
    <w:rsid w:val="00DA20EA"/>
    <w:rsid w:val="00DA39DD"/>
    <w:rsid w:val="00DB305C"/>
    <w:rsid w:val="00DB36E5"/>
    <w:rsid w:val="00DB6C79"/>
    <w:rsid w:val="00DC6ED2"/>
    <w:rsid w:val="00DE0003"/>
    <w:rsid w:val="00DE04AB"/>
    <w:rsid w:val="00DE136A"/>
    <w:rsid w:val="00DE2180"/>
    <w:rsid w:val="00DE2ACE"/>
    <w:rsid w:val="00DE2B58"/>
    <w:rsid w:val="00DE6DCE"/>
    <w:rsid w:val="00DF0BBC"/>
    <w:rsid w:val="00DF3440"/>
    <w:rsid w:val="00E02D43"/>
    <w:rsid w:val="00E05E7C"/>
    <w:rsid w:val="00E07CB9"/>
    <w:rsid w:val="00E1585B"/>
    <w:rsid w:val="00E17241"/>
    <w:rsid w:val="00E17F39"/>
    <w:rsid w:val="00E24B0D"/>
    <w:rsid w:val="00E252C4"/>
    <w:rsid w:val="00E2776C"/>
    <w:rsid w:val="00E3035F"/>
    <w:rsid w:val="00E33206"/>
    <w:rsid w:val="00E347B5"/>
    <w:rsid w:val="00E36C0F"/>
    <w:rsid w:val="00E36E8C"/>
    <w:rsid w:val="00E40AA9"/>
    <w:rsid w:val="00E41506"/>
    <w:rsid w:val="00E517E4"/>
    <w:rsid w:val="00E52B78"/>
    <w:rsid w:val="00E54F05"/>
    <w:rsid w:val="00E57041"/>
    <w:rsid w:val="00E62E75"/>
    <w:rsid w:val="00E72E67"/>
    <w:rsid w:val="00E73ABA"/>
    <w:rsid w:val="00E74E5F"/>
    <w:rsid w:val="00E7542B"/>
    <w:rsid w:val="00E756DF"/>
    <w:rsid w:val="00E75DDE"/>
    <w:rsid w:val="00E76044"/>
    <w:rsid w:val="00E90599"/>
    <w:rsid w:val="00E90686"/>
    <w:rsid w:val="00E94480"/>
    <w:rsid w:val="00E95DC4"/>
    <w:rsid w:val="00EA03CF"/>
    <w:rsid w:val="00EA0AB4"/>
    <w:rsid w:val="00EA5DC0"/>
    <w:rsid w:val="00EA6454"/>
    <w:rsid w:val="00EA656A"/>
    <w:rsid w:val="00EA7AF6"/>
    <w:rsid w:val="00EA7BD3"/>
    <w:rsid w:val="00EB385F"/>
    <w:rsid w:val="00EB53D8"/>
    <w:rsid w:val="00EC0F89"/>
    <w:rsid w:val="00EC191B"/>
    <w:rsid w:val="00EC36EE"/>
    <w:rsid w:val="00ED5355"/>
    <w:rsid w:val="00EE0C97"/>
    <w:rsid w:val="00EE3F54"/>
    <w:rsid w:val="00EE689E"/>
    <w:rsid w:val="00EF35B7"/>
    <w:rsid w:val="00EF6623"/>
    <w:rsid w:val="00F00A5D"/>
    <w:rsid w:val="00F07FAA"/>
    <w:rsid w:val="00F2198B"/>
    <w:rsid w:val="00F22E7C"/>
    <w:rsid w:val="00F37333"/>
    <w:rsid w:val="00F4009F"/>
    <w:rsid w:val="00F416BF"/>
    <w:rsid w:val="00F464B1"/>
    <w:rsid w:val="00F50229"/>
    <w:rsid w:val="00F513FA"/>
    <w:rsid w:val="00F52356"/>
    <w:rsid w:val="00F55C4F"/>
    <w:rsid w:val="00F60232"/>
    <w:rsid w:val="00F80723"/>
    <w:rsid w:val="00F860FF"/>
    <w:rsid w:val="00F932DF"/>
    <w:rsid w:val="00FA39EE"/>
    <w:rsid w:val="00FA465B"/>
    <w:rsid w:val="00FB379A"/>
    <w:rsid w:val="00FC1DC8"/>
    <w:rsid w:val="00FC6795"/>
    <w:rsid w:val="00FD519A"/>
    <w:rsid w:val="00FD6F57"/>
    <w:rsid w:val="00FE0E9F"/>
    <w:rsid w:val="00FE1947"/>
    <w:rsid w:val="00FE1B1B"/>
    <w:rsid w:val="00FE3CB7"/>
    <w:rsid w:val="00FE5648"/>
    <w:rsid w:val="00FF2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2A0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E252C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252C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7F1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37F1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137F1C"/>
    <w:rPr>
      <w:rFonts w:ascii="Tahoma" w:hAnsi="Tahoma" w:cs="Tahoma"/>
      <w:sz w:val="16"/>
      <w:szCs w:val="16"/>
    </w:rPr>
  </w:style>
  <w:style w:type="character" w:customStyle="1" w:styleId="Balk2Char">
    <w:name w:val="Başlık 2 Char"/>
    <w:link w:val="Balk2"/>
    <w:uiPriority w:val="9"/>
    <w:rsid w:val="00E252C4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ralkYok">
    <w:name w:val="No Spacing"/>
    <w:uiPriority w:val="1"/>
    <w:qFormat/>
    <w:rsid w:val="00E252C4"/>
    <w:rPr>
      <w:sz w:val="22"/>
      <w:szCs w:val="22"/>
      <w:lang w:eastAsia="en-US"/>
    </w:rPr>
  </w:style>
  <w:style w:type="character" w:customStyle="1" w:styleId="Balk1Char">
    <w:name w:val="Başlık 1 Char"/>
    <w:link w:val="Balk1"/>
    <w:uiPriority w:val="9"/>
    <w:rsid w:val="00E252C4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ResimYazs">
    <w:name w:val="caption"/>
    <w:basedOn w:val="Normal"/>
    <w:next w:val="Normal"/>
    <w:uiPriority w:val="35"/>
    <w:unhideWhenUsed/>
    <w:qFormat/>
    <w:rsid w:val="004D50A6"/>
    <w:rPr>
      <w:b/>
      <w:bCs/>
      <w:sz w:val="20"/>
      <w:szCs w:val="20"/>
    </w:rPr>
  </w:style>
  <w:style w:type="paragraph" w:styleId="stbilgi">
    <w:name w:val="header"/>
    <w:basedOn w:val="Normal"/>
    <w:link w:val="stbilgiChar"/>
    <w:rsid w:val="008077D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8077DE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E19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2A0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E252C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252C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7F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37F1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137F1C"/>
    <w:rPr>
      <w:rFonts w:ascii="Tahoma" w:hAnsi="Tahoma" w:cs="Tahoma"/>
      <w:sz w:val="16"/>
      <w:szCs w:val="16"/>
    </w:rPr>
  </w:style>
  <w:style w:type="character" w:customStyle="1" w:styleId="Balk2Char">
    <w:name w:val="Başlık 2 Char"/>
    <w:link w:val="Balk2"/>
    <w:uiPriority w:val="9"/>
    <w:rsid w:val="00E252C4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ralkYok">
    <w:name w:val="No Spacing"/>
    <w:uiPriority w:val="1"/>
    <w:qFormat/>
    <w:rsid w:val="00E252C4"/>
    <w:rPr>
      <w:sz w:val="22"/>
      <w:szCs w:val="22"/>
      <w:lang w:eastAsia="en-US"/>
    </w:rPr>
  </w:style>
  <w:style w:type="character" w:customStyle="1" w:styleId="Balk1Char">
    <w:name w:val="Başlık 1 Char"/>
    <w:link w:val="Balk1"/>
    <w:uiPriority w:val="9"/>
    <w:rsid w:val="00E252C4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ResimYazs">
    <w:name w:val="caption"/>
    <w:basedOn w:val="Normal"/>
    <w:next w:val="Normal"/>
    <w:uiPriority w:val="35"/>
    <w:unhideWhenUsed/>
    <w:qFormat/>
    <w:rsid w:val="004D50A6"/>
    <w:rPr>
      <w:b/>
      <w:bCs/>
      <w:sz w:val="20"/>
      <w:szCs w:val="20"/>
    </w:rPr>
  </w:style>
  <w:style w:type="paragraph" w:styleId="stbilgi">
    <w:name w:val="header"/>
    <w:basedOn w:val="Normal"/>
    <w:link w:val="stbilgiChar"/>
    <w:rsid w:val="008077D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8077DE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E19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3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1.s&#305;n&#305;f\her-g&#252;ne-bir-&#231;al&#305;&#351;ma\her-g&#252;ne-bir-&#231;al&#305;&#351;ma-27.sesler-ela-t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39B7D-763D-45C6-941A-E49A333AC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her-güne-bir-çalışma-27.sesler-ela-t</Template>
  <TotalTime>1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2718</CharactersWithSpaces>
  <SharedDoc>false</SharedDoc>
  <HLinks>
    <vt:vector size="12" baseType="variant">
      <vt:variant>
        <vt:i4>2424958</vt:i4>
      </vt:variant>
      <vt:variant>
        <vt:i4>10902</vt:i4>
      </vt:variant>
      <vt:variant>
        <vt:i4>1025</vt:i4>
      </vt:variant>
      <vt:variant>
        <vt:i4>1</vt:i4>
      </vt:variant>
      <vt:variant>
        <vt:lpwstr>http://urbandebris.typepad.com/.a/6a00d8341c479753ef0147e2b5218c970b-800wi</vt:lpwstr>
      </vt:variant>
      <vt:variant>
        <vt:lpwstr/>
      </vt:variant>
      <vt:variant>
        <vt:i4>2424958</vt:i4>
      </vt:variant>
      <vt:variant>
        <vt:i4>11142</vt:i4>
      </vt:variant>
      <vt:variant>
        <vt:i4>1027</vt:i4>
      </vt:variant>
      <vt:variant>
        <vt:i4>1</vt:i4>
      </vt:variant>
      <vt:variant>
        <vt:lpwstr>http://urbandebris.typepad.com/.a/6a00d8341c479753ef0147e2b5218c970b-800wi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2014-11-03T09:45:00Z</cp:lastPrinted>
  <dcterms:created xsi:type="dcterms:W3CDTF">2014-11-25T11:28:00Z</dcterms:created>
  <dcterms:modified xsi:type="dcterms:W3CDTF">2014-11-26T13:33:00Z</dcterms:modified>
  <cp:category>www.sorubak.com</cp:category>
</cp:coreProperties>
</file>