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F1B" w:rsidRDefault="003446BE" w:rsidP="00947781">
      <w:pPr>
        <w:rPr>
          <w:rFonts w:ascii="Broadway" w:hAnsi="Broadway"/>
          <w:color w:val="00B050"/>
          <w:sz w:val="20"/>
          <w:szCs w:val="20"/>
        </w:rPr>
      </w:pPr>
      <w:r w:rsidRPr="003446BE">
        <w:rPr>
          <w:rFonts w:ascii="Times New Roman" w:hAnsi="Times New Roman"/>
          <w:sz w:val="24"/>
          <w:szCs w:val="24"/>
        </w:rPr>
        <w:pict>
          <v:shapetype id="_x0000_t202" coordsize="21600,21600" o:spt="202" path="m,l,21600r21600,l21600,xe">
            <v:stroke joinstyle="miter"/>
            <v:path gradientshapeok="t" o:connecttype="rect"/>
          </v:shapetype>
          <v:shape id="_x0000_s1334" type="#_x0000_t202" style="position:absolute;margin-left:195.25pt;margin-top:-33.95pt;width:141.05pt;height:25.8pt;z-index:9;mso-width-relative:margin;mso-height-relative:margin" fillcolor="#edeee8" stroked="f">
            <v:fill opacity="39322f" color2="fill lighten(0)" rotate="t" focusposition=".5,.5" focussize="" method="linear sigma" focus="100%" type="gradientRadial"/>
            <v:textbox>
              <w:txbxContent>
                <w:p w:rsidR="00BA2D04" w:rsidRPr="00180C4B" w:rsidRDefault="00180C4B" w:rsidP="00180C4B">
                  <w:pPr>
                    <w:rPr>
                      <w:szCs w:val="24"/>
                    </w:rPr>
                  </w:pPr>
                  <w:r w:rsidRPr="00180C4B">
                    <w:rPr>
                      <w:rFonts w:ascii="Bauhaus 93" w:hAnsi="Bauhaus 93"/>
                      <w:color w:val="4BACC6"/>
                      <w:sz w:val="24"/>
                      <w:szCs w:val="24"/>
                    </w:rPr>
                    <w:t>www.sorubak.com</w:t>
                  </w:r>
                </w:p>
              </w:txbxContent>
            </v:textbox>
          </v:shape>
        </w:pict>
      </w:r>
      <w:r w:rsidR="00FA39EE" w:rsidRPr="00BF1EA9">
        <w:rPr>
          <w:rFonts w:ascii="Broadway" w:hAnsi="Broadway"/>
          <w:color w:val="00B050"/>
          <w:sz w:val="20"/>
          <w:szCs w:val="20"/>
        </w:rPr>
        <w:t>A</w:t>
      </w:r>
      <w:r w:rsidR="008952D2" w:rsidRPr="00BF1EA9">
        <w:rPr>
          <w:rFonts w:ascii="Broadway" w:hAnsi="Broadway"/>
          <w:color w:val="00B050"/>
          <w:sz w:val="20"/>
          <w:szCs w:val="20"/>
        </w:rPr>
        <w:t>dı Soyadı: ……………</w:t>
      </w:r>
      <w:r w:rsidR="00BF1EA9">
        <w:rPr>
          <w:rFonts w:ascii="Broadway" w:hAnsi="Broadway"/>
          <w:color w:val="00B050"/>
          <w:sz w:val="20"/>
          <w:szCs w:val="20"/>
        </w:rPr>
        <w:t xml:space="preserve">     </w:t>
      </w:r>
      <w:r w:rsidR="008952D2" w:rsidRPr="00BF1EA9">
        <w:rPr>
          <w:rFonts w:ascii="Broadway" w:hAnsi="Broadway"/>
          <w:color w:val="00B050"/>
          <w:sz w:val="20"/>
          <w:szCs w:val="20"/>
        </w:rPr>
        <w:t>………………</w:t>
      </w:r>
      <w:r w:rsidR="00FA39EE" w:rsidRPr="00BF1EA9">
        <w:rPr>
          <w:rFonts w:ascii="Broadway" w:hAnsi="Broadway"/>
          <w:color w:val="00B050"/>
          <w:sz w:val="20"/>
          <w:szCs w:val="20"/>
        </w:rPr>
        <w:t>………</w:t>
      </w:r>
      <w:r w:rsidR="008952D2" w:rsidRPr="00BF1EA9">
        <w:rPr>
          <w:rFonts w:ascii="Broadway" w:hAnsi="Broadway"/>
          <w:color w:val="00B050"/>
          <w:sz w:val="20"/>
          <w:szCs w:val="20"/>
        </w:rPr>
        <w:t xml:space="preserve">…. Sınıf: ……  No: ……      </w:t>
      </w:r>
      <w:r w:rsidR="00FA39EE" w:rsidRPr="00BF1EA9">
        <w:rPr>
          <w:rFonts w:ascii="Broadway" w:hAnsi="Broadway"/>
          <w:color w:val="00B050"/>
          <w:sz w:val="20"/>
          <w:szCs w:val="20"/>
        </w:rPr>
        <w:t>Tarih: …</w:t>
      </w:r>
      <w:r w:rsidR="00CB3DC2" w:rsidRPr="00BF1EA9">
        <w:rPr>
          <w:rFonts w:ascii="Broadway" w:hAnsi="Broadway"/>
          <w:color w:val="00B050"/>
          <w:sz w:val="20"/>
          <w:szCs w:val="20"/>
        </w:rPr>
        <w:t>…</w:t>
      </w:r>
      <w:r w:rsidR="00466AD1" w:rsidRPr="00BF1EA9">
        <w:rPr>
          <w:rFonts w:ascii="Broadway" w:hAnsi="Broadway"/>
          <w:color w:val="00B050"/>
          <w:sz w:val="20"/>
          <w:szCs w:val="20"/>
        </w:rPr>
        <w:t xml:space="preserve"> </w:t>
      </w:r>
      <w:r w:rsidR="008952D2" w:rsidRPr="00BF1EA9">
        <w:rPr>
          <w:rFonts w:ascii="Broadway" w:hAnsi="Broadway"/>
          <w:color w:val="00B050"/>
          <w:sz w:val="20"/>
          <w:szCs w:val="20"/>
        </w:rPr>
        <w:t>/</w:t>
      </w:r>
      <w:r w:rsidR="00FA39EE" w:rsidRPr="00BF1EA9">
        <w:rPr>
          <w:rFonts w:ascii="Broadway" w:hAnsi="Broadway"/>
          <w:color w:val="00B050"/>
          <w:sz w:val="20"/>
          <w:szCs w:val="20"/>
        </w:rPr>
        <w:t>……</w:t>
      </w:r>
      <w:r w:rsidR="00466AD1" w:rsidRPr="00BF1EA9">
        <w:rPr>
          <w:rFonts w:ascii="Broadway" w:hAnsi="Broadway"/>
          <w:color w:val="00B050"/>
          <w:sz w:val="20"/>
          <w:szCs w:val="20"/>
        </w:rPr>
        <w:t xml:space="preserve"> </w:t>
      </w:r>
      <w:r w:rsidR="00FA39EE" w:rsidRPr="00BF1EA9">
        <w:rPr>
          <w:rFonts w:ascii="Broadway" w:hAnsi="Broadway"/>
          <w:color w:val="00B050"/>
          <w:sz w:val="20"/>
          <w:szCs w:val="20"/>
        </w:rPr>
        <w:t>/</w:t>
      </w:r>
      <w:r w:rsidR="008952D2" w:rsidRPr="00BF1EA9">
        <w:rPr>
          <w:rFonts w:ascii="Broadway" w:hAnsi="Broadway"/>
          <w:color w:val="00B050"/>
          <w:sz w:val="20"/>
          <w:szCs w:val="20"/>
        </w:rPr>
        <w:t>……</w:t>
      </w:r>
      <w:r w:rsidR="00466AD1" w:rsidRPr="00BF1EA9">
        <w:rPr>
          <w:rFonts w:ascii="Broadway" w:hAnsi="Broadway"/>
          <w:color w:val="00B050"/>
          <w:sz w:val="20"/>
          <w:szCs w:val="20"/>
        </w:rPr>
        <w:t>…</w:t>
      </w:r>
      <w:r w:rsidR="008952D2" w:rsidRPr="00BF1EA9">
        <w:rPr>
          <w:rFonts w:ascii="Broadway" w:hAnsi="Broadway"/>
          <w:color w:val="00B050"/>
          <w:sz w:val="20"/>
          <w:szCs w:val="20"/>
        </w:rPr>
        <w:t>…</w:t>
      </w:r>
    </w:p>
    <w:p w:rsidR="00E54F05" w:rsidRDefault="003446BE" w:rsidP="00947781">
      <w:pPr>
        <w:rPr>
          <w:rFonts w:ascii="Broadway" w:hAnsi="Broadway"/>
          <w:color w:val="00B050"/>
          <w:sz w:val="20"/>
          <w:szCs w:val="20"/>
        </w:rPr>
      </w:pPr>
      <w:r>
        <w:rPr>
          <w:rFonts w:ascii="Broadway" w:hAnsi="Broadway"/>
          <w:noProof/>
          <w:color w:val="00B050"/>
          <w:sz w:val="20"/>
          <w:szCs w:val="20"/>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276" type="#_x0000_t15" style="position:absolute;margin-left:263.8pt;margin-top:3.8pt;width:263.25pt;height:60.75pt;z-index:3" adj="20165">
            <v:textbox>
              <w:txbxContent>
                <w:p w:rsidR="00E54F05" w:rsidRDefault="00E54F05" w:rsidP="00E54F05">
                  <w:pPr>
                    <w:spacing w:line="240" w:lineRule="auto"/>
                  </w:pPr>
                  <w:r>
                    <w:rPr>
                      <w:color w:val="0070C0"/>
                      <w:sz w:val="40"/>
                      <w:szCs w:val="40"/>
                    </w:rPr>
                    <w:t>1.</w:t>
                  </w:r>
                  <w:r>
                    <w:rPr>
                      <w:rFonts w:cs="Arial"/>
                      <w:color w:val="7030A0"/>
                    </w:rPr>
                    <w:t xml:space="preserve"> Arkadaşlarımla oyun oynarken çok mutluyum. </w:t>
                  </w:r>
                  <w:r>
                    <w:rPr>
                      <w:rFonts w:cs="Arial"/>
                      <w:color w:val="7030A0"/>
                    </w:rPr>
                    <w:br/>
                  </w:r>
                  <w:r>
                    <w:rPr>
                      <w:color w:val="0070C0"/>
                      <w:sz w:val="40"/>
                      <w:szCs w:val="40"/>
                    </w:rPr>
                    <w:t>2.</w:t>
                  </w:r>
                  <w:r>
                    <w:rPr>
                      <w:color w:val="002060"/>
                    </w:rPr>
                    <w:t xml:space="preserve"> Görevlerimi yapmayınca çok mutsuz oluyorum.</w:t>
                  </w:r>
                </w:p>
                <w:p w:rsidR="00E54F05" w:rsidRDefault="00E54F05"/>
              </w:txbxContent>
            </v:textbox>
          </v:shape>
        </w:pict>
      </w:r>
      <w:r>
        <w:rPr>
          <w:rFonts w:ascii="Broadway" w:hAnsi="Broadway"/>
          <w:noProof/>
          <w:color w:val="00B050"/>
          <w:sz w:val="20"/>
          <w:szCs w:val="20"/>
          <w:lang w:eastAsia="tr-TR"/>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275" type="#_x0000_t114" style="position:absolute;margin-left:5.05pt;margin-top:3.05pt;width:252.75pt;height:73.5pt;z-index:2">
            <v:stroke dashstyle="dash"/>
            <v:textbox>
              <w:txbxContent>
                <w:p w:rsidR="00E54F05" w:rsidRPr="007120EB" w:rsidRDefault="00E54F05" w:rsidP="00E54F05">
                  <w:pPr>
                    <w:rPr>
                      <w:sz w:val="17"/>
                      <w:szCs w:val="17"/>
                    </w:rPr>
                  </w:pPr>
                  <w:r w:rsidRPr="003A1A04">
                    <w:rPr>
                      <w:color w:val="00B0F0"/>
                      <w:sz w:val="24"/>
                      <w:szCs w:val="24"/>
                    </w:rPr>
                    <w:t>Ders:</w:t>
                  </w:r>
                  <w:r w:rsidRPr="003A1A04">
                    <w:rPr>
                      <w:color w:val="FF0000"/>
                      <w:sz w:val="24"/>
                      <w:szCs w:val="24"/>
                    </w:rPr>
                    <w:t xml:space="preserve"> </w:t>
                  </w:r>
                  <w:r w:rsidRPr="003A1A04">
                    <w:rPr>
                      <w:b/>
                      <w:color w:val="0070C0"/>
                      <w:sz w:val="24"/>
                      <w:szCs w:val="24"/>
                    </w:rPr>
                    <w:t>Hayat Bilgisi</w:t>
                  </w:r>
                  <w:r w:rsidRPr="003A1A04">
                    <w:rPr>
                      <w:color w:val="7030A0"/>
                      <w:sz w:val="24"/>
                      <w:szCs w:val="24"/>
                    </w:rPr>
                    <w:br/>
                  </w:r>
                  <w:r w:rsidRPr="003A1A04">
                    <w:rPr>
                      <w:color w:val="943634"/>
                      <w:sz w:val="24"/>
                      <w:szCs w:val="24"/>
                    </w:rPr>
                    <w:t>Konu</w:t>
                  </w:r>
                  <w:r w:rsidRPr="00EB385F">
                    <w:rPr>
                      <w:rFonts w:ascii="Century Gothic" w:hAnsi="Century Gothic"/>
                      <w:color w:val="943634"/>
                      <w:sz w:val="24"/>
                      <w:szCs w:val="24"/>
                    </w:rPr>
                    <w:t>:</w:t>
                  </w:r>
                  <w:r w:rsidRPr="00010A6A">
                    <w:rPr>
                      <w:color w:val="00B050"/>
                      <w:sz w:val="24"/>
                      <w:szCs w:val="24"/>
                    </w:rPr>
                    <w:t xml:space="preserve">  </w:t>
                  </w:r>
                  <w:r w:rsidRPr="004A502F">
                    <w:rPr>
                      <w:rFonts w:ascii="Century Gothic" w:hAnsi="Century Gothic"/>
                      <w:b/>
                      <w:color w:val="00B050"/>
                    </w:rPr>
                    <w:t>A.1.20. Arkadaş edinir ve arkadaşıyla ilgili duygularını ona açıklar.</w:t>
                  </w:r>
                </w:p>
                <w:p w:rsidR="00E54F05" w:rsidRDefault="00E54F05"/>
              </w:txbxContent>
            </v:textbox>
          </v:shape>
        </w:pict>
      </w:r>
    </w:p>
    <w:p w:rsidR="00E54F05" w:rsidRPr="00BF1EA9" w:rsidRDefault="00E54F05" w:rsidP="00947781">
      <w:pPr>
        <w:rPr>
          <w:rFonts w:ascii="Broadway" w:hAnsi="Broadway"/>
          <w:color w:val="00B050"/>
          <w:sz w:val="20"/>
          <w:szCs w:val="20"/>
        </w:rPr>
      </w:pPr>
    </w:p>
    <w:p w:rsidR="00EB53D8" w:rsidRDefault="00EB53D8" w:rsidP="004710F3">
      <w:pPr>
        <w:jc w:val="center"/>
        <w:rPr>
          <w:rFonts w:ascii="Century Gothic" w:hAnsi="Century Gothic"/>
          <w:b/>
          <w:color w:val="C00000"/>
          <w:sz w:val="20"/>
          <w:szCs w:val="20"/>
        </w:rPr>
      </w:pPr>
    </w:p>
    <w:p w:rsidR="00EB53D8" w:rsidRDefault="003446BE" w:rsidP="004710F3">
      <w:pPr>
        <w:jc w:val="center"/>
        <w:rPr>
          <w:rFonts w:ascii="Century Gothic" w:hAnsi="Century Gothic"/>
          <w:b/>
          <w:color w:val="C00000"/>
          <w:sz w:val="20"/>
          <w:szCs w:val="20"/>
        </w:rPr>
      </w:pPr>
      <w:r w:rsidRPr="003446BE">
        <w:rPr>
          <w:noProof/>
          <w:lang w:eastAsia="tr-TR"/>
        </w:rPr>
        <w:pict>
          <v:shapetype id="_x0000_t121" coordsize="21600,21600" o:spt="121" path="m4321,l21600,r,21600l,21600,,4338xe">
            <v:stroke joinstyle="miter"/>
            <v:path gradientshapeok="t" o:connecttype="rect" textboxrect="0,4321,21600,21600"/>
          </v:shapetype>
          <v:shape id="_x0000_s1274" type="#_x0000_t121" style="position:absolute;left:0;text-align:left;margin-left:26.05pt;margin-top:15.4pt;width:480pt;height:41.25pt;z-index:1">
            <v:stroke dashstyle="dashDot"/>
            <v:textbox>
              <w:txbxContent>
                <w:p w:rsidR="00E54F05" w:rsidRDefault="00E54F05" w:rsidP="00E54F05">
                  <w:r w:rsidRPr="00DF3440">
                    <w:rPr>
                      <w:color w:val="FF0000"/>
                      <w:sz w:val="40"/>
                      <w:szCs w:val="40"/>
                    </w:rPr>
                    <w:t>3</w:t>
                  </w:r>
                  <w:r>
                    <w:rPr>
                      <w:color w:val="FF0000"/>
                      <w:sz w:val="40"/>
                      <w:szCs w:val="40"/>
                    </w:rPr>
                    <w:t xml:space="preserve">. </w:t>
                  </w:r>
                  <w:r w:rsidRPr="00DF3440">
                    <w:rPr>
                      <w:b/>
                      <w:color w:val="FF0000"/>
                      <w:sz w:val="28"/>
                      <w:szCs w:val="28"/>
                    </w:rPr>
                    <w:t>Çocuklarımızı Konuşturalım:</w:t>
                  </w:r>
                  <w:r w:rsidRPr="003A1A04">
                    <w:rPr>
                      <w:b/>
                      <w:color w:val="632423"/>
                    </w:rPr>
                    <w:t xml:space="preserve"> </w:t>
                  </w:r>
                  <w:r w:rsidRPr="003A1A04">
                    <w:rPr>
                      <w:color w:val="632423"/>
                    </w:rPr>
                    <w:t xml:space="preserve">  </w:t>
                  </w:r>
                  <w:r>
                    <w:rPr>
                      <w:color w:val="215868"/>
                      <w:sz w:val="24"/>
                      <w:szCs w:val="24"/>
                    </w:rPr>
                    <w:t>1. Arkadaşlarınızla nasıl mutlu oluyorsunuz?</w:t>
                  </w:r>
                  <w:r w:rsidRPr="00FF25B7">
                    <w:rPr>
                      <w:color w:val="215868"/>
                      <w:sz w:val="24"/>
                      <w:szCs w:val="24"/>
                    </w:rPr>
                    <w:t xml:space="preserve">      </w:t>
                  </w:r>
                </w:p>
                <w:p w:rsidR="00E54F05" w:rsidRDefault="00E54F05"/>
              </w:txbxContent>
            </v:textbox>
          </v:shape>
        </w:pict>
      </w:r>
    </w:p>
    <w:p w:rsidR="00EB53D8" w:rsidRDefault="00EB53D8" w:rsidP="007513E9"/>
    <w:p w:rsidR="00E54F05" w:rsidRDefault="00E54F05" w:rsidP="007513E9"/>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56"/>
        <w:gridCol w:w="3590"/>
        <w:gridCol w:w="3134"/>
      </w:tblGrid>
      <w:tr w:rsidR="000368C6" w:rsidTr="00CC45C5">
        <w:trPr>
          <w:trHeight w:val="3433"/>
        </w:trPr>
        <w:tc>
          <w:tcPr>
            <w:tcW w:w="3056" w:type="dxa"/>
            <w:tcBorders>
              <w:top w:val="dashSmallGap" w:sz="8" w:space="0" w:color="auto"/>
              <w:left w:val="dashSmallGap" w:sz="8" w:space="0" w:color="auto"/>
              <w:bottom w:val="dashSmallGap" w:sz="8" w:space="0" w:color="auto"/>
              <w:right w:val="dashSmallGap" w:sz="8" w:space="0" w:color="auto"/>
            </w:tcBorders>
          </w:tcPr>
          <w:p w:rsidR="00E33206" w:rsidRPr="000368C6" w:rsidRDefault="00E33206" w:rsidP="00E94480">
            <w:pPr>
              <w:jc w:val="center"/>
              <w:rPr>
                <w:rFonts w:ascii="Century" w:hAnsi="Century"/>
                <w:b/>
                <w:color w:val="FF0000"/>
                <w:sz w:val="18"/>
                <w:szCs w:val="18"/>
              </w:rPr>
            </w:pPr>
            <w:r w:rsidRPr="000368C6">
              <w:rPr>
                <w:rFonts w:ascii="Century" w:hAnsi="Century"/>
                <w:color w:val="7030A0"/>
                <w:sz w:val="32"/>
                <w:szCs w:val="32"/>
              </w:rPr>
              <w:t>4.</w:t>
            </w:r>
            <w:r w:rsidRPr="000368C6">
              <w:rPr>
                <w:rFonts w:ascii="Century" w:hAnsi="Century"/>
                <w:b/>
                <w:color w:val="FF0000"/>
                <w:sz w:val="18"/>
                <w:szCs w:val="18"/>
              </w:rPr>
              <w:t xml:space="preserve"> Serbest Boyama</w:t>
            </w:r>
            <w:r w:rsidR="000357E2" w:rsidRPr="000368C6">
              <w:rPr>
                <w:rFonts w:ascii="Century" w:hAnsi="Century"/>
                <w:b/>
                <w:color w:val="FF0000"/>
                <w:sz w:val="18"/>
                <w:szCs w:val="18"/>
              </w:rPr>
              <w:br/>
            </w:r>
            <w:r w:rsidR="003446B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143.25pt">
                  <v:imagedata r:id="rId6" o:title=""/>
                </v:shape>
              </w:pict>
            </w:r>
            <w:r w:rsidR="00504C43">
              <w:br/>
            </w:r>
            <w:r w:rsidR="00E94480">
              <w:rPr>
                <w:color w:val="00B050"/>
                <w:sz w:val="20"/>
                <w:szCs w:val="20"/>
              </w:rPr>
              <w:t>Oyuncaklarımı paylaşırım.</w:t>
            </w:r>
          </w:p>
        </w:tc>
        <w:tc>
          <w:tcPr>
            <w:tcW w:w="3590" w:type="dxa"/>
            <w:tcBorders>
              <w:top w:val="dashSmallGap" w:sz="8" w:space="0" w:color="auto"/>
              <w:left w:val="dashSmallGap" w:sz="8" w:space="0" w:color="auto"/>
              <w:bottom w:val="dashSmallGap" w:sz="8" w:space="0" w:color="auto"/>
              <w:right w:val="dashSmallGap" w:sz="8" w:space="0" w:color="auto"/>
            </w:tcBorders>
          </w:tcPr>
          <w:p w:rsidR="00E33206" w:rsidRPr="000368C6" w:rsidRDefault="00E33206" w:rsidP="007A3909">
            <w:pPr>
              <w:jc w:val="center"/>
              <w:rPr>
                <w:rFonts w:ascii="Century" w:hAnsi="Century"/>
                <w:b/>
                <w:color w:val="FF0000"/>
                <w:sz w:val="18"/>
                <w:szCs w:val="18"/>
              </w:rPr>
            </w:pPr>
            <w:r w:rsidRPr="000368C6">
              <w:rPr>
                <w:rFonts w:ascii="Century" w:hAnsi="Century"/>
                <w:color w:val="7030A0"/>
                <w:sz w:val="32"/>
                <w:szCs w:val="32"/>
              </w:rPr>
              <w:t>5.</w:t>
            </w:r>
            <w:r w:rsidRPr="000368C6">
              <w:rPr>
                <w:rFonts w:ascii="Century" w:hAnsi="Century"/>
                <w:b/>
                <w:color w:val="FF0000"/>
                <w:sz w:val="18"/>
                <w:szCs w:val="18"/>
              </w:rPr>
              <w:t>Serbest Boyama</w:t>
            </w:r>
            <w:r w:rsidR="000357E2" w:rsidRPr="000368C6">
              <w:rPr>
                <w:rFonts w:ascii="Century" w:hAnsi="Century"/>
                <w:b/>
                <w:color w:val="FF0000"/>
                <w:sz w:val="18"/>
                <w:szCs w:val="18"/>
              </w:rPr>
              <w:br/>
            </w:r>
            <w:r w:rsidR="003446BE">
              <w:fldChar w:fldCharType="begin"/>
            </w:r>
            <w:r w:rsidR="002E22C9">
              <w:instrText xml:space="preserve"> INCLUDEPICTURE  "http://www.keepinuse.ch/wp-content/uploads/v%C3%A9lo_enfant.gif" \* MERGEFORMATINET </w:instrText>
            </w:r>
            <w:r w:rsidR="003446BE">
              <w:fldChar w:fldCharType="separate"/>
            </w:r>
            <w:r w:rsidR="003446BE">
              <w:pict>
                <v:shape id="_x0000_i1026" type="#_x0000_t75" alt="My neighbourhood colouring page" style="width:115.5pt;height:143.25pt">
                  <v:imagedata r:id="rId7" r:href="rId8"/>
                </v:shape>
              </w:pict>
            </w:r>
            <w:r w:rsidR="003446BE">
              <w:fldChar w:fldCharType="end"/>
            </w:r>
            <w:r w:rsidR="000357E2">
              <w:br/>
            </w:r>
            <w:r w:rsidR="007A3909">
              <w:rPr>
                <w:color w:val="7030A0"/>
                <w:sz w:val="20"/>
                <w:szCs w:val="20"/>
              </w:rPr>
              <w:t>Bisiklete sırayla bineriz.</w:t>
            </w:r>
          </w:p>
        </w:tc>
        <w:tc>
          <w:tcPr>
            <w:tcW w:w="3134" w:type="dxa"/>
            <w:tcBorders>
              <w:top w:val="dashSmallGap" w:sz="8" w:space="0" w:color="auto"/>
              <w:left w:val="dashSmallGap" w:sz="8" w:space="0" w:color="auto"/>
              <w:bottom w:val="dashSmallGap" w:sz="8" w:space="0" w:color="auto"/>
              <w:right w:val="dashSmallGap" w:sz="8" w:space="0" w:color="auto"/>
            </w:tcBorders>
          </w:tcPr>
          <w:p w:rsidR="00E33206" w:rsidRPr="000368C6" w:rsidRDefault="00E33206" w:rsidP="007A3909">
            <w:pPr>
              <w:jc w:val="center"/>
              <w:rPr>
                <w:rFonts w:ascii="Century" w:hAnsi="Century"/>
                <w:b/>
                <w:color w:val="FF0000"/>
                <w:sz w:val="18"/>
                <w:szCs w:val="18"/>
              </w:rPr>
            </w:pPr>
            <w:r w:rsidRPr="000368C6">
              <w:rPr>
                <w:rFonts w:ascii="Century" w:hAnsi="Century"/>
                <w:color w:val="7030A0"/>
                <w:sz w:val="32"/>
                <w:szCs w:val="32"/>
              </w:rPr>
              <w:t>6.</w:t>
            </w:r>
            <w:r w:rsidRPr="000368C6">
              <w:rPr>
                <w:rFonts w:ascii="Century" w:hAnsi="Century"/>
                <w:b/>
                <w:color w:val="FF0000"/>
                <w:sz w:val="18"/>
                <w:szCs w:val="18"/>
              </w:rPr>
              <w:t>Serbest Boyama</w:t>
            </w:r>
            <w:r w:rsidR="00E57041" w:rsidRPr="000368C6">
              <w:rPr>
                <w:rFonts w:ascii="Century" w:hAnsi="Century"/>
                <w:b/>
                <w:color w:val="FF0000"/>
                <w:sz w:val="18"/>
                <w:szCs w:val="18"/>
              </w:rPr>
              <w:br/>
            </w:r>
            <w:r w:rsidR="003446BE">
              <w:pict>
                <v:shape id="_x0000_i1027" type="#_x0000_t75" style="width:138pt;height:143.25pt">
                  <v:imagedata r:id="rId9" o:title=""/>
                </v:shape>
              </w:pict>
            </w:r>
            <w:r w:rsidR="00E57041">
              <w:br/>
            </w:r>
            <w:r w:rsidR="007A3909">
              <w:rPr>
                <w:color w:val="C00000"/>
              </w:rPr>
              <w:t>Oyun oynamak çok güzel.</w:t>
            </w:r>
            <w:r w:rsidR="004E083A">
              <w:rPr>
                <w:color w:val="C00000"/>
              </w:rPr>
              <w:t xml:space="preserve"> </w:t>
            </w:r>
          </w:p>
        </w:tc>
      </w:tr>
    </w:tbl>
    <w:p w:rsidR="00896DD0" w:rsidRDefault="00896DD0" w:rsidP="007513E9"/>
    <w:p w:rsidR="00CC45C5" w:rsidRPr="002E22C9" w:rsidRDefault="00CC45C5" w:rsidP="007513E9">
      <w:pPr>
        <w:rPr>
          <w:b/>
          <w:i/>
          <w:color w:val="215868"/>
        </w:rPr>
      </w:pPr>
      <w:r w:rsidRPr="002E22C9">
        <w:rPr>
          <w:b/>
          <w:color w:val="215868"/>
        </w:rPr>
        <w:t xml:space="preserve">Ders: </w:t>
      </w:r>
      <w:r w:rsidRPr="002E22C9">
        <w:rPr>
          <w:b/>
          <w:i/>
          <w:color w:val="215868"/>
        </w:rPr>
        <w:t>Türkçe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46"/>
      </w:tblGrid>
      <w:tr w:rsidR="00CC45C5" w:rsidTr="00983402">
        <w:tc>
          <w:tcPr>
            <w:tcW w:w="10546" w:type="dxa"/>
            <w:tcBorders>
              <w:top w:val="single" w:sz="8" w:space="0" w:color="00B0F0"/>
              <w:left w:val="single" w:sz="8" w:space="0" w:color="00B0F0"/>
              <w:bottom w:val="single" w:sz="8" w:space="0" w:color="00B0F0"/>
              <w:right w:val="single" w:sz="8" w:space="0" w:color="00B0F0"/>
            </w:tcBorders>
          </w:tcPr>
          <w:p w:rsidR="00CC45C5" w:rsidRPr="00983402" w:rsidRDefault="00CC45C5" w:rsidP="00CC45C5">
            <w:pPr>
              <w:rPr>
                <w:color w:val="FF0000"/>
              </w:rPr>
            </w:pPr>
            <w:r>
              <w:t>O</w:t>
            </w:r>
            <w:r w:rsidR="00EC0F89">
              <w:t>kumalar</w:t>
            </w:r>
            <w:r>
              <w:t xml:space="preserve">                                            </w:t>
            </w:r>
            <w:r w:rsidRPr="00983402">
              <w:rPr>
                <w:b/>
                <w:bCs/>
                <w:color w:val="FF0000"/>
              </w:rPr>
              <w:t>Üç Yüz Değnek</w:t>
            </w:r>
          </w:p>
          <w:p w:rsidR="00CC45C5" w:rsidRDefault="00CC45C5" w:rsidP="00CC45C5">
            <w:r>
              <w:t xml:space="preserve">     </w:t>
            </w:r>
            <w:r w:rsidRPr="00896DD0">
              <w:t>Kolluk kuvvetleri sarhoş bir askeri Hükümdar'ı</w:t>
            </w:r>
            <w:r>
              <w:t>n huzuruna getirip sormuşlar; </w:t>
            </w:r>
            <w:r>
              <w:br/>
              <w:t xml:space="preserve">     </w:t>
            </w:r>
            <w:r w:rsidRPr="00983402">
              <w:rPr>
                <w:b/>
                <w:bCs/>
                <w:i/>
                <w:iCs/>
                <w:color w:val="FF0000"/>
              </w:rPr>
              <w:t>- Bu sarhoş askere ceza olarak ne emredersiniz?</w:t>
            </w:r>
            <w:r>
              <w:br/>
              <w:t xml:space="preserve">     </w:t>
            </w:r>
            <w:r w:rsidRPr="00896DD0">
              <w:t>Hükümdar kükremiş,</w:t>
            </w:r>
            <w:r w:rsidRPr="00896DD0">
              <w:br/>
            </w:r>
            <w:r>
              <w:t xml:space="preserve">     </w:t>
            </w:r>
            <w:r w:rsidRPr="00983402">
              <w:rPr>
                <w:b/>
                <w:bCs/>
                <w:i/>
                <w:iCs/>
                <w:color w:val="FF0000"/>
              </w:rPr>
              <w:t>- Sertçe üç yüz değnek vurun!</w:t>
            </w:r>
            <w:r>
              <w:br/>
              <w:t xml:space="preserve">     </w:t>
            </w:r>
            <w:r w:rsidRPr="00896DD0">
              <w:t>Hükümdarı ziyaret etmekte olan Nasreddin Hoca, cezayı duyunca kendini tutamamış kahkahalarla gülmeye başlamış.</w:t>
            </w:r>
            <w:r w:rsidRPr="00896DD0">
              <w:br/>
            </w:r>
            <w:r>
              <w:t xml:space="preserve">      </w:t>
            </w:r>
            <w:r w:rsidRPr="00983402">
              <w:rPr>
                <w:b/>
                <w:bCs/>
                <w:i/>
                <w:iCs/>
                <w:color w:val="FF0000"/>
              </w:rPr>
              <w:t>- Ne gülüyorsun?</w:t>
            </w:r>
            <w:r w:rsidRPr="00983402">
              <w:rPr>
                <w:b/>
                <w:bCs/>
                <w:i/>
                <w:iCs/>
              </w:rPr>
              <w:t xml:space="preserve"> </w:t>
            </w:r>
            <w:r w:rsidRPr="00896DD0">
              <w:t>diye bağırmış hükümdar.</w:t>
            </w:r>
            <w:r w:rsidRPr="00896DD0">
              <w:br/>
            </w:r>
            <w:r>
              <w:t xml:space="preserve">      </w:t>
            </w:r>
            <w:r w:rsidRPr="00983402">
              <w:rPr>
                <w:b/>
                <w:bCs/>
                <w:i/>
                <w:iCs/>
                <w:color w:val="FF0000"/>
              </w:rPr>
              <w:t>- Hünkârım, ya siz sayı saymasını bilmiyorsunuz, ya da hiç sopa yememişsiniz,</w:t>
            </w:r>
            <w:r w:rsidRPr="00983402">
              <w:rPr>
                <w:b/>
                <w:bCs/>
                <w:i/>
                <w:iCs/>
              </w:rPr>
              <w:t xml:space="preserve"> </w:t>
            </w:r>
            <w:r w:rsidRPr="00896DD0">
              <w:t>demiş Hoca. </w:t>
            </w:r>
          </w:p>
        </w:tc>
      </w:tr>
    </w:tbl>
    <w:p w:rsidR="001C6607" w:rsidRPr="00CC45C5" w:rsidRDefault="001C6607" w:rsidP="007513E9">
      <w:pPr>
        <w:rPr>
          <w:b/>
        </w:rPr>
      </w:pPr>
      <w:r w:rsidRPr="00CC45C5">
        <w:rPr>
          <w:b/>
        </w:rPr>
        <w:t>*-*-*</w:t>
      </w:r>
      <w:r w:rsidR="00EC0F89">
        <w:rPr>
          <w:b/>
        </w:rPr>
        <w:t xml:space="preserve"> Okumalar verilmeye başlanmıştır. Bu metinleri evdeki büyüklerden biri çocuğuna okuyacaktır. Hatta ailece okunursa, sorular sorulur ve cevapları gündelik hayatla birleştirilirse tadından yenmez bir çalışma olacaktır. Çocuklarınız okumaya geçtiğinde sizlere okuyacaklardır. Saygılarımla.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61"/>
        <w:gridCol w:w="3402"/>
        <w:gridCol w:w="3827"/>
      </w:tblGrid>
      <w:tr w:rsidR="003C3820" w:rsidTr="00B44B41">
        <w:trPr>
          <w:trHeight w:val="2707"/>
        </w:trPr>
        <w:tc>
          <w:tcPr>
            <w:tcW w:w="3261" w:type="dxa"/>
            <w:tcBorders>
              <w:top w:val="dotDotDash" w:sz="6" w:space="0" w:color="0070C0"/>
              <w:left w:val="dotDotDash" w:sz="6" w:space="0" w:color="0070C0"/>
              <w:bottom w:val="dotDotDash" w:sz="6" w:space="0" w:color="0070C0"/>
              <w:right w:val="dotDotDash" w:sz="6" w:space="0" w:color="0070C0"/>
            </w:tcBorders>
          </w:tcPr>
          <w:p w:rsidR="001E1CEA" w:rsidRPr="00726528" w:rsidRDefault="00EC0F89" w:rsidP="00EA03CF">
            <w:pPr>
              <w:rPr>
                <w:rFonts w:ascii="Hand writing Mutlu" w:hAnsi="Hand writing Mutlu"/>
                <w:b/>
                <w:sz w:val="28"/>
                <w:szCs w:val="28"/>
              </w:rPr>
            </w:pPr>
            <w:r>
              <w:rPr>
                <w:b/>
                <w:color w:val="00B050"/>
                <w:sz w:val="28"/>
                <w:szCs w:val="28"/>
              </w:rPr>
              <w:t>1</w:t>
            </w:r>
            <w:r w:rsidR="007648A3" w:rsidRPr="007E55C6">
              <w:rPr>
                <w:b/>
                <w:color w:val="00B050"/>
                <w:sz w:val="28"/>
                <w:szCs w:val="28"/>
              </w:rPr>
              <w:t>.</w:t>
            </w:r>
            <w:r w:rsidR="00635E97">
              <w:rPr>
                <w:b/>
                <w:sz w:val="28"/>
                <w:szCs w:val="28"/>
              </w:rPr>
              <w:t xml:space="preserve"> </w:t>
            </w:r>
            <w:r w:rsidR="00947781">
              <w:rPr>
                <w:b/>
                <w:color w:val="984806"/>
                <w:sz w:val="20"/>
                <w:szCs w:val="20"/>
              </w:rPr>
              <w:t>Metin</w:t>
            </w:r>
            <w:r w:rsidR="003721FE">
              <w:br/>
            </w:r>
            <w:r w:rsidR="00EA03CF">
              <w:rPr>
                <w:rFonts w:ascii="Hand writing Mutlu" w:hAnsi="Hand writing Mutlu"/>
                <w:b/>
                <w:sz w:val="32"/>
                <w:szCs w:val="32"/>
              </w:rPr>
              <w:t>Anla, anlat Ata.</w:t>
            </w:r>
            <w:r w:rsidR="00EA03CF">
              <w:rPr>
                <w:rFonts w:ascii="Hand writing Mutlu" w:hAnsi="Hand writing Mutlu"/>
                <w:b/>
                <w:sz w:val="32"/>
                <w:szCs w:val="32"/>
              </w:rPr>
              <w:br/>
              <w:t>Ata anla, anlat.</w:t>
            </w:r>
            <w:r w:rsidR="00EA03CF">
              <w:rPr>
                <w:rFonts w:ascii="Hand writing Mutlu" w:hAnsi="Hand writing Mutlu"/>
                <w:b/>
                <w:sz w:val="32"/>
                <w:szCs w:val="32"/>
              </w:rPr>
              <w:br/>
              <w:t>Anlat Ata.</w:t>
            </w:r>
            <w:r w:rsidR="00E57041">
              <w:rPr>
                <w:rFonts w:ascii="Hand writing Mutlu" w:hAnsi="Hand writing Mutlu"/>
                <w:b/>
                <w:sz w:val="32"/>
                <w:szCs w:val="32"/>
              </w:rPr>
              <w:br/>
            </w:r>
            <w:r w:rsidR="00B01422">
              <w:rPr>
                <w:sz w:val="20"/>
                <w:szCs w:val="20"/>
              </w:rPr>
              <w:t>Sadece okutalım.</w:t>
            </w:r>
          </w:p>
        </w:tc>
        <w:tc>
          <w:tcPr>
            <w:tcW w:w="3402" w:type="dxa"/>
            <w:tcBorders>
              <w:top w:val="dotDotDash" w:sz="6" w:space="0" w:color="0070C0"/>
              <w:left w:val="dotDotDash" w:sz="6" w:space="0" w:color="0070C0"/>
              <w:bottom w:val="dotDotDash" w:sz="6" w:space="0" w:color="0070C0"/>
              <w:right w:val="dotDotDash" w:sz="6" w:space="0" w:color="0070C0"/>
            </w:tcBorders>
          </w:tcPr>
          <w:p w:rsidR="001E1CEA" w:rsidRPr="00947781" w:rsidRDefault="00EC0F89" w:rsidP="00EA03CF">
            <w:pPr>
              <w:rPr>
                <w:rFonts w:ascii="Hand writing Mutlu" w:hAnsi="Hand writing Mutlu"/>
                <w:b/>
                <w:sz w:val="32"/>
                <w:szCs w:val="32"/>
              </w:rPr>
            </w:pPr>
            <w:r>
              <w:rPr>
                <w:b/>
                <w:color w:val="00B050"/>
                <w:sz w:val="28"/>
                <w:szCs w:val="28"/>
              </w:rPr>
              <w:t>2</w:t>
            </w:r>
            <w:r w:rsidR="007648A3" w:rsidRPr="007E55C6">
              <w:rPr>
                <w:b/>
                <w:color w:val="00B050"/>
                <w:sz w:val="28"/>
                <w:szCs w:val="28"/>
              </w:rPr>
              <w:t>.</w:t>
            </w:r>
            <w:r w:rsidR="00635E97">
              <w:rPr>
                <w:b/>
                <w:sz w:val="28"/>
                <w:szCs w:val="28"/>
              </w:rPr>
              <w:t xml:space="preserve"> </w:t>
            </w:r>
            <w:r w:rsidR="00947781">
              <w:rPr>
                <w:b/>
                <w:color w:val="0070C0"/>
                <w:sz w:val="20"/>
                <w:szCs w:val="20"/>
              </w:rPr>
              <w:t>Metin</w:t>
            </w:r>
            <w:r w:rsidR="003721FE">
              <w:br/>
            </w:r>
            <w:r w:rsidR="00EA03CF">
              <w:rPr>
                <w:rFonts w:ascii="Hand writing Mutlu" w:hAnsi="Hand writing Mutlu"/>
                <w:b/>
                <w:sz w:val="32"/>
                <w:szCs w:val="32"/>
              </w:rPr>
              <w:t>Altan atla.</w:t>
            </w:r>
            <w:r w:rsidR="00EA03CF">
              <w:rPr>
                <w:rFonts w:ascii="Hand writing Mutlu" w:hAnsi="Hand writing Mutlu"/>
                <w:b/>
                <w:sz w:val="32"/>
                <w:szCs w:val="32"/>
              </w:rPr>
              <w:br/>
              <w:t>Altan, ata atla.</w:t>
            </w:r>
            <w:r w:rsidR="00EA03CF">
              <w:rPr>
                <w:rFonts w:ascii="Hand writing Mutlu" w:hAnsi="Hand writing Mutlu"/>
                <w:b/>
                <w:sz w:val="32"/>
                <w:szCs w:val="32"/>
              </w:rPr>
              <w:br/>
              <w:t>Atla Altan atla.</w:t>
            </w:r>
            <w:r w:rsidR="00947781">
              <w:rPr>
                <w:rFonts w:ascii="Hand writing Mutlu" w:hAnsi="Hand writing Mutlu"/>
                <w:b/>
                <w:sz w:val="32"/>
                <w:szCs w:val="32"/>
              </w:rPr>
              <w:br/>
            </w:r>
            <w:r w:rsidR="00B01422">
              <w:rPr>
                <w:sz w:val="20"/>
                <w:szCs w:val="20"/>
              </w:rPr>
              <w:t>Sadece okutalım.</w:t>
            </w:r>
          </w:p>
        </w:tc>
        <w:tc>
          <w:tcPr>
            <w:tcW w:w="3827" w:type="dxa"/>
            <w:tcBorders>
              <w:top w:val="dotDotDash" w:sz="6" w:space="0" w:color="0070C0"/>
              <w:left w:val="dotDotDash" w:sz="6" w:space="0" w:color="0070C0"/>
              <w:bottom w:val="dotDotDash" w:sz="6" w:space="0" w:color="0070C0"/>
              <w:right w:val="dotDotDash" w:sz="6" w:space="0" w:color="0070C0"/>
            </w:tcBorders>
          </w:tcPr>
          <w:p w:rsidR="001E1CEA" w:rsidRPr="004E083A" w:rsidRDefault="00EC0F89" w:rsidP="00EA03CF">
            <w:pPr>
              <w:rPr>
                <w:rFonts w:ascii="Hand writing Mutlu" w:hAnsi="Hand writing Mutlu"/>
                <w:b/>
                <w:sz w:val="32"/>
                <w:szCs w:val="32"/>
              </w:rPr>
            </w:pPr>
            <w:r>
              <w:rPr>
                <w:b/>
                <w:color w:val="00B050"/>
                <w:sz w:val="28"/>
                <w:szCs w:val="28"/>
              </w:rPr>
              <w:t>3</w:t>
            </w:r>
            <w:r w:rsidR="007648A3" w:rsidRPr="007E55C6">
              <w:rPr>
                <w:b/>
                <w:color w:val="00B050"/>
                <w:sz w:val="28"/>
                <w:szCs w:val="28"/>
              </w:rPr>
              <w:t>.</w:t>
            </w:r>
            <w:r w:rsidR="00635E97">
              <w:rPr>
                <w:b/>
                <w:sz w:val="28"/>
                <w:szCs w:val="28"/>
              </w:rPr>
              <w:t xml:space="preserve"> </w:t>
            </w:r>
            <w:r w:rsidR="00825049" w:rsidRPr="00825049">
              <w:rPr>
                <w:b/>
                <w:color w:val="002060"/>
                <w:sz w:val="20"/>
                <w:szCs w:val="20"/>
              </w:rPr>
              <w:t>Metin</w:t>
            </w:r>
            <w:r w:rsidR="003F1CAB">
              <w:rPr>
                <w:rFonts w:ascii="Hand writing Mutlu" w:hAnsi="Hand writing Mutlu"/>
                <w:b/>
                <w:sz w:val="32"/>
                <w:szCs w:val="32"/>
              </w:rPr>
              <w:br/>
            </w:r>
            <w:r w:rsidR="00EA03CF">
              <w:rPr>
                <w:rFonts w:ascii="Hand writing Mutlu" w:hAnsi="Hand writing Mutlu"/>
                <w:b/>
                <w:sz w:val="32"/>
                <w:szCs w:val="32"/>
              </w:rPr>
              <w:t>Nal nal nal.</w:t>
            </w:r>
            <w:r w:rsidR="00EA03CF">
              <w:rPr>
                <w:rFonts w:ascii="Hand writing Mutlu" w:hAnsi="Hand writing Mutlu"/>
                <w:b/>
                <w:sz w:val="32"/>
                <w:szCs w:val="32"/>
              </w:rPr>
              <w:br/>
              <w:t>Altan, nal al.</w:t>
            </w:r>
            <w:r w:rsidR="00EA03CF">
              <w:rPr>
                <w:rFonts w:ascii="Hand writing Mutlu" w:hAnsi="Hand writing Mutlu"/>
                <w:b/>
                <w:sz w:val="32"/>
                <w:szCs w:val="32"/>
              </w:rPr>
              <w:br/>
              <w:t>Al nal al. Altan al.</w:t>
            </w:r>
            <w:r w:rsidR="00385A5A">
              <w:rPr>
                <w:rFonts w:ascii="Hand writing Mutlu" w:hAnsi="Hand writing Mutlu"/>
                <w:b/>
                <w:sz w:val="32"/>
                <w:szCs w:val="32"/>
              </w:rPr>
              <w:br/>
            </w:r>
            <w:r w:rsidR="007E55C6">
              <w:rPr>
                <w:sz w:val="20"/>
                <w:szCs w:val="20"/>
              </w:rPr>
              <w:t>Sadece okutalım.</w:t>
            </w:r>
          </w:p>
        </w:tc>
      </w:tr>
    </w:tbl>
    <w:p w:rsidR="00B44B41" w:rsidRDefault="00B44B41" w:rsidP="00FF25B7">
      <w:pPr>
        <w:rPr>
          <w:i/>
          <w:sz w:val="28"/>
          <w:szCs w:val="28"/>
        </w:rPr>
      </w:pPr>
    </w:p>
    <w:p w:rsidR="00CC45C5" w:rsidRDefault="003446BE" w:rsidP="00FF25B7">
      <w:pPr>
        <w:rPr>
          <w:i/>
          <w:sz w:val="28"/>
          <w:szCs w:val="28"/>
        </w:rPr>
      </w:pPr>
      <w:r w:rsidRPr="003446BE">
        <w:rPr>
          <w:noProof/>
          <w:lang w:eastAsia="tr-TR"/>
        </w:rPr>
        <w:pict>
          <v:shape id="_x0000_s1287" type="#_x0000_t202" style="position:absolute;margin-left:3.55pt;margin-top:5.9pt;width:89.7pt;height:77.75pt;z-index:7;mso-width-relative:margin;mso-height-relative:margin" strokecolor="#974706">
            <v:stroke dashstyle="dash"/>
            <v:textbox style="mso-next-textbox:#_x0000_s1287">
              <w:txbxContent>
                <w:p w:rsidR="00CC45C5" w:rsidRDefault="00EC0F89" w:rsidP="00CC45C5">
                  <w:pPr>
                    <w:rPr>
                      <w:rFonts w:ascii="Hand writing Mutlu" w:hAnsi="Hand writing Mutlu"/>
                      <w:b/>
                      <w:sz w:val="32"/>
                      <w:szCs w:val="32"/>
                    </w:rPr>
                  </w:pPr>
                  <w:r>
                    <w:rPr>
                      <w:b/>
                      <w:color w:val="00B0F0"/>
                      <w:sz w:val="32"/>
                      <w:szCs w:val="32"/>
                    </w:rPr>
                    <w:t>4</w:t>
                  </w:r>
                  <w:r w:rsidR="00CC45C5" w:rsidRPr="007E55C6">
                    <w:rPr>
                      <w:b/>
                      <w:color w:val="00B0F0"/>
                      <w:sz w:val="32"/>
                      <w:szCs w:val="32"/>
                    </w:rPr>
                    <w:t>.</w:t>
                  </w:r>
                  <w:r w:rsidR="00CC45C5">
                    <w:rPr>
                      <w:rFonts w:ascii="Hand writing Mutlu" w:hAnsi="Hand writing Mutlu"/>
                      <w:b/>
                      <w:sz w:val="32"/>
                      <w:szCs w:val="32"/>
                    </w:rPr>
                    <w:t xml:space="preserve"> </w:t>
                  </w:r>
                  <w:r w:rsidR="00EA03CF">
                    <w:rPr>
                      <w:rFonts w:ascii="Hand writing Mutlu" w:hAnsi="Hand writing Mutlu"/>
                      <w:b/>
                      <w:sz w:val="32"/>
                      <w:szCs w:val="32"/>
                    </w:rPr>
                    <w:t>o l</w:t>
                  </w:r>
                </w:p>
                <w:p w:rsidR="00CC45C5" w:rsidRPr="00FF25B7" w:rsidRDefault="00CC45C5" w:rsidP="00CC45C5">
                  <w:pPr>
                    <w:rPr>
                      <w:rFonts w:ascii="cemilimam02" w:hAnsi="cemilimam02"/>
                      <w:sz w:val="52"/>
                      <w:szCs w:val="52"/>
                    </w:rPr>
                  </w:pPr>
                  <w:r w:rsidRPr="00FF25B7">
                    <w:rPr>
                      <w:rFonts w:ascii="cemilimam02" w:hAnsi="cemilimam02"/>
                      <w:b/>
                      <w:sz w:val="52"/>
                      <w:szCs w:val="52"/>
                    </w:rPr>
                    <w:t xml:space="preserve">    </w:t>
                  </w:r>
                  <w:r>
                    <w:rPr>
                      <w:rFonts w:ascii="cemilimam02" w:hAnsi="cemilimam02"/>
                      <w:b/>
                      <w:sz w:val="52"/>
                      <w:szCs w:val="52"/>
                    </w:rPr>
                    <w:t xml:space="preserve">   </w:t>
                  </w:r>
                </w:p>
              </w:txbxContent>
            </v:textbox>
          </v:shape>
        </w:pict>
      </w:r>
      <w:r w:rsidRPr="003446BE">
        <w:rPr>
          <w:noProof/>
          <w:lang w:eastAsia="tr-TR"/>
        </w:rPr>
        <w:pict>
          <v:shape id="_x0000_s1286" type="#_x0000_t202" style="position:absolute;margin-left:427.6pt;margin-top:5.9pt;width:107.7pt;height:77.75pt;z-index:6;mso-width-relative:margin;mso-height-relative:margin" strokecolor="#974706">
            <v:stroke dashstyle="dash"/>
            <v:textbox style="mso-next-textbox:#_x0000_s1286">
              <w:txbxContent>
                <w:p w:rsidR="00CC45C5" w:rsidRDefault="00EC0F89" w:rsidP="00CC45C5">
                  <w:pPr>
                    <w:rPr>
                      <w:rFonts w:ascii="Hand writing Mutlu" w:hAnsi="Hand writing Mutlu"/>
                      <w:b/>
                      <w:sz w:val="32"/>
                      <w:szCs w:val="32"/>
                    </w:rPr>
                  </w:pPr>
                  <w:r>
                    <w:rPr>
                      <w:b/>
                      <w:color w:val="00B0F0"/>
                      <w:sz w:val="32"/>
                      <w:szCs w:val="32"/>
                    </w:rPr>
                    <w:t>8</w:t>
                  </w:r>
                  <w:r w:rsidR="00CC45C5" w:rsidRPr="007E55C6">
                    <w:rPr>
                      <w:b/>
                      <w:color w:val="00B0F0"/>
                      <w:sz w:val="32"/>
                      <w:szCs w:val="32"/>
                    </w:rPr>
                    <w:t>.</w:t>
                  </w:r>
                  <w:r w:rsidR="00CC45C5">
                    <w:rPr>
                      <w:rFonts w:ascii="Hand writing Mutlu" w:hAnsi="Hand writing Mutlu"/>
                      <w:b/>
                      <w:sz w:val="32"/>
                      <w:szCs w:val="32"/>
                    </w:rPr>
                    <w:t xml:space="preserve"> </w:t>
                  </w:r>
                  <w:r w:rsidR="00EA03CF">
                    <w:rPr>
                      <w:rFonts w:ascii="Hand writing Mutlu" w:hAnsi="Hand writing Mutlu"/>
                      <w:b/>
                      <w:sz w:val="32"/>
                      <w:szCs w:val="32"/>
                    </w:rPr>
                    <w:t>o na</w:t>
                  </w:r>
                </w:p>
                <w:p w:rsidR="00CC45C5" w:rsidRPr="00FF25B7" w:rsidRDefault="00CC45C5" w:rsidP="00CC45C5">
                  <w:pPr>
                    <w:rPr>
                      <w:rFonts w:ascii="cemilimam02" w:hAnsi="cemilimam02"/>
                      <w:sz w:val="52"/>
                      <w:szCs w:val="52"/>
                    </w:rPr>
                  </w:pPr>
                  <w:r w:rsidRPr="00FF25B7">
                    <w:rPr>
                      <w:rFonts w:ascii="cemilimam02" w:hAnsi="cemilimam02"/>
                      <w:b/>
                      <w:sz w:val="52"/>
                      <w:szCs w:val="52"/>
                    </w:rPr>
                    <w:t xml:space="preserve">    </w:t>
                  </w:r>
                  <w:r>
                    <w:rPr>
                      <w:rFonts w:ascii="cemilimam02" w:hAnsi="cemilimam02"/>
                      <w:b/>
                      <w:sz w:val="52"/>
                      <w:szCs w:val="52"/>
                    </w:rPr>
                    <w:t xml:space="preserve">     </w:t>
                  </w:r>
                </w:p>
              </w:txbxContent>
            </v:textbox>
          </v:shape>
        </w:pict>
      </w:r>
      <w:r w:rsidRPr="003446BE">
        <w:rPr>
          <w:noProof/>
          <w:lang w:eastAsia="tr-TR"/>
        </w:rPr>
        <w:pict>
          <v:shape id="_x0000_s1285" type="#_x0000_t202" style="position:absolute;margin-left:314.35pt;margin-top:5.9pt;width:106.2pt;height:77.75pt;z-index:5;mso-width-relative:margin;mso-height-relative:margin" strokecolor="#974706">
            <v:stroke dashstyle="dash"/>
            <v:textbox style="mso-next-textbox:#_x0000_s1285">
              <w:txbxContent>
                <w:p w:rsidR="00CC45C5" w:rsidRDefault="00EC0F89" w:rsidP="00CC45C5">
                  <w:pPr>
                    <w:rPr>
                      <w:rFonts w:ascii="Hand writing Mutlu" w:hAnsi="Hand writing Mutlu"/>
                      <w:b/>
                      <w:sz w:val="32"/>
                      <w:szCs w:val="32"/>
                    </w:rPr>
                  </w:pPr>
                  <w:r>
                    <w:rPr>
                      <w:b/>
                      <w:color w:val="00B0F0"/>
                      <w:sz w:val="32"/>
                      <w:szCs w:val="32"/>
                    </w:rPr>
                    <w:t>7</w:t>
                  </w:r>
                  <w:r w:rsidR="00CC45C5" w:rsidRPr="007E55C6">
                    <w:rPr>
                      <w:b/>
                      <w:color w:val="00B0F0"/>
                      <w:sz w:val="32"/>
                      <w:szCs w:val="32"/>
                    </w:rPr>
                    <w:t>.</w:t>
                  </w:r>
                  <w:r w:rsidR="00CC45C5">
                    <w:rPr>
                      <w:rFonts w:ascii="Hand writing Mutlu" w:hAnsi="Hand writing Mutlu"/>
                      <w:b/>
                      <w:sz w:val="32"/>
                      <w:szCs w:val="32"/>
                    </w:rPr>
                    <w:t xml:space="preserve"> </w:t>
                  </w:r>
                  <w:r w:rsidR="00EA03CF">
                    <w:rPr>
                      <w:rFonts w:ascii="Hand writing Mutlu" w:hAnsi="Hand writing Mutlu"/>
                      <w:b/>
                      <w:sz w:val="32"/>
                      <w:szCs w:val="32"/>
                    </w:rPr>
                    <w:t>o n</w:t>
                  </w:r>
                  <w:r w:rsidR="00CC45C5">
                    <w:rPr>
                      <w:rFonts w:ascii="Hand writing Mutlu" w:hAnsi="Hand writing Mutlu"/>
                      <w:b/>
                      <w:sz w:val="32"/>
                      <w:szCs w:val="32"/>
                    </w:rPr>
                    <w:t xml:space="preserve"> </w:t>
                  </w:r>
                </w:p>
                <w:p w:rsidR="00CC45C5" w:rsidRPr="00FF25B7" w:rsidRDefault="00CC45C5" w:rsidP="00CC45C5">
                  <w:pPr>
                    <w:rPr>
                      <w:rFonts w:ascii="cemilimam02" w:hAnsi="cemilimam02"/>
                      <w:sz w:val="52"/>
                      <w:szCs w:val="52"/>
                    </w:rPr>
                  </w:pPr>
                  <w:r w:rsidRPr="00FF25B7">
                    <w:rPr>
                      <w:rFonts w:ascii="cemilimam02" w:hAnsi="cemilimam02"/>
                      <w:b/>
                      <w:sz w:val="52"/>
                      <w:szCs w:val="52"/>
                    </w:rPr>
                    <w:t xml:space="preserve">   </w:t>
                  </w:r>
                  <w:r>
                    <w:rPr>
                      <w:rFonts w:ascii="cemilimam02" w:hAnsi="cemilimam02"/>
                      <w:b/>
                      <w:sz w:val="52"/>
                      <w:szCs w:val="52"/>
                    </w:rPr>
                    <w:t xml:space="preserve">  </w:t>
                  </w:r>
                  <w:r w:rsidRPr="00FF25B7">
                    <w:rPr>
                      <w:rFonts w:ascii="cemilimam02" w:hAnsi="cemilimam02"/>
                      <w:b/>
                      <w:sz w:val="52"/>
                      <w:szCs w:val="52"/>
                    </w:rPr>
                    <w:t xml:space="preserve"> </w:t>
                  </w:r>
                  <w:r>
                    <w:rPr>
                      <w:rFonts w:ascii="cemilimam02" w:hAnsi="cemilimam02"/>
                      <w:b/>
                      <w:sz w:val="52"/>
                      <w:szCs w:val="52"/>
                    </w:rPr>
                    <w:t xml:space="preserve">   </w:t>
                  </w:r>
                </w:p>
              </w:txbxContent>
            </v:textbox>
          </v:shape>
        </w:pict>
      </w:r>
      <w:r w:rsidRPr="003446BE">
        <w:rPr>
          <w:noProof/>
          <w:lang w:eastAsia="tr-TR"/>
        </w:rPr>
        <w:pict>
          <v:shape id="_x0000_s1284" type="#_x0000_t202" style="position:absolute;margin-left:214.35pt;margin-top:5.9pt;width:89.7pt;height:77.75pt;z-index:4;mso-width-relative:margin;mso-height-relative:margin" strokecolor="#974706">
            <v:stroke dashstyle="dash"/>
            <v:textbox style="mso-next-textbox:#_x0000_s1284">
              <w:txbxContent>
                <w:p w:rsidR="00CC45C5" w:rsidRDefault="00EC0F89" w:rsidP="00CC45C5">
                  <w:pPr>
                    <w:rPr>
                      <w:rFonts w:ascii="Hand writing Mutlu" w:hAnsi="Hand writing Mutlu"/>
                      <w:b/>
                      <w:sz w:val="32"/>
                      <w:szCs w:val="32"/>
                    </w:rPr>
                  </w:pPr>
                  <w:r>
                    <w:rPr>
                      <w:b/>
                      <w:color w:val="00B0F0"/>
                      <w:sz w:val="32"/>
                      <w:szCs w:val="32"/>
                    </w:rPr>
                    <w:t>6</w:t>
                  </w:r>
                  <w:r w:rsidR="00CC45C5" w:rsidRPr="007E55C6">
                    <w:rPr>
                      <w:b/>
                      <w:color w:val="00B0F0"/>
                      <w:sz w:val="32"/>
                      <w:szCs w:val="32"/>
                    </w:rPr>
                    <w:t>.</w:t>
                  </w:r>
                  <w:r w:rsidR="00CC45C5">
                    <w:rPr>
                      <w:rFonts w:ascii="Hand writing Mutlu" w:hAnsi="Hand writing Mutlu"/>
                      <w:b/>
                      <w:sz w:val="32"/>
                      <w:szCs w:val="32"/>
                    </w:rPr>
                    <w:t xml:space="preserve"> </w:t>
                  </w:r>
                  <w:r w:rsidR="00EA03CF">
                    <w:rPr>
                      <w:rFonts w:ascii="Hand writing Mutlu" w:hAnsi="Hand writing Mutlu"/>
                      <w:b/>
                      <w:sz w:val="32"/>
                      <w:szCs w:val="32"/>
                    </w:rPr>
                    <w:t>ol tan</w:t>
                  </w:r>
                </w:p>
                <w:p w:rsidR="00CC45C5" w:rsidRPr="00FF25B7" w:rsidRDefault="00CC45C5" w:rsidP="00CC45C5">
                  <w:pPr>
                    <w:rPr>
                      <w:rFonts w:ascii="cemilimam02" w:hAnsi="cemilimam02"/>
                      <w:sz w:val="52"/>
                      <w:szCs w:val="52"/>
                    </w:rPr>
                  </w:pPr>
                  <w:r w:rsidRPr="00FF25B7">
                    <w:rPr>
                      <w:rFonts w:ascii="cemilimam02" w:hAnsi="cemilimam02"/>
                      <w:b/>
                      <w:sz w:val="52"/>
                      <w:szCs w:val="52"/>
                    </w:rPr>
                    <w:t xml:space="preserve">    </w:t>
                  </w:r>
                  <w:r>
                    <w:rPr>
                      <w:rFonts w:ascii="cemilimam02" w:hAnsi="cemilimam02"/>
                      <w:b/>
                      <w:sz w:val="52"/>
                      <w:szCs w:val="52"/>
                    </w:rPr>
                    <w:t xml:space="preserve">   </w:t>
                  </w:r>
                </w:p>
              </w:txbxContent>
            </v:textbox>
          </v:shape>
        </w:pict>
      </w:r>
      <w:r w:rsidRPr="003446BE">
        <w:rPr>
          <w:noProof/>
          <w:lang w:eastAsia="tr-TR"/>
        </w:rPr>
        <w:pict>
          <v:shape id="_x0000_s1288" type="#_x0000_t202" style="position:absolute;margin-left:107.75pt;margin-top:5.9pt;width:89.7pt;height:77.75pt;z-index:8;mso-width-relative:margin;mso-height-relative:margin" strokecolor="#974706">
            <v:stroke dashstyle="dash"/>
            <v:textbox style="mso-next-textbox:#_x0000_s1288">
              <w:txbxContent>
                <w:p w:rsidR="00CC45C5" w:rsidRDefault="00EC0F89" w:rsidP="00CC45C5">
                  <w:pPr>
                    <w:rPr>
                      <w:rFonts w:ascii="Hand writing Mutlu" w:hAnsi="Hand writing Mutlu"/>
                      <w:b/>
                      <w:sz w:val="32"/>
                      <w:szCs w:val="32"/>
                    </w:rPr>
                  </w:pPr>
                  <w:r>
                    <w:rPr>
                      <w:b/>
                      <w:color w:val="00B0F0"/>
                      <w:sz w:val="32"/>
                      <w:szCs w:val="32"/>
                    </w:rPr>
                    <w:t>5</w:t>
                  </w:r>
                  <w:r w:rsidR="00CC45C5" w:rsidRPr="007E55C6">
                    <w:rPr>
                      <w:b/>
                      <w:color w:val="00B0F0"/>
                      <w:sz w:val="32"/>
                      <w:szCs w:val="32"/>
                    </w:rPr>
                    <w:t>.</w:t>
                  </w:r>
                  <w:r w:rsidR="00CC45C5">
                    <w:rPr>
                      <w:rFonts w:ascii="Hand writing Mutlu" w:hAnsi="Hand writing Mutlu"/>
                      <w:b/>
                      <w:sz w:val="32"/>
                      <w:szCs w:val="32"/>
                    </w:rPr>
                    <w:t xml:space="preserve"> </w:t>
                  </w:r>
                  <w:r w:rsidR="00EA03CF">
                    <w:rPr>
                      <w:rFonts w:ascii="Hand writing Mutlu" w:hAnsi="Hand writing Mutlu"/>
                      <w:b/>
                      <w:sz w:val="32"/>
                      <w:szCs w:val="32"/>
                    </w:rPr>
                    <w:t>ol ta</w:t>
                  </w:r>
                  <w:r w:rsidR="00CC45C5">
                    <w:rPr>
                      <w:rFonts w:ascii="Hand writing Mutlu" w:hAnsi="Hand writing Mutlu"/>
                      <w:b/>
                      <w:sz w:val="32"/>
                      <w:szCs w:val="32"/>
                    </w:rPr>
                    <w:t xml:space="preserve"> </w:t>
                  </w:r>
                </w:p>
                <w:p w:rsidR="00CC45C5" w:rsidRPr="00FF25B7" w:rsidRDefault="00CC45C5" w:rsidP="00CC45C5">
                  <w:pPr>
                    <w:rPr>
                      <w:rFonts w:ascii="cemilimam02" w:hAnsi="cemilimam02"/>
                      <w:sz w:val="52"/>
                      <w:szCs w:val="52"/>
                    </w:rPr>
                  </w:pPr>
                  <w:r w:rsidRPr="00FF25B7">
                    <w:rPr>
                      <w:rFonts w:ascii="cemilimam02" w:hAnsi="cemilimam02"/>
                      <w:b/>
                      <w:sz w:val="52"/>
                      <w:szCs w:val="52"/>
                    </w:rPr>
                    <w:t xml:space="preserve">    </w:t>
                  </w:r>
                  <w:r>
                    <w:rPr>
                      <w:rFonts w:ascii="cemilimam02" w:hAnsi="cemilimam02"/>
                      <w:b/>
                      <w:sz w:val="52"/>
                      <w:szCs w:val="52"/>
                    </w:rPr>
                    <w:t xml:space="preserve">   </w:t>
                  </w:r>
                </w:p>
              </w:txbxContent>
            </v:textbox>
          </v:shape>
        </w:pict>
      </w:r>
    </w:p>
    <w:p w:rsidR="00CC45C5" w:rsidRDefault="00CC45C5" w:rsidP="00FF25B7">
      <w:pPr>
        <w:rPr>
          <w:i/>
          <w:sz w:val="28"/>
          <w:szCs w:val="28"/>
        </w:rPr>
      </w:pPr>
    </w:p>
    <w:p w:rsidR="00CC45C5" w:rsidRDefault="00CC45C5" w:rsidP="00FF25B7">
      <w:pPr>
        <w:rPr>
          <w:i/>
          <w:sz w:val="28"/>
          <w:szCs w:val="28"/>
        </w:rPr>
      </w:pPr>
    </w:p>
    <w:p w:rsidR="003800A9" w:rsidRPr="003800A9" w:rsidRDefault="0059425C" w:rsidP="0059425C">
      <w:pPr>
        <w:rPr>
          <w:rFonts w:ascii="Century Gothic" w:hAnsi="Century Gothic"/>
          <w:b/>
          <w:color w:val="7030A0"/>
          <w:sz w:val="18"/>
          <w:szCs w:val="18"/>
        </w:rPr>
      </w:pPr>
      <w:r>
        <w:t xml:space="preserve">*-*-* </w:t>
      </w:r>
      <w:r w:rsidR="00F932DF">
        <w:t xml:space="preserve">    </w:t>
      </w:r>
      <w:r w:rsidR="00717DD7">
        <w:t xml:space="preserve">Metinleri Cumartesi 1 kez, Pazar günü 1 kez yazdıralım. </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76"/>
        <w:gridCol w:w="3402"/>
        <w:gridCol w:w="3686"/>
      </w:tblGrid>
      <w:tr w:rsidR="003800A9" w:rsidRPr="00112FD6" w:rsidTr="007C43F4">
        <w:trPr>
          <w:trHeight w:val="2857"/>
        </w:trPr>
        <w:tc>
          <w:tcPr>
            <w:tcW w:w="2976" w:type="dxa"/>
            <w:tcBorders>
              <w:top w:val="dotted" w:sz="4" w:space="0" w:color="31849B"/>
              <w:left w:val="dotted" w:sz="4" w:space="0" w:color="31849B"/>
              <w:bottom w:val="dotted" w:sz="4" w:space="0" w:color="31849B"/>
              <w:right w:val="dotted" w:sz="4" w:space="0" w:color="31849B"/>
            </w:tcBorders>
          </w:tcPr>
          <w:p w:rsidR="003800A9" w:rsidRPr="00EA03CF" w:rsidRDefault="003800A9" w:rsidP="005D4732">
            <w:pPr>
              <w:spacing w:line="240" w:lineRule="auto"/>
              <w:rPr>
                <w:rFonts w:ascii="Hand writing Mutlu" w:hAnsi="Hand writing Mutlu"/>
                <w:b/>
                <w:sz w:val="28"/>
                <w:szCs w:val="28"/>
              </w:rPr>
            </w:pPr>
            <w:r w:rsidRPr="00112FD6">
              <w:rPr>
                <w:b/>
                <w:color w:val="984806"/>
                <w:sz w:val="20"/>
                <w:szCs w:val="20"/>
              </w:rPr>
              <w:t xml:space="preserve">Dikte </w:t>
            </w:r>
            <w:r w:rsidR="00157EB6" w:rsidRPr="00112FD6">
              <w:rPr>
                <w:rFonts w:ascii="Century Gothic" w:hAnsi="Century Gothic"/>
                <w:b/>
                <w:color w:val="FF0000"/>
                <w:sz w:val="28"/>
                <w:szCs w:val="28"/>
              </w:rPr>
              <w:t>1</w:t>
            </w:r>
            <w:r>
              <w:br/>
            </w:r>
            <w:r w:rsidR="00EA03CF">
              <w:rPr>
                <w:rFonts w:ascii="Hand writing Mutlu" w:hAnsi="Hand writing Mutlu"/>
                <w:b/>
                <w:sz w:val="28"/>
                <w:szCs w:val="28"/>
              </w:rPr>
              <w:t>Anten al.</w:t>
            </w:r>
            <w:r w:rsidR="00EA03CF">
              <w:rPr>
                <w:rFonts w:ascii="Hand writing Mutlu" w:hAnsi="Hand writing Mutlu"/>
                <w:b/>
                <w:sz w:val="28"/>
                <w:szCs w:val="28"/>
              </w:rPr>
              <w:br/>
              <w:t>On anten al.</w:t>
            </w:r>
            <w:r w:rsidR="00EA03CF">
              <w:rPr>
                <w:rFonts w:ascii="Hand writing Mutlu" w:hAnsi="Hand writing Mutlu"/>
                <w:b/>
                <w:sz w:val="28"/>
                <w:szCs w:val="28"/>
              </w:rPr>
              <w:br/>
              <w:t>Altan, anten al.</w:t>
            </w:r>
            <w:r w:rsidR="00EA03CF">
              <w:rPr>
                <w:rFonts w:ascii="Hand writing Mutlu" w:hAnsi="Hand writing Mutlu"/>
                <w:b/>
                <w:sz w:val="28"/>
                <w:szCs w:val="28"/>
              </w:rPr>
              <w:br/>
              <w:t>Altan, on anten al.</w:t>
            </w:r>
            <w:r w:rsidR="00EA03CF">
              <w:rPr>
                <w:rFonts w:ascii="Hand writing Mutlu" w:hAnsi="Hand writing Mutlu"/>
                <w:b/>
                <w:sz w:val="28"/>
                <w:szCs w:val="28"/>
              </w:rPr>
              <w:br/>
              <w:t>Al Altan al.</w:t>
            </w:r>
            <w:r w:rsidR="00EA03CF">
              <w:rPr>
                <w:rFonts w:ascii="Hand writing Mutlu" w:hAnsi="Hand writing Mutlu"/>
                <w:b/>
                <w:sz w:val="28"/>
                <w:szCs w:val="28"/>
              </w:rPr>
              <w:br/>
              <w:t>On anten al.</w:t>
            </w:r>
            <w:r w:rsidRPr="00112FD6">
              <w:rPr>
                <w:rFonts w:ascii="Hand writing Mutlu" w:hAnsi="Hand writing Mutlu"/>
                <w:b/>
                <w:sz w:val="32"/>
                <w:szCs w:val="32"/>
              </w:rPr>
              <w:br/>
            </w:r>
            <w:r w:rsidR="00EA03CF" w:rsidRPr="002E22C9">
              <w:rPr>
                <w:color w:val="FFFFFF"/>
                <w:sz w:val="20"/>
                <w:szCs w:val="20"/>
                <w:highlight w:val="magenta"/>
              </w:rPr>
              <w:t>1 kez yazdıralım.</w:t>
            </w:r>
          </w:p>
        </w:tc>
        <w:tc>
          <w:tcPr>
            <w:tcW w:w="3402" w:type="dxa"/>
            <w:tcBorders>
              <w:top w:val="dotted" w:sz="4" w:space="0" w:color="31849B"/>
              <w:left w:val="dotted" w:sz="4" w:space="0" w:color="31849B"/>
              <w:bottom w:val="dotted" w:sz="4" w:space="0" w:color="31849B"/>
              <w:right w:val="dotDash" w:sz="6" w:space="0" w:color="31849B"/>
            </w:tcBorders>
          </w:tcPr>
          <w:p w:rsidR="003800A9" w:rsidRPr="003800A9" w:rsidRDefault="003800A9" w:rsidP="005D4732">
            <w:pPr>
              <w:spacing w:line="240" w:lineRule="auto"/>
            </w:pPr>
            <w:r w:rsidRPr="00112FD6">
              <w:rPr>
                <w:b/>
                <w:color w:val="984806"/>
                <w:sz w:val="20"/>
                <w:szCs w:val="20"/>
              </w:rPr>
              <w:t>Dikte</w:t>
            </w:r>
            <w:r w:rsidRPr="00112FD6">
              <w:rPr>
                <w:rFonts w:ascii="Century Gothic" w:hAnsi="Century Gothic"/>
                <w:b/>
                <w:color w:val="FF0000"/>
                <w:sz w:val="28"/>
                <w:szCs w:val="28"/>
              </w:rPr>
              <w:t xml:space="preserve"> </w:t>
            </w:r>
            <w:r w:rsidR="00157EB6" w:rsidRPr="00112FD6">
              <w:rPr>
                <w:rFonts w:ascii="Century Gothic" w:hAnsi="Century Gothic"/>
                <w:b/>
                <w:color w:val="FF0000"/>
                <w:sz w:val="28"/>
                <w:szCs w:val="28"/>
              </w:rPr>
              <w:t>2</w:t>
            </w:r>
            <w:r w:rsidRPr="00112FD6">
              <w:rPr>
                <w:b/>
                <w:sz w:val="28"/>
                <w:szCs w:val="28"/>
              </w:rPr>
              <w:br/>
            </w:r>
            <w:r w:rsidR="00EA03CF">
              <w:rPr>
                <w:rFonts w:ascii="Hand writing Mutlu" w:hAnsi="Hand writing Mutlu"/>
                <w:b/>
                <w:sz w:val="28"/>
                <w:szCs w:val="28"/>
              </w:rPr>
              <w:t>Olta al.</w:t>
            </w:r>
            <w:r w:rsidR="00EA03CF">
              <w:rPr>
                <w:rFonts w:ascii="Hand writing Mutlu" w:hAnsi="Hand writing Mutlu"/>
                <w:b/>
                <w:sz w:val="28"/>
                <w:szCs w:val="28"/>
              </w:rPr>
              <w:br/>
              <w:t>Lale ile Ela, olta al.</w:t>
            </w:r>
            <w:r w:rsidR="00EA03CF">
              <w:rPr>
                <w:rFonts w:ascii="Hand writing Mutlu" w:hAnsi="Hand writing Mutlu"/>
                <w:b/>
                <w:sz w:val="28"/>
                <w:szCs w:val="28"/>
              </w:rPr>
              <w:br/>
              <w:t>Al olta al.</w:t>
            </w:r>
            <w:r w:rsidR="00EA03CF">
              <w:rPr>
                <w:rFonts w:ascii="Hand writing Mutlu" w:hAnsi="Hand writing Mutlu"/>
                <w:b/>
                <w:sz w:val="28"/>
                <w:szCs w:val="28"/>
              </w:rPr>
              <w:br/>
              <w:t>On olta al.</w:t>
            </w:r>
            <w:r w:rsidR="00EA03CF">
              <w:rPr>
                <w:rFonts w:ascii="Hand writing Mutlu" w:hAnsi="Hand writing Mutlu"/>
                <w:b/>
                <w:sz w:val="28"/>
                <w:szCs w:val="28"/>
              </w:rPr>
              <w:br/>
              <w:t>Talat ile Ali, olta al.</w:t>
            </w:r>
            <w:r w:rsidR="00EA03CF">
              <w:rPr>
                <w:rFonts w:ascii="Hand writing Mutlu" w:hAnsi="Hand writing Mutlu"/>
                <w:b/>
                <w:sz w:val="28"/>
                <w:szCs w:val="28"/>
              </w:rPr>
              <w:br/>
              <w:t>Al olta al.</w:t>
            </w:r>
            <w:r w:rsidR="007A39BA">
              <w:rPr>
                <w:rFonts w:ascii="Hand writing Mutlu" w:hAnsi="Hand writing Mutlu"/>
                <w:b/>
                <w:sz w:val="32"/>
                <w:szCs w:val="32"/>
              </w:rPr>
              <w:br/>
            </w:r>
            <w:r w:rsidR="00EA03CF" w:rsidRPr="002E22C9">
              <w:rPr>
                <w:color w:val="FFFFFF"/>
                <w:sz w:val="20"/>
                <w:szCs w:val="20"/>
                <w:highlight w:val="magenta"/>
              </w:rPr>
              <w:t>1 kez yazdıralım.</w:t>
            </w:r>
          </w:p>
        </w:tc>
        <w:tc>
          <w:tcPr>
            <w:tcW w:w="3686" w:type="dxa"/>
            <w:tcBorders>
              <w:top w:val="dotted" w:sz="4" w:space="0" w:color="31849B"/>
              <w:left w:val="dotDash" w:sz="6" w:space="0" w:color="31849B"/>
              <w:bottom w:val="dotted" w:sz="4" w:space="0" w:color="31849B"/>
              <w:right w:val="dotted" w:sz="4" w:space="0" w:color="31849B"/>
            </w:tcBorders>
          </w:tcPr>
          <w:p w:rsidR="003800A9" w:rsidRPr="003800A9" w:rsidRDefault="003800A9" w:rsidP="00EA03CF">
            <w:pPr>
              <w:spacing w:line="240" w:lineRule="auto"/>
            </w:pPr>
            <w:r w:rsidRPr="00112FD6">
              <w:rPr>
                <w:b/>
                <w:color w:val="984806"/>
                <w:sz w:val="20"/>
                <w:szCs w:val="20"/>
              </w:rPr>
              <w:t xml:space="preserve">Dikte </w:t>
            </w:r>
            <w:r w:rsidR="00157EB6" w:rsidRPr="00112FD6">
              <w:rPr>
                <w:rFonts w:ascii="Century Gothic" w:hAnsi="Century Gothic"/>
                <w:b/>
                <w:color w:val="FF0000"/>
                <w:sz w:val="28"/>
                <w:szCs w:val="28"/>
              </w:rPr>
              <w:t>3</w:t>
            </w:r>
            <w:r w:rsidR="00FE3CB7">
              <w:rPr>
                <w:rFonts w:ascii="Century Gothic" w:hAnsi="Century Gothic"/>
                <w:b/>
                <w:color w:val="FF0000"/>
                <w:sz w:val="28"/>
                <w:szCs w:val="28"/>
              </w:rPr>
              <w:t xml:space="preserve">  </w:t>
            </w:r>
            <w:r w:rsidRPr="00112FD6">
              <w:rPr>
                <w:b/>
                <w:sz w:val="28"/>
                <w:szCs w:val="28"/>
              </w:rPr>
              <w:br/>
            </w:r>
            <w:r w:rsidR="00EA03CF">
              <w:rPr>
                <w:rFonts w:ascii="Hand writing Mutlu" w:hAnsi="Hand writing Mutlu"/>
                <w:b/>
                <w:sz w:val="28"/>
                <w:szCs w:val="28"/>
              </w:rPr>
              <w:t>Ali o olta.</w:t>
            </w:r>
            <w:r w:rsidR="00EA03CF">
              <w:rPr>
                <w:rFonts w:ascii="Hand writing Mutlu" w:hAnsi="Hand writing Mutlu"/>
                <w:b/>
                <w:sz w:val="28"/>
                <w:szCs w:val="28"/>
              </w:rPr>
              <w:br/>
              <w:t>Ela ile Altan, o olta.</w:t>
            </w:r>
            <w:r w:rsidR="00EA03CF">
              <w:rPr>
                <w:rFonts w:ascii="Hand writing Mutlu" w:hAnsi="Hand writing Mutlu"/>
                <w:b/>
                <w:sz w:val="28"/>
                <w:szCs w:val="28"/>
              </w:rPr>
              <w:br/>
              <w:t>Ona olta al.</w:t>
            </w:r>
            <w:r w:rsidR="00EA03CF">
              <w:rPr>
                <w:rFonts w:ascii="Hand writing Mutlu" w:hAnsi="Hand writing Mutlu"/>
                <w:b/>
                <w:sz w:val="28"/>
                <w:szCs w:val="28"/>
              </w:rPr>
              <w:br/>
              <w:t>Olta al, olta at.</w:t>
            </w:r>
            <w:r w:rsidR="00EA03CF">
              <w:rPr>
                <w:rFonts w:ascii="Hand writing Mutlu" w:hAnsi="Hand writing Mutlu"/>
                <w:b/>
                <w:sz w:val="28"/>
                <w:szCs w:val="28"/>
              </w:rPr>
              <w:br/>
              <w:t>Ali, Ela, Altan olta al.</w:t>
            </w:r>
            <w:r w:rsidR="005D4732">
              <w:rPr>
                <w:rFonts w:ascii="Hand writing Mutlu" w:hAnsi="Hand writing Mutlu"/>
                <w:b/>
                <w:sz w:val="28"/>
                <w:szCs w:val="28"/>
              </w:rPr>
              <w:br/>
              <w:t>Ona olta al.</w:t>
            </w:r>
            <w:r w:rsidR="00EA7BD3">
              <w:rPr>
                <w:rFonts w:ascii="Hand writing Mutlu" w:hAnsi="Hand writing Mutlu"/>
                <w:b/>
                <w:sz w:val="28"/>
                <w:szCs w:val="28"/>
              </w:rPr>
              <w:br/>
            </w:r>
            <w:r w:rsidR="00EA03CF" w:rsidRPr="002E22C9">
              <w:rPr>
                <w:color w:val="FFFFFF"/>
                <w:sz w:val="20"/>
                <w:szCs w:val="20"/>
                <w:highlight w:val="magenta"/>
              </w:rPr>
              <w:t>1 kez yazdıralım.</w:t>
            </w:r>
          </w:p>
        </w:tc>
      </w:tr>
    </w:tbl>
    <w:p w:rsidR="005D4732" w:rsidRDefault="007E55C6" w:rsidP="004B05AA">
      <w:pPr>
        <w:jc w:val="center"/>
      </w:pPr>
      <w:r w:rsidRPr="007E55C6">
        <w:rPr>
          <w:rFonts w:ascii="Century" w:hAnsi="Century"/>
          <w:color w:val="002060"/>
          <w:sz w:val="20"/>
          <w:szCs w:val="20"/>
        </w:rPr>
        <w:br/>
      </w:r>
      <w:r w:rsidR="003446BE">
        <w:pict>
          <v:shape id="_x0000_i1028" type="#_x0000_t136" style="width:515.25pt;height:47.25pt">
            <v:stroke dashstyle="1 1"/>
            <v:shadow color="#868686"/>
            <v:textpath style="font-family:&quot;Verdana&quot;;v-text-kern:t" trim="t" fitpath="t" string="Cumamız hayırlara vesile olsun."/>
          </v:shape>
        </w:pic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56"/>
        <w:gridCol w:w="3322"/>
        <w:gridCol w:w="3686"/>
      </w:tblGrid>
      <w:tr w:rsidR="00A852AF" w:rsidTr="00A852AF">
        <w:tc>
          <w:tcPr>
            <w:tcW w:w="3056" w:type="dxa"/>
          </w:tcPr>
          <w:p w:rsidR="005D4732" w:rsidRDefault="005D4732" w:rsidP="00EF35B7">
            <w:r w:rsidRPr="00A852AF">
              <w:rPr>
                <w:b/>
                <w:color w:val="984806"/>
                <w:sz w:val="20"/>
                <w:szCs w:val="20"/>
              </w:rPr>
              <w:t xml:space="preserve">Dikte </w:t>
            </w:r>
            <w:r w:rsidRPr="00A852AF">
              <w:rPr>
                <w:rFonts w:ascii="Century Gothic" w:hAnsi="Century Gothic"/>
                <w:b/>
                <w:color w:val="FF0000"/>
                <w:sz w:val="28"/>
                <w:szCs w:val="28"/>
              </w:rPr>
              <w:t>4</w:t>
            </w:r>
            <w:r>
              <w:br/>
            </w:r>
            <w:r w:rsidRPr="00A852AF">
              <w:rPr>
                <w:rFonts w:ascii="Hand writing Mutlu" w:hAnsi="Hand writing Mutlu"/>
                <w:b/>
                <w:sz w:val="28"/>
                <w:szCs w:val="28"/>
              </w:rPr>
              <w:t>Ela, Lale, Tan.</w:t>
            </w:r>
            <w:r w:rsidRPr="00A852AF">
              <w:rPr>
                <w:rFonts w:ascii="Hand writing Mutlu" w:hAnsi="Hand writing Mutlu"/>
                <w:b/>
                <w:sz w:val="28"/>
                <w:szCs w:val="28"/>
              </w:rPr>
              <w:br/>
              <w:t xml:space="preserve">Altan, Talat. </w:t>
            </w:r>
            <w:r w:rsidRPr="00A852AF">
              <w:rPr>
                <w:rFonts w:ascii="Hand writing Mutlu" w:hAnsi="Hand writing Mutlu"/>
                <w:b/>
                <w:sz w:val="28"/>
                <w:szCs w:val="28"/>
              </w:rPr>
              <w:br/>
              <w:t>Ata, Ali, Tan</w:t>
            </w:r>
            <w:r w:rsidRPr="00A852AF">
              <w:rPr>
                <w:rFonts w:ascii="Times New Roman" w:hAnsi="Times New Roman"/>
                <w:b/>
                <w:sz w:val="28"/>
                <w:szCs w:val="28"/>
              </w:rPr>
              <w:t>’</w:t>
            </w:r>
            <w:r w:rsidRPr="00A852AF">
              <w:rPr>
                <w:rFonts w:ascii="Hand writing Mutlu" w:hAnsi="Hand writing Mutlu"/>
                <w:b/>
                <w:sz w:val="28"/>
                <w:szCs w:val="28"/>
              </w:rPr>
              <w:t>a.</w:t>
            </w:r>
            <w:r w:rsidRPr="00A852AF">
              <w:rPr>
                <w:rFonts w:ascii="Hand writing Mutlu" w:hAnsi="Hand writing Mutlu"/>
                <w:b/>
                <w:sz w:val="28"/>
                <w:szCs w:val="28"/>
              </w:rPr>
              <w:br/>
            </w:r>
            <w:r w:rsidR="00EF35B7" w:rsidRPr="002E22C9">
              <w:rPr>
                <w:color w:val="FFFFFF"/>
                <w:sz w:val="20"/>
                <w:szCs w:val="20"/>
                <w:highlight w:val="blue"/>
              </w:rPr>
              <w:t xml:space="preserve">1 </w:t>
            </w:r>
            <w:r w:rsidRPr="002E22C9">
              <w:rPr>
                <w:color w:val="FFFFFF"/>
                <w:sz w:val="20"/>
                <w:szCs w:val="20"/>
                <w:highlight w:val="blue"/>
              </w:rPr>
              <w:t>kez yazdıralım.</w:t>
            </w:r>
          </w:p>
        </w:tc>
        <w:tc>
          <w:tcPr>
            <w:tcW w:w="3322" w:type="dxa"/>
          </w:tcPr>
          <w:p w:rsidR="005D4732" w:rsidRDefault="005D4732" w:rsidP="00EF35B7">
            <w:r w:rsidRPr="00A852AF">
              <w:rPr>
                <w:b/>
                <w:color w:val="984806"/>
                <w:sz w:val="20"/>
                <w:szCs w:val="20"/>
              </w:rPr>
              <w:t xml:space="preserve">Dikte  </w:t>
            </w:r>
            <w:r w:rsidRPr="00A852AF">
              <w:rPr>
                <w:rFonts w:ascii="Century Gothic" w:hAnsi="Century Gothic"/>
                <w:b/>
                <w:color w:val="FF0000"/>
                <w:sz w:val="28"/>
                <w:szCs w:val="28"/>
              </w:rPr>
              <w:t>5</w:t>
            </w:r>
            <w:r>
              <w:br/>
            </w:r>
            <w:r w:rsidRPr="00A852AF">
              <w:rPr>
                <w:rFonts w:ascii="Hand writing Mutlu" w:hAnsi="Hand writing Mutlu"/>
                <w:b/>
                <w:sz w:val="28"/>
                <w:szCs w:val="28"/>
              </w:rPr>
              <w:t>O anteni al.</w:t>
            </w:r>
            <w:r w:rsidRPr="00A852AF">
              <w:rPr>
                <w:rFonts w:ascii="Hand writing Mutlu" w:hAnsi="Hand writing Mutlu"/>
                <w:b/>
                <w:sz w:val="28"/>
                <w:szCs w:val="28"/>
              </w:rPr>
              <w:br/>
              <w:t>Tan</w:t>
            </w:r>
            <w:r w:rsidRPr="00A852AF">
              <w:rPr>
                <w:rFonts w:ascii="Times New Roman" w:hAnsi="Times New Roman"/>
                <w:b/>
                <w:sz w:val="28"/>
                <w:szCs w:val="28"/>
              </w:rPr>
              <w:t>’</w:t>
            </w:r>
            <w:r w:rsidRPr="00A852AF">
              <w:rPr>
                <w:rFonts w:ascii="Hand writing Mutlu" w:hAnsi="Hand writing Mutlu"/>
                <w:b/>
                <w:sz w:val="28"/>
                <w:szCs w:val="28"/>
              </w:rPr>
              <w:t>a, o anteni al.</w:t>
            </w:r>
            <w:r w:rsidRPr="00A852AF">
              <w:rPr>
                <w:rFonts w:ascii="Hand writing Mutlu" w:hAnsi="Hand writing Mutlu"/>
                <w:b/>
                <w:sz w:val="28"/>
                <w:szCs w:val="28"/>
              </w:rPr>
              <w:br/>
              <w:t>O anteni al.</w:t>
            </w:r>
            <w:r w:rsidRPr="00A852AF">
              <w:rPr>
                <w:rFonts w:ascii="Hand writing Mutlu" w:hAnsi="Hand writing Mutlu"/>
                <w:b/>
                <w:sz w:val="28"/>
                <w:szCs w:val="28"/>
              </w:rPr>
              <w:br/>
            </w:r>
            <w:r w:rsidR="00EF35B7" w:rsidRPr="002E22C9">
              <w:rPr>
                <w:color w:val="FFFFFF"/>
                <w:sz w:val="20"/>
                <w:szCs w:val="20"/>
                <w:highlight w:val="blue"/>
              </w:rPr>
              <w:t>1</w:t>
            </w:r>
            <w:r w:rsidR="00717DD7" w:rsidRPr="002E22C9">
              <w:rPr>
                <w:color w:val="FFFFFF"/>
                <w:sz w:val="20"/>
                <w:szCs w:val="20"/>
                <w:highlight w:val="blue"/>
              </w:rPr>
              <w:t xml:space="preserve"> </w:t>
            </w:r>
            <w:r w:rsidRPr="002E22C9">
              <w:rPr>
                <w:color w:val="FFFFFF"/>
                <w:sz w:val="20"/>
                <w:szCs w:val="20"/>
                <w:highlight w:val="blue"/>
              </w:rPr>
              <w:t>kez yazdıralım.</w:t>
            </w:r>
          </w:p>
        </w:tc>
        <w:tc>
          <w:tcPr>
            <w:tcW w:w="3686" w:type="dxa"/>
          </w:tcPr>
          <w:p w:rsidR="005D4732" w:rsidRDefault="005D4732" w:rsidP="00EF35B7">
            <w:r w:rsidRPr="00A852AF">
              <w:rPr>
                <w:b/>
                <w:color w:val="984806"/>
                <w:sz w:val="20"/>
                <w:szCs w:val="20"/>
              </w:rPr>
              <w:t xml:space="preserve">Dikte </w:t>
            </w:r>
            <w:r w:rsidRPr="00A852AF">
              <w:rPr>
                <w:rFonts w:ascii="Century Gothic" w:hAnsi="Century Gothic"/>
                <w:b/>
                <w:color w:val="FF0000"/>
                <w:sz w:val="28"/>
                <w:szCs w:val="28"/>
              </w:rPr>
              <w:t>6</w:t>
            </w:r>
            <w:r>
              <w:br/>
            </w:r>
            <w:r w:rsidRPr="00A852AF">
              <w:rPr>
                <w:rFonts w:ascii="Hand writing Mutlu" w:hAnsi="Hand writing Mutlu"/>
                <w:b/>
                <w:sz w:val="28"/>
                <w:szCs w:val="28"/>
              </w:rPr>
              <w:t>O tatili anlat.</w:t>
            </w:r>
            <w:r w:rsidRPr="00A852AF">
              <w:rPr>
                <w:rFonts w:ascii="Hand writing Mutlu" w:hAnsi="Hand writing Mutlu"/>
                <w:b/>
                <w:sz w:val="28"/>
                <w:szCs w:val="28"/>
              </w:rPr>
              <w:br/>
              <w:t>Tatili anlat.</w:t>
            </w:r>
            <w:r w:rsidRPr="00A852AF">
              <w:rPr>
                <w:rFonts w:ascii="Hand writing Mutlu" w:hAnsi="Hand writing Mutlu"/>
                <w:b/>
                <w:sz w:val="28"/>
                <w:szCs w:val="28"/>
              </w:rPr>
              <w:br/>
              <w:t>Anlat o tatili</w:t>
            </w:r>
            <w:r w:rsidRPr="00A852AF">
              <w:rPr>
                <w:rFonts w:ascii="Hand writing Mutlu" w:hAnsi="Hand writing Mutlu"/>
                <w:b/>
                <w:sz w:val="28"/>
                <w:szCs w:val="28"/>
              </w:rPr>
              <w:br/>
            </w:r>
            <w:r w:rsidR="00EF35B7" w:rsidRPr="002E22C9">
              <w:rPr>
                <w:color w:val="FFFFFF"/>
                <w:sz w:val="20"/>
                <w:szCs w:val="20"/>
                <w:highlight w:val="blue"/>
              </w:rPr>
              <w:t>1</w:t>
            </w:r>
            <w:r w:rsidR="00717DD7" w:rsidRPr="002E22C9">
              <w:rPr>
                <w:color w:val="FFFFFF"/>
                <w:sz w:val="20"/>
                <w:szCs w:val="20"/>
                <w:highlight w:val="blue"/>
              </w:rPr>
              <w:t xml:space="preserve"> </w:t>
            </w:r>
            <w:r w:rsidRPr="002E22C9">
              <w:rPr>
                <w:color w:val="FFFFFF"/>
                <w:sz w:val="20"/>
                <w:szCs w:val="20"/>
                <w:highlight w:val="blue"/>
              </w:rPr>
              <w:t>kez yazdıralım.</w:t>
            </w:r>
          </w:p>
        </w:tc>
      </w:tr>
    </w:tbl>
    <w:p w:rsidR="007C43F4" w:rsidRDefault="00770048" w:rsidP="005D4732">
      <w:r>
        <w:t xml:space="preserve"> </w:t>
      </w:r>
    </w:p>
    <w:p w:rsidR="00CF2AA6" w:rsidRPr="004B05AA" w:rsidRDefault="003446BE" w:rsidP="005D4732">
      <w:pPr>
        <w:rPr>
          <w:rFonts w:ascii="Century" w:hAnsi="Century"/>
          <w:color w:val="002060"/>
          <w:sz w:val="36"/>
          <w:szCs w:val="36"/>
        </w:rPr>
      </w:pPr>
      <w:r>
        <w:pict>
          <v:shape id="_x0000_i1029" type="#_x0000_t136" style="width:515.25pt;height:47.25pt">
            <v:stroke dashstyle="1 1"/>
            <v:shadow color="#868686"/>
            <v:textpath style="font-family:&quot;Verdana&quot;;font-weight:bold;v-text-kern:t" trim="t" fitpath="t" string="Temiz Olalım, Temiz Kalalım."/>
          </v:shape>
        </w:pic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313"/>
      </w:tblGrid>
      <w:tr w:rsidR="003800A9" w:rsidRPr="00112FD6" w:rsidTr="00BF1EA9">
        <w:tc>
          <w:tcPr>
            <w:tcW w:w="9922" w:type="dxa"/>
            <w:tcBorders>
              <w:top w:val="dotDash" w:sz="6" w:space="0" w:color="4F6228"/>
              <w:left w:val="dotDash" w:sz="6" w:space="0" w:color="4F6228"/>
              <w:bottom w:val="dotDash" w:sz="6" w:space="0" w:color="4F6228"/>
              <w:right w:val="dotDash" w:sz="6" w:space="0" w:color="4F6228"/>
            </w:tcBorders>
          </w:tcPr>
          <w:p w:rsidR="003800A9" w:rsidRPr="00B76ABB" w:rsidRDefault="003800A9" w:rsidP="003800A9">
            <w:pPr>
              <w:rPr>
                <w:rFonts w:ascii="Bookman Old Style" w:hAnsi="Bookman Old Style"/>
                <w:color w:val="7030A0"/>
              </w:rPr>
            </w:pPr>
            <w:r w:rsidRPr="00112FD6">
              <w:rPr>
                <w:rFonts w:ascii="Bookman Old Style" w:hAnsi="Bookman Old Style"/>
                <w:b/>
                <w:color w:val="943634"/>
              </w:rPr>
              <w:t>Ders:</w:t>
            </w:r>
            <w:r w:rsidRPr="00112FD6">
              <w:rPr>
                <w:rFonts w:ascii="Bookman Old Style" w:hAnsi="Bookman Old Style"/>
                <w:b/>
                <w:color w:val="4F6228"/>
              </w:rPr>
              <w:t xml:space="preserve"> </w:t>
            </w:r>
            <w:r w:rsidRPr="00112FD6">
              <w:rPr>
                <w:rFonts w:ascii="Bookman Old Style" w:hAnsi="Bookman Old Style"/>
                <w:color w:val="FF0000"/>
              </w:rPr>
              <w:t xml:space="preserve">Matematik </w:t>
            </w:r>
            <w:r w:rsidRPr="00112FD6">
              <w:rPr>
                <w:rFonts w:ascii="Bookman Old Style" w:hAnsi="Bookman Old Style"/>
                <w:b/>
                <w:color w:val="4F6228"/>
              </w:rPr>
              <w:t xml:space="preserve">  Konu:</w:t>
            </w:r>
            <w:r w:rsidRPr="00112FD6">
              <w:rPr>
                <w:rFonts w:ascii="Bookman Old Style" w:hAnsi="Bookman Old Style"/>
                <w:color w:val="7030A0"/>
              </w:rPr>
              <w:t xml:space="preserve"> </w:t>
            </w:r>
            <w:r w:rsidR="00103913">
              <w:rPr>
                <w:rFonts w:ascii="Bookman Old Style" w:hAnsi="Bookman Old Style"/>
                <w:color w:val="7030A0"/>
              </w:rPr>
              <w:t>Toplama İşlemi (DAHA)</w:t>
            </w:r>
            <w:r w:rsidRPr="00112FD6">
              <w:rPr>
                <w:rFonts w:ascii="Bookman Old Style" w:hAnsi="Bookman Old Style"/>
                <w:color w:val="7030A0"/>
              </w:rPr>
              <w:t xml:space="preserve"> </w:t>
            </w:r>
            <w:r w:rsidR="003F1CAB" w:rsidRPr="004029E7">
              <w:rPr>
                <w:rFonts w:ascii="Candara" w:hAnsi="Candara"/>
                <w:color w:val="0070C0"/>
                <w:sz w:val="18"/>
                <w:szCs w:val="18"/>
              </w:rPr>
              <w:t xml:space="preserve">Tablodaki toplama işlemleri yapılacak. </w:t>
            </w:r>
            <w:r w:rsidR="009D6379" w:rsidRPr="004029E7">
              <w:rPr>
                <w:rFonts w:ascii="Candara" w:hAnsi="Candara"/>
                <w:color w:val="0070C0"/>
                <w:sz w:val="18"/>
                <w:szCs w:val="18"/>
              </w:rPr>
              <w:t>Hepsi deftere yapılacak.</w:t>
            </w:r>
          </w:p>
          <w:p w:rsidR="00EC191B" w:rsidRPr="007E55C6" w:rsidRDefault="00180C4B" w:rsidP="00770048">
            <w:pPr>
              <w:rPr>
                <w:rFonts w:ascii="Candara" w:hAnsi="Candara"/>
                <w:color w:val="FF0000"/>
                <w:sz w:val="18"/>
                <w:szCs w:val="18"/>
              </w:rPr>
            </w:pPr>
            <w:r w:rsidRPr="003446BE">
              <w:rPr>
                <w:rFonts w:ascii="Candara" w:hAnsi="Candara"/>
                <w:color w:val="FF0000"/>
                <w:sz w:val="18"/>
                <w:szCs w:val="18"/>
              </w:rPr>
              <w:lastRenderedPageBreak/>
              <w:pict>
                <v:shape id="_x0000_i1030" type="#_x0000_t75" style="width:531.75pt;height:156.75pt">
                  <v:imagedata r:id="rId10" o:title=""/>
                </v:shape>
              </w:pict>
            </w:r>
          </w:p>
        </w:tc>
      </w:tr>
    </w:tbl>
    <w:p w:rsidR="007E55C6" w:rsidRPr="00DF0BBC" w:rsidRDefault="00367728">
      <w:pPr>
        <w:rPr>
          <w:rFonts w:ascii="Candara" w:hAnsi="Candara"/>
          <w:b/>
          <w:color w:val="FF0000"/>
          <w:sz w:val="18"/>
          <w:szCs w:val="18"/>
        </w:rPr>
      </w:pPr>
      <w:r>
        <w:rPr>
          <w:rFonts w:ascii="Candara" w:hAnsi="Candara"/>
          <w:b/>
          <w:color w:val="FF0000"/>
          <w:sz w:val="18"/>
          <w:szCs w:val="18"/>
        </w:rPr>
        <w:lastRenderedPageBreak/>
        <w:t>Çocuklarınızı çok sevin. Onlar bizim kelebeklerimiz, kuzucuklarımız. Bütün gayretlerimiz çocuklarımız için değil mi?  SAYGILARIMLA.</w:t>
      </w:r>
    </w:p>
    <w:sectPr w:rsidR="007E55C6" w:rsidRPr="00DF0BBC" w:rsidSect="00CD0292">
      <w:pgSz w:w="11906" w:h="16838"/>
      <w:pgMar w:top="709" w:right="566"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Broadway">
    <w:panose1 w:val="04040905080B02020502"/>
    <w:charset w:val="00"/>
    <w:family w:val="decorativ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entury">
    <w:panose1 w:val="02040604050505020304"/>
    <w:charset w:val="A2"/>
    <w:family w:val="roman"/>
    <w:pitch w:val="variable"/>
    <w:sig w:usb0="00000287" w:usb1="00000000" w:usb2="00000000" w:usb3="00000000" w:csb0="0000009F" w:csb1="00000000"/>
  </w:font>
  <w:font w:name="Hand writing Mutlu">
    <w:altName w:val="Courier New"/>
    <w:charset w:val="00"/>
    <w:family w:val="auto"/>
    <w:pitch w:val="variable"/>
    <w:sig w:usb0="00000003" w:usb1="00000000" w:usb2="00000000" w:usb3="00000000" w:csb0="00000001" w:csb1="00000000"/>
  </w:font>
  <w:font w:name="cemilimam02">
    <w:altName w:val="Times New Roman"/>
    <w:charset w:val="A2"/>
    <w:family w:val="auto"/>
    <w:pitch w:val="variable"/>
    <w:sig w:usb0="00000001" w:usb1="500078FB" w:usb2="00000000" w:usb3="00000000" w:csb0="0000019F" w:csb1="00000000"/>
  </w:font>
  <w:font w:name="Bookman Old Style">
    <w:panose1 w:val="02050604050505020204"/>
    <w:charset w:val="A2"/>
    <w:family w:val="roman"/>
    <w:pitch w:val="variable"/>
    <w:sig w:usb0="00000287" w:usb1="00000000" w:usb2="00000000" w:usb3="00000000" w:csb0="0000009F" w:csb1="00000000"/>
  </w:font>
  <w:font w:name="Candara">
    <w:panose1 w:val="020E0502030303020204"/>
    <w:charset w:val="A2"/>
    <w:family w:val="swiss"/>
    <w:pitch w:val="variable"/>
    <w:sig w:usb0="A00002EF" w:usb1="4000A4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102" type="#_x0000_t136" style="width:24pt;height:51pt" o:bullet="t">
        <v:shadow color="#868686"/>
        <v:textpath style="font-family:&quot;Arial Black&quot;;v-text-kern:t" trim="t" fitpath="t" string="1"/>
      </v:shape>
    </w:pict>
  </w:numPicBullet>
  <w:numPicBullet w:numPicBulletId="1">
    <w:pict>
      <v:shape id="_x0000_i1103" type="#_x0000_t136" style="width:24pt;height:51pt" o:bullet="t">
        <v:shadow color="#868686"/>
        <v:textpath style="font-family:&quot;Arial Black&quot;;v-text-kern:t" trim="t" fitpath="t" string="1"/>
      </v:shape>
    </w:pict>
  </w:numPicBullet>
  <w:numPicBullet w:numPicBulletId="2">
    <w:pict>
      <v:shape id="_x0000_i1104" type="#_x0000_t136" style="width:3in;height:3in" o:bullet="t" strokecolor="red">
        <v:fill r:id="rId1" o:title=""/>
        <v:shadow color="#868686"/>
        <v:textpath style="font-family:&quot;Comic Sans MS&quot;;font-size:18pt;font-weight:bold;v-text-kern:t" trim="t" fitpath="t" string="10"/>
      </v:shape>
    </w:pict>
  </w:numPicBullet>
  <w:numPicBullet w:numPicBulletId="3">
    <w:pict>
      <v:shape id="_x0000_i1105" type="#_x0000_t136" style="width:3in;height:3in" o:bullet="t" strokecolor="blue">
        <v:fill r:id="rId1" o:title=""/>
        <v:shadow color="#868686"/>
        <v:textpath style="font-family:&quot;Chaparral Pro&quot;;font-size:18pt;font-weight:bold;v-text-kern:t" trim="t" fitpath="t" string="5"/>
      </v:shape>
    </w:pict>
  </w:numPicBullet>
  <w:numPicBullet w:numPicBulletId="4">
    <w:pict>
      <v:shape id="_x0000_i1106" type="#_x0000_t136" style="width:3in;height:3in" o:bullet="t" strokecolor="blue">
        <v:fill r:id="rId1" o:title=""/>
        <v:shadow color="#868686"/>
        <v:textpath style="font-family:&quot;Chaparral Pro&quot;;font-size:18pt;font-weight:bold;v-text-kern:t" trim="t" fitpath="t" string="5"/>
      </v:shape>
    </w:pict>
  </w:numPicBullet>
  <w:numPicBullet w:numPicBulletId="5">
    <w:pict>
      <v:shape id="_x0000_i1107" type="#_x0000_t136" style="width:3in;height:3in" o:bullet="t" strokecolor="#7030a0">
        <v:fill r:id="rId1" o:title=""/>
        <v:shadow color="#868686"/>
        <v:textpath style="font-family:&quot;Comic Sans MS&quot;;font-size:18pt;font-weight:bold;v-text-kern:t" trim="t" fitpath="t" string="6"/>
      </v:shape>
    </w:pict>
  </w:numPicBullet>
  <w:numPicBullet w:numPicBulletId="6">
    <w:pict>
      <v:shape id="_x0000_i1108" type="#_x0000_t136" style="width:24pt;height:51pt" o:bullet="t" strokecolor="#0070c0">
        <v:shadow color="#868686"/>
        <v:textpath style="font-family:&quot;Arial Black&quot;;v-text-kern:t" trim="t" fitpath="t" string="7"/>
      </v:shape>
    </w:pict>
  </w:numPicBullet>
  <w:numPicBullet w:numPicBulletId="7">
    <w:pict>
      <v:shape id="_x0000_i1109" type="#_x0000_t136" style="width:3in;height:3in" o:bullet="t" strokecolor="#00b0f0">
        <v:fill r:id="rId1" o:title=""/>
        <v:shadow color="#868686"/>
        <v:textpath style="font-family:&quot;Comic Sans MS&quot;;font-size:18pt;font-weight:bold;v-text-kern:t" trim="t" fitpath="t" string="9"/>
      </v:shape>
    </w:pict>
  </w:numPicBullet>
  <w:numPicBullet w:numPicBulletId="8">
    <w:pict>
      <v:shape id="_x0000_i1110" type="#_x0000_t136" style="width:3in;height:3in" o:bullet="t" strokecolor="red">
        <v:fill r:id="rId1" o:title=""/>
        <v:shadow color="#868686"/>
        <v:textpath style="font-family:&quot;Comic Sans MS&quot;;font-size:18pt;font-weight:bold;v-text-kern:t" trim="t" fitpath="t" string="10"/>
      </v:shape>
    </w:pict>
  </w:numPicBullet>
  <w:numPicBullet w:numPicBulletId="9">
    <w:pict>
      <v:shape id="_x0000_i1111" type="#_x0000_t136" style="width:36pt;height:44.25pt" o:bullet="t" strokecolor="#00b0f0">
        <v:shadow color="#868686"/>
        <v:textpath style="font-family:&quot;Verdana&quot;;v-text-kern:t" trim="t" fitpath="t" string="1."/>
      </v:shape>
    </w:pict>
  </w:numPicBullet>
  <w:numPicBullet w:numPicBulletId="10">
    <w:pict>
      <v:shape id="_x0000_i1112" type="#_x0000_t136" style="width:3in;height:3in" o:bullet="t" strokecolor="red">
        <v:fill r:id="rId1" o:title=""/>
        <v:shadow color="#868686"/>
        <v:textpath style="font-family:&quot;Arial&quot;;font-size:28pt;font-weight:bold;v-text-kern:t" trim="t" fitpath="t" string="9"/>
      </v:shape>
    </w:pict>
  </w:numPicBullet>
  <w:numPicBullet w:numPicBulletId="11">
    <w:pict>
      <v:shape id="_x0000_i1113" type="#_x0000_t136" style="width:36pt;height:44.25pt" o:bullet="t" strokecolor="#7030a0">
        <v:shadow color="#868686"/>
        <v:textpath style="font-family:&quot;Verdana&quot;;font-size:28pt;font-weight:bold;v-text-kern:t" trim="t" fitpath="t" string="3."/>
      </v:shape>
    </w:pict>
  </w:numPicBullet>
  <w:numPicBullet w:numPicBulletId="12">
    <w:pict>
      <v:shape id="_x0000_i1114" type="#_x0000_t136" style="width:36pt;height:44.25pt" o:bullet="t" strokecolor="#943634">
        <v:shadow color="#868686"/>
        <v:textpath style="font-family:&quot;Verdana&quot;;font-size:28pt;font-weight:bold;v-text-kern:t" trim="t" fitpath="t" string="2."/>
      </v:shape>
    </w:pict>
  </w:numPicBullet>
  <w:numPicBullet w:numPicBulletId="13">
    <w:pict>
      <v:shape id="_x0000_i1115" type="#_x0000_t136" style="width:36pt;height:44.25pt" o:bullet="t" strokecolor="#943634">
        <v:shadow color="#868686"/>
        <v:textpath style="font-family:&quot;Verdana&quot;;font-size:28pt;font-weight:bold;v-text-kern:t" trim="t" fitpath="t" string="2."/>
      </v:shape>
    </w:pict>
  </w:numPicBullet>
  <w:numPicBullet w:numPicBulletId="14">
    <w:pict>
      <v:shape id="_x0000_i1116" type="#_x0000_t136" style="width:24pt;height:51pt" o:bullet="t" strokecolor="#7030a0">
        <v:shadow color="#868686"/>
        <v:textpath style="font-family:&quot;Arial Black&quot;;font-weight:bold;v-text-kern:t" trim="t" fitpath="t" string="13"/>
      </v:shape>
    </w:pict>
  </w:numPicBullet>
  <w:numPicBullet w:numPicBulletId="15">
    <w:pict>
      <v:shape id="_x0000_i1117" type="#_x0000_t136" style="width:24pt;height:51pt" o:bullet="t" strokecolor="#7030a0">
        <v:shadow color="#868686"/>
        <v:textpath style="font-family:&quot;Arial Black&quot;;font-weight:bold;v-text-kern:t" trim="t" fitpath="t" string="13"/>
      </v:shape>
    </w:pict>
  </w:numPicBullet>
  <w:numPicBullet w:numPicBulletId="16">
    <w:pict>
      <v:shape id="_x0000_i1118" type="#_x0000_t136" style="width:24pt;height:51pt" o:bullet="t" strokecolor="#7030a0">
        <v:shadow color="#868686"/>
        <v:textpath style="font-family:&quot;Arial Black&quot;;font-weight:bold;v-text-kern:t" trim="t" fitpath="t" string="13"/>
      </v:shape>
    </w:pict>
  </w:numPicBullet>
  <w:numPicBullet w:numPicBulletId="17">
    <w:pict>
      <v:shape id="_x0000_i1119" type="#_x0000_t136" style="width:36pt;height:44.25pt" o:bullet="t" strokecolor="#00b0f0">
        <v:shadow color="#868686"/>
        <v:textpath style="font-family:&quot;Verdana&quot;;font-size:28pt;font-weight:bold;v-text-kern:t" trim="t" fitpath="t" string="1."/>
      </v:shape>
    </w:pict>
  </w:numPicBullet>
  <w:numPicBullet w:numPicBulletId="18">
    <w:pict>
      <v:shape id="_x0000_i1120" type="#_x0000_t136" style="width:36pt;height:44.25pt" o:bullet="t" strokecolor="#00b0f0">
        <v:shadow color="#868686"/>
        <v:textpath style="font-family:&quot;Verdana&quot;;font-size:28pt;font-weight:bold;v-text-kern:t" trim="t" fitpath="t" string="1."/>
      </v:shape>
    </w:pict>
  </w:numPicBullet>
  <w:numPicBullet w:numPicBulletId="19">
    <w:pict>
      <v:shape id="_x0000_i1121" type="#_x0000_t136" style="width:24pt;height:51pt" o:bullet="t" strokecolor="blue">
        <v:shadow color="#868686"/>
        <v:textpath style="font-family:&quot;Arial Black&quot;;v-text-kern:t" trim="t" fitpath="t" string="6"/>
      </v:shape>
    </w:pict>
  </w:numPicBullet>
  <w:numPicBullet w:numPicBulletId="20">
    <w:pict>
      <v:shape id="_x0000_i1122" type="#_x0000_t136" style="width:36pt;height:44.25pt" o:bullet="t" strokecolor="#7030a0">
        <v:shadow color="#868686"/>
        <v:textpath style="font-family:&quot;Verdana&quot;;font-size:28pt;font-weight:bold;v-text-kern:t" trim="t" fitpath="t" string="3."/>
      </v:shape>
    </w:pict>
  </w:numPicBullet>
  <w:numPicBullet w:numPicBulletId="21">
    <w:pict>
      <v:shape id="_x0000_i1123" type="#_x0000_t136" style="width:36pt;height:44.25pt" o:bullet="t" strokecolor="#7030a0">
        <v:shadow color="#868686"/>
        <v:textpath style="font-family:&quot;Verdana&quot;;font-size:28pt;font-weight:bold;v-text-kern:t" trim="t" fitpath="t" string="3."/>
      </v:shape>
    </w:pict>
  </w:numPicBullet>
  <w:numPicBullet w:numPicBulletId="22">
    <w:pict>
      <v:shape id="_x0000_i1124" type="#_x0000_t136" style="width:3in;height:3in" o:bullet="t" strokecolor="blue">
        <v:fill r:id="rId1" o:title=""/>
        <v:shadow color="#868686"/>
        <v:textpath style="font-family:&quot;Comic Sans MS&quot;;font-size:18pt;font-weight:bold;v-text-kern:t" trim="t" fitpath="t" string="1"/>
      </v:shape>
    </w:pict>
  </w:numPicBullet>
  <w:numPicBullet w:numPicBulletId="23">
    <w:pict>
      <v:shape id="_x0000_i1125" type="#_x0000_t136" style="width:36pt;height:44.25pt" o:bullet="t" strokecolor="#7030a0">
        <v:shadow color="#868686"/>
        <v:textpath style="font-family:&quot;Verdana&quot;;font-size:28pt;font-weight:bold;v-text-kern:t" trim="t" fitpath="t" string="3."/>
      </v:shape>
    </w:pict>
  </w:numPicBullet>
  <w:numPicBullet w:numPicBulletId="24">
    <w:pict>
      <v:shape id="_x0000_i1126" type="#_x0000_t136" style="width:36pt;height:44.25pt" o:bullet="t" strokecolor="#7030a0">
        <v:shadow color="#868686"/>
        <v:textpath style="font-family:&quot;Verdana&quot;;font-size:28pt;font-weight:bold;v-text-kern:t" trim="t" fitpath="t" string="3."/>
      </v:shape>
    </w:pict>
  </w:numPicBullet>
  <w:numPicBullet w:numPicBulletId="25">
    <w:pict>
      <v:shape id="_x0000_i1127" type="#_x0000_t136" style="width:24pt;height:51pt" o:bullet="t" strokecolor="blue">
        <v:shadow color="#868686"/>
        <v:textpath style="font-family:&quot;Arial Black&quot;;font-weight:bold;v-text-kern:t" trim="t" fitpath="t" string="2"/>
      </v:shape>
    </w:pict>
  </w:numPicBullet>
  <w:numPicBullet w:numPicBulletId="26">
    <w:pict>
      <v:shape id="_x0000_i1128" type="#_x0000_t136" style="width:24pt;height:51pt" o:bullet="t" strokecolor="red">
        <v:shadow color="#868686"/>
        <v:textpath style="font-family:&quot;Arial Black&quot;;font-weight:bold;v-text-kern:t" trim="t" fitpath="t" string="3"/>
      </v:shape>
    </w:pict>
  </w:numPicBullet>
  <w:numPicBullet w:numPicBulletId="27">
    <w:pict>
      <v:shape id="_x0000_i1129" type="#_x0000_t136" style="width:36pt;height:44.25pt" o:bullet="t" strokecolor="#00b0f0">
        <v:shadow color="#868686"/>
        <v:textpath style="font-family:&quot;Verdana&quot;;font-size:28pt;font-weight:bold;v-text-kern:t" trim="t" fitpath="t" string="1."/>
      </v:shape>
    </w:pict>
  </w:numPicBullet>
  <w:numPicBullet w:numPicBulletId="28">
    <w:pict>
      <v:shape id="_x0000_i1130" type="#_x0000_t136" style="width:36pt;height:44.25pt" o:bullet="t" strokecolor="#00b0f0">
        <v:shadow color="#868686"/>
        <v:textpath style="font-family:&quot;Verdana&quot;;font-size:28pt;font-weight:bold;v-text-kern:t" trim="t" fitpath="t" string="1."/>
      </v:shape>
    </w:pict>
  </w:numPicBullet>
  <w:numPicBullet w:numPicBulletId="29">
    <w:pict>
      <v:shape id="_x0000_i1131" type="#_x0000_t136" style="width:36pt;height:44.25pt" o:bullet="t" strokecolor="#00b0f0">
        <v:shadow color="#868686"/>
        <v:textpath style="font-family:&quot;Verdana&quot;;font-size:28pt;font-weight:bold;v-text-kern:t" trim="t" fitpath="t" string="1."/>
      </v:shape>
    </w:pict>
  </w:numPicBullet>
  <w:numPicBullet w:numPicBulletId="30">
    <w:pict>
      <v:shape id="_x0000_i1132" type="#_x0000_t136" style="width:24pt;height:51pt" o:bullet="t" fillcolor="#7030a0" stroked="f" strokecolor="#943634">
        <v:shadow color="#868686"/>
        <v:textpath style="font-family:&quot;Arial&quot;;font-weight:bold;v-text-kern:t" trim="t" fitpath="t" string="7"/>
      </v:shape>
    </w:pict>
  </w:numPicBullet>
  <w:numPicBullet w:numPicBulletId="31">
    <w:pict>
      <v:shape id="_x0000_i1133" type="#_x0000_t136" style="width:24pt;height:51pt" o:bullet="t" fillcolor="#7030a0" stroked="f" strokecolor="#943634">
        <v:shadow color="#868686"/>
        <v:textpath style="font-family:&quot;Arial&quot;;font-weight:bold;v-text-kern:t" trim="t" fitpath="t" string="7"/>
      </v:shape>
    </w:pict>
  </w:numPicBullet>
  <w:numPicBullet w:numPicBulletId="32">
    <w:pict>
      <v:shape id="_x0000_i1134" type="#_x0000_t136" style="width:24pt;height:51pt" o:bullet="t" fillcolor="#c0504d" stroked="f" strokecolor="blue">
        <v:shadow color="#868686"/>
        <v:textpath style="font-family:&quot;Arial Black&quot;;font-weight:bold;v-text-kern:t" trim="t" fitpath="t" string="5"/>
      </v:shape>
    </w:pict>
  </w:numPicBullet>
  <w:numPicBullet w:numPicBulletId="33">
    <w:pict>
      <v:shape id="_x0000_i1135" type="#_x0000_t136" style="width:24pt;height:51pt" o:bullet="t" strokecolor="#7030a0">
        <v:shadow color="#868686"/>
        <v:textpath style="font-family:&quot;Arial Black&quot;;font-weight:bold;v-text-kern:t" trim="t" fitpath="t" string="6"/>
      </v:shape>
    </w:pict>
  </w:numPicBullet>
  <w:numPicBullet w:numPicBulletId="34">
    <w:pict>
      <v:shape id="_x0000_i1136" type="#_x0000_t136" style="width:24pt;height:51pt" o:bullet="t" fillcolor="#7030a0" stroked="f" strokecolor="red">
        <v:shadow color="#868686"/>
        <v:textpath style="font-family:&quot;Arial Black&quot;;font-weight:bold;v-text-kern:t" trim="t" fitpath="t" string="1"/>
      </v:shape>
    </w:pict>
  </w:numPicBullet>
  <w:numPicBullet w:numPicBulletId="35">
    <w:pict>
      <v:shape id="_x0000_i1137" type="#_x0000_t136" style="width:14.25pt;height:31.5pt" o:bullet="t" fillcolor="#7030a0" stroked="f" strokecolor="red">
        <v:shadow color="#868686"/>
        <v:textpath style="font-family:&quot;Arial Black&quot;;font-weight:bold;v-text-kern:t" trim="t" fitpath="t" string="1"/>
      </v:shape>
    </w:pict>
  </w:numPicBullet>
  <w:numPicBullet w:numPicBulletId="36">
    <w:pict>
      <v:shape id="_x0000_i1138" type="#_x0000_t136" style="width:18.75pt;height:31.5pt" o:bullet="t" strokecolor="red">
        <v:shadow color="#868686"/>
        <v:textpath style="font-family:&quot;Arial Black&quot;;font-weight:bold;v-text-kern:t" trim="t" fitpath="t" string="4"/>
      </v:shape>
    </w:pict>
  </w:numPicBullet>
  <w:numPicBullet w:numPicBulletId="37">
    <w:pict>
      <v:shape id="_x0000_i1139" type="#_x0000_t136" style="width:24.75pt;height:31.5pt" o:bullet="t" fillcolor="#7030a0" stroked="f" strokecolor="#943634">
        <v:shadow color="#868686"/>
        <v:textpath style="font-family:&quot;Arial&quot;;font-weight:bold;v-text-kern:t" trim="t" fitpath="t" string="11"/>
      </v:shape>
    </w:pict>
  </w:numPicBullet>
  <w:abstractNum w:abstractNumId="0">
    <w:nsid w:val="03F034A7"/>
    <w:multiLevelType w:val="hybridMultilevel"/>
    <w:tmpl w:val="10608A4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7333AA"/>
    <w:multiLevelType w:val="hybridMultilevel"/>
    <w:tmpl w:val="3744999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9C44EA3"/>
    <w:multiLevelType w:val="hybridMultilevel"/>
    <w:tmpl w:val="619AB700"/>
    <w:lvl w:ilvl="0" w:tplc="D89C7418">
      <w:start w:val="1"/>
      <w:numFmt w:val="decimal"/>
      <w:lvlText w:val="%1)"/>
      <w:lvlJc w:val="left"/>
      <w:pPr>
        <w:ind w:left="435" w:hanging="36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3">
    <w:nsid w:val="0F0B3996"/>
    <w:multiLevelType w:val="hybridMultilevel"/>
    <w:tmpl w:val="D3F636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D6021A5"/>
    <w:multiLevelType w:val="hybridMultilevel"/>
    <w:tmpl w:val="02C8EC6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82141C6"/>
    <w:multiLevelType w:val="hybridMultilevel"/>
    <w:tmpl w:val="1E341E3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49231ED"/>
    <w:multiLevelType w:val="hybridMultilevel"/>
    <w:tmpl w:val="FC5E594E"/>
    <w:lvl w:ilvl="0" w:tplc="12DCE50E">
      <w:numFmt w:val="bullet"/>
      <w:lvlText w:val="-"/>
      <w:lvlJc w:val="left"/>
      <w:pPr>
        <w:ind w:left="720" w:hanging="360"/>
      </w:pPr>
      <w:rPr>
        <w:rFonts w:ascii="Arial Unicode MS" w:eastAsia="Arial Unicode MS" w:hAnsi="Arial Unicode MS" w:cs="Arial Unicode MS"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0ED74EA"/>
    <w:multiLevelType w:val="hybridMultilevel"/>
    <w:tmpl w:val="2F2C2BAE"/>
    <w:lvl w:ilvl="0" w:tplc="FA52E3FC">
      <w:start w:val="1"/>
      <w:numFmt w:val="bullet"/>
      <w:lvlText w:val=""/>
      <w:lvlPicBulletId w:val="12"/>
      <w:lvlJc w:val="left"/>
      <w:pPr>
        <w:tabs>
          <w:tab w:val="num" w:pos="720"/>
        </w:tabs>
        <w:ind w:left="720" w:hanging="360"/>
      </w:pPr>
      <w:rPr>
        <w:rFonts w:ascii="Symbol" w:hAnsi="Symbol" w:hint="default"/>
      </w:rPr>
    </w:lvl>
    <w:lvl w:ilvl="1" w:tplc="BFD4A87E" w:tentative="1">
      <w:start w:val="1"/>
      <w:numFmt w:val="bullet"/>
      <w:lvlText w:val=""/>
      <w:lvlJc w:val="left"/>
      <w:pPr>
        <w:tabs>
          <w:tab w:val="num" w:pos="1440"/>
        </w:tabs>
        <w:ind w:left="1440" w:hanging="360"/>
      </w:pPr>
      <w:rPr>
        <w:rFonts w:ascii="Symbol" w:hAnsi="Symbol" w:hint="default"/>
      </w:rPr>
    </w:lvl>
    <w:lvl w:ilvl="2" w:tplc="57AE3B28" w:tentative="1">
      <w:start w:val="1"/>
      <w:numFmt w:val="bullet"/>
      <w:lvlText w:val=""/>
      <w:lvlJc w:val="left"/>
      <w:pPr>
        <w:tabs>
          <w:tab w:val="num" w:pos="2160"/>
        </w:tabs>
        <w:ind w:left="2160" w:hanging="360"/>
      </w:pPr>
      <w:rPr>
        <w:rFonts w:ascii="Symbol" w:hAnsi="Symbol" w:hint="default"/>
      </w:rPr>
    </w:lvl>
    <w:lvl w:ilvl="3" w:tplc="DD243CCC" w:tentative="1">
      <w:start w:val="1"/>
      <w:numFmt w:val="bullet"/>
      <w:lvlText w:val=""/>
      <w:lvlJc w:val="left"/>
      <w:pPr>
        <w:tabs>
          <w:tab w:val="num" w:pos="2880"/>
        </w:tabs>
        <w:ind w:left="2880" w:hanging="360"/>
      </w:pPr>
      <w:rPr>
        <w:rFonts w:ascii="Symbol" w:hAnsi="Symbol" w:hint="default"/>
      </w:rPr>
    </w:lvl>
    <w:lvl w:ilvl="4" w:tplc="EFB6B600" w:tentative="1">
      <w:start w:val="1"/>
      <w:numFmt w:val="bullet"/>
      <w:lvlText w:val=""/>
      <w:lvlJc w:val="left"/>
      <w:pPr>
        <w:tabs>
          <w:tab w:val="num" w:pos="3600"/>
        </w:tabs>
        <w:ind w:left="3600" w:hanging="360"/>
      </w:pPr>
      <w:rPr>
        <w:rFonts w:ascii="Symbol" w:hAnsi="Symbol" w:hint="default"/>
      </w:rPr>
    </w:lvl>
    <w:lvl w:ilvl="5" w:tplc="D604F6B8" w:tentative="1">
      <w:start w:val="1"/>
      <w:numFmt w:val="bullet"/>
      <w:lvlText w:val=""/>
      <w:lvlJc w:val="left"/>
      <w:pPr>
        <w:tabs>
          <w:tab w:val="num" w:pos="4320"/>
        </w:tabs>
        <w:ind w:left="4320" w:hanging="360"/>
      </w:pPr>
      <w:rPr>
        <w:rFonts w:ascii="Symbol" w:hAnsi="Symbol" w:hint="default"/>
      </w:rPr>
    </w:lvl>
    <w:lvl w:ilvl="6" w:tplc="A7223198" w:tentative="1">
      <w:start w:val="1"/>
      <w:numFmt w:val="bullet"/>
      <w:lvlText w:val=""/>
      <w:lvlJc w:val="left"/>
      <w:pPr>
        <w:tabs>
          <w:tab w:val="num" w:pos="5040"/>
        </w:tabs>
        <w:ind w:left="5040" w:hanging="360"/>
      </w:pPr>
      <w:rPr>
        <w:rFonts w:ascii="Symbol" w:hAnsi="Symbol" w:hint="default"/>
      </w:rPr>
    </w:lvl>
    <w:lvl w:ilvl="7" w:tplc="017C4480" w:tentative="1">
      <w:start w:val="1"/>
      <w:numFmt w:val="bullet"/>
      <w:lvlText w:val=""/>
      <w:lvlJc w:val="left"/>
      <w:pPr>
        <w:tabs>
          <w:tab w:val="num" w:pos="5760"/>
        </w:tabs>
        <w:ind w:left="5760" w:hanging="360"/>
      </w:pPr>
      <w:rPr>
        <w:rFonts w:ascii="Symbol" w:hAnsi="Symbol" w:hint="default"/>
      </w:rPr>
    </w:lvl>
    <w:lvl w:ilvl="8" w:tplc="333AC49E"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4"/>
  </w:num>
  <w:num w:numId="3">
    <w:abstractNumId w:val="5"/>
  </w:num>
  <w:num w:numId="4">
    <w:abstractNumId w:val="0"/>
  </w:num>
  <w:num w:numId="5">
    <w:abstractNumId w:val="2"/>
  </w:num>
  <w:num w:numId="6">
    <w:abstractNumId w:val="1"/>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85B"/>
    <w:rsid w:val="000004C7"/>
    <w:rsid w:val="00003D2E"/>
    <w:rsid w:val="00007C1D"/>
    <w:rsid w:val="00010201"/>
    <w:rsid w:val="00010A6A"/>
    <w:rsid w:val="0001411C"/>
    <w:rsid w:val="00023DD6"/>
    <w:rsid w:val="00033010"/>
    <w:rsid w:val="000357E2"/>
    <w:rsid w:val="000368C6"/>
    <w:rsid w:val="0004026E"/>
    <w:rsid w:val="00040A55"/>
    <w:rsid w:val="0005265A"/>
    <w:rsid w:val="0005745D"/>
    <w:rsid w:val="00065C5E"/>
    <w:rsid w:val="00077C52"/>
    <w:rsid w:val="00083386"/>
    <w:rsid w:val="0008557F"/>
    <w:rsid w:val="000867FC"/>
    <w:rsid w:val="00086C26"/>
    <w:rsid w:val="00091313"/>
    <w:rsid w:val="000A3E8F"/>
    <w:rsid w:val="000B177C"/>
    <w:rsid w:val="000B39CB"/>
    <w:rsid w:val="000B4DDF"/>
    <w:rsid w:val="000B6618"/>
    <w:rsid w:val="000C312B"/>
    <w:rsid w:val="000C6A57"/>
    <w:rsid w:val="000C72A0"/>
    <w:rsid w:val="000D7342"/>
    <w:rsid w:val="000E11EE"/>
    <w:rsid w:val="000E32FB"/>
    <w:rsid w:val="00103913"/>
    <w:rsid w:val="00112FD6"/>
    <w:rsid w:val="0011577C"/>
    <w:rsid w:val="00117FB5"/>
    <w:rsid w:val="001372B6"/>
    <w:rsid w:val="00137F1C"/>
    <w:rsid w:val="001477A3"/>
    <w:rsid w:val="00154A55"/>
    <w:rsid w:val="00157EB6"/>
    <w:rsid w:val="00163634"/>
    <w:rsid w:val="00180C4B"/>
    <w:rsid w:val="0018213D"/>
    <w:rsid w:val="00190023"/>
    <w:rsid w:val="001908BA"/>
    <w:rsid w:val="001924FA"/>
    <w:rsid w:val="001948AB"/>
    <w:rsid w:val="00195CB0"/>
    <w:rsid w:val="00197252"/>
    <w:rsid w:val="001A40BE"/>
    <w:rsid w:val="001B2296"/>
    <w:rsid w:val="001B5041"/>
    <w:rsid w:val="001C1288"/>
    <w:rsid w:val="001C343F"/>
    <w:rsid w:val="001C5FAF"/>
    <w:rsid w:val="001C6607"/>
    <w:rsid w:val="001C7760"/>
    <w:rsid w:val="001D198E"/>
    <w:rsid w:val="001D4F56"/>
    <w:rsid w:val="001D706E"/>
    <w:rsid w:val="001E1CEA"/>
    <w:rsid w:val="001E574B"/>
    <w:rsid w:val="001E5BA7"/>
    <w:rsid w:val="001E6204"/>
    <w:rsid w:val="001F095E"/>
    <w:rsid w:val="00202DF0"/>
    <w:rsid w:val="0020714F"/>
    <w:rsid w:val="00226E89"/>
    <w:rsid w:val="00230C26"/>
    <w:rsid w:val="002329B0"/>
    <w:rsid w:val="00232EC3"/>
    <w:rsid w:val="00236F5C"/>
    <w:rsid w:val="00237164"/>
    <w:rsid w:val="00244691"/>
    <w:rsid w:val="002455A0"/>
    <w:rsid w:val="0024760E"/>
    <w:rsid w:val="00247B6B"/>
    <w:rsid w:val="00247F91"/>
    <w:rsid w:val="00250834"/>
    <w:rsid w:val="00250D00"/>
    <w:rsid w:val="00252D2F"/>
    <w:rsid w:val="002640AA"/>
    <w:rsid w:val="00265CB9"/>
    <w:rsid w:val="00266539"/>
    <w:rsid w:val="00271387"/>
    <w:rsid w:val="00272F84"/>
    <w:rsid w:val="00273F55"/>
    <w:rsid w:val="002819D7"/>
    <w:rsid w:val="00282F1B"/>
    <w:rsid w:val="0028592A"/>
    <w:rsid w:val="00291447"/>
    <w:rsid w:val="002A2F60"/>
    <w:rsid w:val="002C31F6"/>
    <w:rsid w:val="002C7D24"/>
    <w:rsid w:val="002D0112"/>
    <w:rsid w:val="002D266C"/>
    <w:rsid w:val="002E22C9"/>
    <w:rsid w:val="002E6E2F"/>
    <w:rsid w:val="002F45AD"/>
    <w:rsid w:val="00301DA1"/>
    <w:rsid w:val="0031367C"/>
    <w:rsid w:val="00320CAE"/>
    <w:rsid w:val="00324A3C"/>
    <w:rsid w:val="00341F61"/>
    <w:rsid w:val="003446BE"/>
    <w:rsid w:val="00353014"/>
    <w:rsid w:val="00353ED1"/>
    <w:rsid w:val="00357CDE"/>
    <w:rsid w:val="00362698"/>
    <w:rsid w:val="00363394"/>
    <w:rsid w:val="00367109"/>
    <w:rsid w:val="00367728"/>
    <w:rsid w:val="003721FE"/>
    <w:rsid w:val="003800A9"/>
    <w:rsid w:val="00380924"/>
    <w:rsid w:val="00381A14"/>
    <w:rsid w:val="003850E3"/>
    <w:rsid w:val="00385A5A"/>
    <w:rsid w:val="00391452"/>
    <w:rsid w:val="00392D74"/>
    <w:rsid w:val="00393160"/>
    <w:rsid w:val="00396FE4"/>
    <w:rsid w:val="003A0A1C"/>
    <w:rsid w:val="003A1A04"/>
    <w:rsid w:val="003A2541"/>
    <w:rsid w:val="003A65C2"/>
    <w:rsid w:val="003A735D"/>
    <w:rsid w:val="003A7A9D"/>
    <w:rsid w:val="003B4972"/>
    <w:rsid w:val="003B5702"/>
    <w:rsid w:val="003C0AFC"/>
    <w:rsid w:val="003C3820"/>
    <w:rsid w:val="003C5409"/>
    <w:rsid w:val="003C5694"/>
    <w:rsid w:val="003C72EF"/>
    <w:rsid w:val="003D1DD4"/>
    <w:rsid w:val="003E240D"/>
    <w:rsid w:val="003E690C"/>
    <w:rsid w:val="003F1CAB"/>
    <w:rsid w:val="003F72E0"/>
    <w:rsid w:val="00402220"/>
    <w:rsid w:val="004029E7"/>
    <w:rsid w:val="00410B5B"/>
    <w:rsid w:val="00411A9E"/>
    <w:rsid w:val="00415B21"/>
    <w:rsid w:val="00417D6A"/>
    <w:rsid w:val="00422F7C"/>
    <w:rsid w:val="00424854"/>
    <w:rsid w:val="00424CBF"/>
    <w:rsid w:val="00427010"/>
    <w:rsid w:val="004347CD"/>
    <w:rsid w:val="004419D4"/>
    <w:rsid w:val="00452A46"/>
    <w:rsid w:val="00460ABF"/>
    <w:rsid w:val="004631CA"/>
    <w:rsid w:val="00464E95"/>
    <w:rsid w:val="00466AD1"/>
    <w:rsid w:val="004674C6"/>
    <w:rsid w:val="004710F3"/>
    <w:rsid w:val="004731C7"/>
    <w:rsid w:val="00490693"/>
    <w:rsid w:val="004A490A"/>
    <w:rsid w:val="004A502F"/>
    <w:rsid w:val="004A6E7B"/>
    <w:rsid w:val="004B05AA"/>
    <w:rsid w:val="004B47B4"/>
    <w:rsid w:val="004B55C1"/>
    <w:rsid w:val="004D50A6"/>
    <w:rsid w:val="004D5429"/>
    <w:rsid w:val="004D7266"/>
    <w:rsid w:val="004E083A"/>
    <w:rsid w:val="004E2551"/>
    <w:rsid w:val="004E3261"/>
    <w:rsid w:val="004E4F2A"/>
    <w:rsid w:val="004E74CF"/>
    <w:rsid w:val="00502236"/>
    <w:rsid w:val="00503FA7"/>
    <w:rsid w:val="00504C43"/>
    <w:rsid w:val="0050555D"/>
    <w:rsid w:val="00510B98"/>
    <w:rsid w:val="005148EB"/>
    <w:rsid w:val="00523041"/>
    <w:rsid w:val="00525238"/>
    <w:rsid w:val="005517C1"/>
    <w:rsid w:val="00555600"/>
    <w:rsid w:val="005618A5"/>
    <w:rsid w:val="00561C99"/>
    <w:rsid w:val="0056245E"/>
    <w:rsid w:val="005709A0"/>
    <w:rsid w:val="00571ACE"/>
    <w:rsid w:val="0057781B"/>
    <w:rsid w:val="00577F3A"/>
    <w:rsid w:val="00592591"/>
    <w:rsid w:val="00594055"/>
    <w:rsid w:val="0059425C"/>
    <w:rsid w:val="005A2C2B"/>
    <w:rsid w:val="005B1D69"/>
    <w:rsid w:val="005B2B27"/>
    <w:rsid w:val="005C25ED"/>
    <w:rsid w:val="005C61B6"/>
    <w:rsid w:val="005D4732"/>
    <w:rsid w:val="005F51AC"/>
    <w:rsid w:val="006008FA"/>
    <w:rsid w:val="0061129F"/>
    <w:rsid w:val="00621C15"/>
    <w:rsid w:val="00623211"/>
    <w:rsid w:val="006255F2"/>
    <w:rsid w:val="00625C97"/>
    <w:rsid w:val="00626C81"/>
    <w:rsid w:val="00630469"/>
    <w:rsid w:val="0063132F"/>
    <w:rsid w:val="00631737"/>
    <w:rsid w:val="00635E97"/>
    <w:rsid w:val="006363D5"/>
    <w:rsid w:val="006466E0"/>
    <w:rsid w:val="006567F0"/>
    <w:rsid w:val="006664FA"/>
    <w:rsid w:val="00681886"/>
    <w:rsid w:val="00685665"/>
    <w:rsid w:val="00686015"/>
    <w:rsid w:val="006A0E8B"/>
    <w:rsid w:val="006B20D6"/>
    <w:rsid w:val="006C5987"/>
    <w:rsid w:val="006C71EE"/>
    <w:rsid w:val="006D7378"/>
    <w:rsid w:val="006E7462"/>
    <w:rsid w:val="006F15AD"/>
    <w:rsid w:val="006F24EE"/>
    <w:rsid w:val="007031FC"/>
    <w:rsid w:val="007067FA"/>
    <w:rsid w:val="007074AC"/>
    <w:rsid w:val="00710539"/>
    <w:rsid w:val="00710C04"/>
    <w:rsid w:val="00717DD7"/>
    <w:rsid w:val="00726528"/>
    <w:rsid w:val="00735E49"/>
    <w:rsid w:val="00737A5B"/>
    <w:rsid w:val="00742A71"/>
    <w:rsid w:val="00742E26"/>
    <w:rsid w:val="007443E7"/>
    <w:rsid w:val="00744F35"/>
    <w:rsid w:val="00747313"/>
    <w:rsid w:val="007513E9"/>
    <w:rsid w:val="007517C9"/>
    <w:rsid w:val="00755B94"/>
    <w:rsid w:val="00760D86"/>
    <w:rsid w:val="00763F3C"/>
    <w:rsid w:val="00764801"/>
    <w:rsid w:val="007648A3"/>
    <w:rsid w:val="00765FA1"/>
    <w:rsid w:val="0076732A"/>
    <w:rsid w:val="00770048"/>
    <w:rsid w:val="00770070"/>
    <w:rsid w:val="0077458B"/>
    <w:rsid w:val="00774E83"/>
    <w:rsid w:val="00775C5C"/>
    <w:rsid w:val="00794AFD"/>
    <w:rsid w:val="00797ECF"/>
    <w:rsid w:val="007A3909"/>
    <w:rsid w:val="007A39BA"/>
    <w:rsid w:val="007A5176"/>
    <w:rsid w:val="007C43F4"/>
    <w:rsid w:val="007C4E91"/>
    <w:rsid w:val="007C59CE"/>
    <w:rsid w:val="007D5790"/>
    <w:rsid w:val="007E3DB6"/>
    <w:rsid w:val="007E55C6"/>
    <w:rsid w:val="007F1121"/>
    <w:rsid w:val="008077DE"/>
    <w:rsid w:val="00811CBD"/>
    <w:rsid w:val="00812C49"/>
    <w:rsid w:val="008203F8"/>
    <w:rsid w:val="00820703"/>
    <w:rsid w:val="00821220"/>
    <w:rsid w:val="00825049"/>
    <w:rsid w:val="00825A1C"/>
    <w:rsid w:val="00835420"/>
    <w:rsid w:val="0084014F"/>
    <w:rsid w:val="00840232"/>
    <w:rsid w:val="00850D90"/>
    <w:rsid w:val="00852893"/>
    <w:rsid w:val="00853925"/>
    <w:rsid w:val="00853C1B"/>
    <w:rsid w:val="00857751"/>
    <w:rsid w:val="00861167"/>
    <w:rsid w:val="0086385C"/>
    <w:rsid w:val="00863D21"/>
    <w:rsid w:val="00870572"/>
    <w:rsid w:val="00871BE9"/>
    <w:rsid w:val="008852D6"/>
    <w:rsid w:val="0088572C"/>
    <w:rsid w:val="00891BF0"/>
    <w:rsid w:val="00892BDC"/>
    <w:rsid w:val="008952D2"/>
    <w:rsid w:val="00895571"/>
    <w:rsid w:val="00896C20"/>
    <w:rsid w:val="00896DD0"/>
    <w:rsid w:val="008A3DEA"/>
    <w:rsid w:val="008B10E4"/>
    <w:rsid w:val="008B1186"/>
    <w:rsid w:val="008B62CF"/>
    <w:rsid w:val="008C1E67"/>
    <w:rsid w:val="008D0A06"/>
    <w:rsid w:val="008E1AD7"/>
    <w:rsid w:val="008F05CE"/>
    <w:rsid w:val="008F1CDA"/>
    <w:rsid w:val="008F2143"/>
    <w:rsid w:val="009122FB"/>
    <w:rsid w:val="0091255B"/>
    <w:rsid w:val="0091780C"/>
    <w:rsid w:val="009236FB"/>
    <w:rsid w:val="0092733A"/>
    <w:rsid w:val="00935090"/>
    <w:rsid w:val="0094168C"/>
    <w:rsid w:val="00947781"/>
    <w:rsid w:val="009649A8"/>
    <w:rsid w:val="009657C9"/>
    <w:rsid w:val="009769E0"/>
    <w:rsid w:val="00983402"/>
    <w:rsid w:val="0099335F"/>
    <w:rsid w:val="009A4445"/>
    <w:rsid w:val="009B3196"/>
    <w:rsid w:val="009B7F05"/>
    <w:rsid w:val="009C5DBD"/>
    <w:rsid w:val="009D0924"/>
    <w:rsid w:val="009D201F"/>
    <w:rsid w:val="009D35DE"/>
    <w:rsid w:val="009D6379"/>
    <w:rsid w:val="009D6CB4"/>
    <w:rsid w:val="009F04F4"/>
    <w:rsid w:val="009F4D59"/>
    <w:rsid w:val="00A03645"/>
    <w:rsid w:val="00A1517C"/>
    <w:rsid w:val="00A20142"/>
    <w:rsid w:val="00A2227F"/>
    <w:rsid w:val="00A41DD4"/>
    <w:rsid w:val="00A4261A"/>
    <w:rsid w:val="00A62434"/>
    <w:rsid w:val="00A64404"/>
    <w:rsid w:val="00A77F00"/>
    <w:rsid w:val="00A81BBC"/>
    <w:rsid w:val="00A8349D"/>
    <w:rsid w:val="00A852AF"/>
    <w:rsid w:val="00A864F8"/>
    <w:rsid w:val="00A904D9"/>
    <w:rsid w:val="00A9147B"/>
    <w:rsid w:val="00A91585"/>
    <w:rsid w:val="00A9250D"/>
    <w:rsid w:val="00A97A0F"/>
    <w:rsid w:val="00AA1939"/>
    <w:rsid w:val="00AA79D3"/>
    <w:rsid w:val="00AB2142"/>
    <w:rsid w:val="00AB2322"/>
    <w:rsid w:val="00AC6274"/>
    <w:rsid w:val="00AC6833"/>
    <w:rsid w:val="00AC7E59"/>
    <w:rsid w:val="00AD4E39"/>
    <w:rsid w:val="00AD7778"/>
    <w:rsid w:val="00AE15CC"/>
    <w:rsid w:val="00AE4F23"/>
    <w:rsid w:val="00AF05E0"/>
    <w:rsid w:val="00AF4CDE"/>
    <w:rsid w:val="00B01422"/>
    <w:rsid w:val="00B01516"/>
    <w:rsid w:val="00B11673"/>
    <w:rsid w:val="00B12616"/>
    <w:rsid w:val="00B1431D"/>
    <w:rsid w:val="00B14B79"/>
    <w:rsid w:val="00B17B1C"/>
    <w:rsid w:val="00B31E5F"/>
    <w:rsid w:val="00B370EA"/>
    <w:rsid w:val="00B41687"/>
    <w:rsid w:val="00B4459F"/>
    <w:rsid w:val="00B44B41"/>
    <w:rsid w:val="00B528AC"/>
    <w:rsid w:val="00B56C8B"/>
    <w:rsid w:val="00B57627"/>
    <w:rsid w:val="00B701B3"/>
    <w:rsid w:val="00B71ED6"/>
    <w:rsid w:val="00B76A7C"/>
    <w:rsid w:val="00B76ABB"/>
    <w:rsid w:val="00B8587A"/>
    <w:rsid w:val="00B94CBC"/>
    <w:rsid w:val="00B950A5"/>
    <w:rsid w:val="00BA2D04"/>
    <w:rsid w:val="00BB0B36"/>
    <w:rsid w:val="00BB7D8C"/>
    <w:rsid w:val="00BD3A4E"/>
    <w:rsid w:val="00BE14C1"/>
    <w:rsid w:val="00BE5543"/>
    <w:rsid w:val="00BF1E16"/>
    <w:rsid w:val="00BF1EA9"/>
    <w:rsid w:val="00BF6CCE"/>
    <w:rsid w:val="00BF6EDC"/>
    <w:rsid w:val="00C00CE8"/>
    <w:rsid w:val="00C0137A"/>
    <w:rsid w:val="00C0369B"/>
    <w:rsid w:val="00C06F8D"/>
    <w:rsid w:val="00C16716"/>
    <w:rsid w:val="00C228E5"/>
    <w:rsid w:val="00C261B9"/>
    <w:rsid w:val="00C33F7C"/>
    <w:rsid w:val="00C439F1"/>
    <w:rsid w:val="00C51A6A"/>
    <w:rsid w:val="00C520B9"/>
    <w:rsid w:val="00C55062"/>
    <w:rsid w:val="00C61BF7"/>
    <w:rsid w:val="00C6526C"/>
    <w:rsid w:val="00C6788A"/>
    <w:rsid w:val="00C80F9B"/>
    <w:rsid w:val="00C817BE"/>
    <w:rsid w:val="00C97806"/>
    <w:rsid w:val="00CA0AFF"/>
    <w:rsid w:val="00CA32FF"/>
    <w:rsid w:val="00CB2DF8"/>
    <w:rsid w:val="00CB3918"/>
    <w:rsid w:val="00CB3DC2"/>
    <w:rsid w:val="00CC09ED"/>
    <w:rsid w:val="00CC2589"/>
    <w:rsid w:val="00CC45C5"/>
    <w:rsid w:val="00CD022C"/>
    <w:rsid w:val="00CD0292"/>
    <w:rsid w:val="00CD24F1"/>
    <w:rsid w:val="00CD6E39"/>
    <w:rsid w:val="00CE09E3"/>
    <w:rsid w:val="00CE59CC"/>
    <w:rsid w:val="00CF23C3"/>
    <w:rsid w:val="00CF2AA6"/>
    <w:rsid w:val="00CF2F4C"/>
    <w:rsid w:val="00CF396F"/>
    <w:rsid w:val="00CF5F8B"/>
    <w:rsid w:val="00D21433"/>
    <w:rsid w:val="00D26A85"/>
    <w:rsid w:val="00D31B55"/>
    <w:rsid w:val="00D33599"/>
    <w:rsid w:val="00D354AE"/>
    <w:rsid w:val="00D3775F"/>
    <w:rsid w:val="00D4120A"/>
    <w:rsid w:val="00D45D2C"/>
    <w:rsid w:val="00D514AF"/>
    <w:rsid w:val="00D53CBD"/>
    <w:rsid w:val="00D56215"/>
    <w:rsid w:val="00D60EE0"/>
    <w:rsid w:val="00D673CE"/>
    <w:rsid w:val="00D67B88"/>
    <w:rsid w:val="00D83047"/>
    <w:rsid w:val="00D876B7"/>
    <w:rsid w:val="00D935DE"/>
    <w:rsid w:val="00D9769C"/>
    <w:rsid w:val="00D97F5F"/>
    <w:rsid w:val="00DA20EA"/>
    <w:rsid w:val="00DA21B9"/>
    <w:rsid w:val="00DA39DD"/>
    <w:rsid w:val="00DB305C"/>
    <w:rsid w:val="00DB36E5"/>
    <w:rsid w:val="00DB6C79"/>
    <w:rsid w:val="00DC6ED2"/>
    <w:rsid w:val="00DE0003"/>
    <w:rsid w:val="00DE04AB"/>
    <w:rsid w:val="00DE136A"/>
    <w:rsid w:val="00DE2180"/>
    <w:rsid w:val="00DE2ACE"/>
    <w:rsid w:val="00DE2B58"/>
    <w:rsid w:val="00DE6DCE"/>
    <w:rsid w:val="00DF0BBC"/>
    <w:rsid w:val="00DF3440"/>
    <w:rsid w:val="00E02D43"/>
    <w:rsid w:val="00E05E7C"/>
    <w:rsid w:val="00E07CB9"/>
    <w:rsid w:val="00E1585B"/>
    <w:rsid w:val="00E17241"/>
    <w:rsid w:val="00E17F39"/>
    <w:rsid w:val="00E24B0D"/>
    <w:rsid w:val="00E252C4"/>
    <w:rsid w:val="00E2776C"/>
    <w:rsid w:val="00E3035F"/>
    <w:rsid w:val="00E33206"/>
    <w:rsid w:val="00E347B5"/>
    <w:rsid w:val="00E36C0F"/>
    <w:rsid w:val="00E36E8C"/>
    <w:rsid w:val="00E40AA9"/>
    <w:rsid w:val="00E41506"/>
    <w:rsid w:val="00E517E4"/>
    <w:rsid w:val="00E52B78"/>
    <w:rsid w:val="00E54F05"/>
    <w:rsid w:val="00E57041"/>
    <w:rsid w:val="00E62E75"/>
    <w:rsid w:val="00E72E67"/>
    <w:rsid w:val="00E73ABA"/>
    <w:rsid w:val="00E74E5F"/>
    <w:rsid w:val="00E7542B"/>
    <w:rsid w:val="00E756DF"/>
    <w:rsid w:val="00E75DDE"/>
    <w:rsid w:val="00E76044"/>
    <w:rsid w:val="00E90599"/>
    <w:rsid w:val="00E90686"/>
    <w:rsid w:val="00E94480"/>
    <w:rsid w:val="00E95DC4"/>
    <w:rsid w:val="00EA03CF"/>
    <w:rsid w:val="00EA0AB4"/>
    <w:rsid w:val="00EA5DC0"/>
    <w:rsid w:val="00EA6454"/>
    <w:rsid w:val="00EA656A"/>
    <w:rsid w:val="00EA7BD3"/>
    <w:rsid w:val="00EB385F"/>
    <w:rsid w:val="00EB4A15"/>
    <w:rsid w:val="00EB53D8"/>
    <w:rsid w:val="00EC0F89"/>
    <w:rsid w:val="00EC191B"/>
    <w:rsid w:val="00EE0C97"/>
    <w:rsid w:val="00EE3F54"/>
    <w:rsid w:val="00EE689E"/>
    <w:rsid w:val="00EF35B7"/>
    <w:rsid w:val="00EF6623"/>
    <w:rsid w:val="00F00A5D"/>
    <w:rsid w:val="00F07FAA"/>
    <w:rsid w:val="00F2198B"/>
    <w:rsid w:val="00F37333"/>
    <w:rsid w:val="00F4009F"/>
    <w:rsid w:val="00F416BF"/>
    <w:rsid w:val="00F464B1"/>
    <w:rsid w:val="00F50229"/>
    <w:rsid w:val="00F52356"/>
    <w:rsid w:val="00F55C4F"/>
    <w:rsid w:val="00F60232"/>
    <w:rsid w:val="00F80723"/>
    <w:rsid w:val="00F932DF"/>
    <w:rsid w:val="00FA39EE"/>
    <w:rsid w:val="00FB379A"/>
    <w:rsid w:val="00FC1DC8"/>
    <w:rsid w:val="00FC6795"/>
    <w:rsid w:val="00FD519A"/>
    <w:rsid w:val="00FD6F57"/>
    <w:rsid w:val="00FE0E9F"/>
    <w:rsid w:val="00FE1B1B"/>
    <w:rsid w:val="00FE3CB7"/>
    <w:rsid w:val="00FE5648"/>
    <w:rsid w:val="00FF25B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2A0"/>
    <w:pPr>
      <w:spacing w:after="200" w:line="276" w:lineRule="auto"/>
    </w:pPr>
    <w:rPr>
      <w:sz w:val="22"/>
      <w:szCs w:val="22"/>
      <w:lang w:eastAsia="en-US"/>
    </w:rPr>
  </w:style>
  <w:style w:type="paragraph" w:styleId="Balk1">
    <w:name w:val="heading 1"/>
    <w:basedOn w:val="Normal"/>
    <w:next w:val="Normal"/>
    <w:link w:val="Balk1Char"/>
    <w:uiPriority w:val="9"/>
    <w:qFormat/>
    <w:rsid w:val="00E252C4"/>
    <w:pPr>
      <w:keepNext/>
      <w:spacing w:before="240" w:after="60"/>
      <w:outlineLvl w:val="0"/>
    </w:pPr>
    <w:rPr>
      <w:rFonts w:ascii="Cambria" w:eastAsia="Times New Roman" w:hAnsi="Cambria"/>
      <w:b/>
      <w:bCs/>
      <w:kern w:val="32"/>
      <w:sz w:val="32"/>
      <w:szCs w:val="32"/>
      <w:lang/>
    </w:rPr>
  </w:style>
  <w:style w:type="paragraph" w:styleId="Balk2">
    <w:name w:val="heading 2"/>
    <w:basedOn w:val="Normal"/>
    <w:next w:val="Normal"/>
    <w:link w:val="Balk2Char"/>
    <w:uiPriority w:val="9"/>
    <w:unhideWhenUsed/>
    <w:qFormat/>
    <w:rsid w:val="00E252C4"/>
    <w:pPr>
      <w:keepNext/>
      <w:spacing w:before="240" w:after="60"/>
      <w:outlineLvl w:val="1"/>
    </w:pPr>
    <w:rPr>
      <w:rFonts w:ascii="Cambria" w:eastAsia="Times New Roman" w:hAnsi="Cambria"/>
      <w:b/>
      <w:bCs/>
      <w:i/>
      <w:iCs/>
      <w:sz w:val="28"/>
      <w:szCs w:val="28"/>
      <w:lang/>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37F1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37F1C"/>
    <w:pPr>
      <w:spacing w:after="0" w:line="240" w:lineRule="auto"/>
    </w:pPr>
    <w:rPr>
      <w:rFonts w:ascii="Tahoma" w:hAnsi="Tahoma"/>
      <w:sz w:val="16"/>
      <w:szCs w:val="16"/>
      <w:lang/>
    </w:rPr>
  </w:style>
  <w:style w:type="character" w:customStyle="1" w:styleId="BalonMetniChar">
    <w:name w:val="Balon Metni Char"/>
    <w:link w:val="BalonMetni"/>
    <w:uiPriority w:val="99"/>
    <w:semiHidden/>
    <w:rsid w:val="00137F1C"/>
    <w:rPr>
      <w:rFonts w:ascii="Tahoma" w:hAnsi="Tahoma" w:cs="Tahoma"/>
      <w:sz w:val="16"/>
      <w:szCs w:val="16"/>
    </w:rPr>
  </w:style>
  <w:style w:type="character" w:customStyle="1" w:styleId="Balk2Char">
    <w:name w:val="Başlık 2 Char"/>
    <w:link w:val="Balk2"/>
    <w:uiPriority w:val="9"/>
    <w:rsid w:val="00E252C4"/>
    <w:rPr>
      <w:rFonts w:ascii="Cambria" w:eastAsia="Times New Roman" w:hAnsi="Cambria" w:cs="Times New Roman"/>
      <w:b/>
      <w:bCs/>
      <w:i/>
      <w:iCs/>
      <w:sz w:val="28"/>
      <w:szCs w:val="28"/>
      <w:lang w:eastAsia="en-US"/>
    </w:rPr>
  </w:style>
  <w:style w:type="paragraph" w:styleId="AralkYok">
    <w:name w:val="No Spacing"/>
    <w:uiPriority w:val="1"/>
    <w:qFormat/>
    <w:rsid w:val="00E252C4"/>
    <w:rPr>
      <w:sz w:val="22"/>
      <w:szCs w:val="22"/>
      <w:lang w:eastAsia="en-US"/>
    </w:rPr>
  </w:style>
  <w:style w:type="character" w:customStyle="1" w:styleId="Balk1Char">
    <w:name w:val="Başlık 1 Char"/>
    <w:link w:val="Balk1"/>
    <w:uiPriority w:val="9"/>
    <w:rsid w:val="00E252C4"/>
    <w:rPr>
      <w:rFonts w:ascii="Cambria" w:eastAsia="Times New Roman" w:hAnsi="Cambria" w:cs="Times New Roman"/>
      <w:b/>
      <w:bCs/>
      <w:kern w:val="32"/>
      <w:sz w:val="32"/>
      <w:szCs w:val="32"/>
      <w:lang w:eastAsia="en-US"/>
    </w:rPr>
  </w:style>
  <w:style w:type="paragraph" w:styleId="ResimYazs">
    <w:name w:val="caption"/>
    <w:basedOn w:val="Normal"/>
    <w:next w:val="Normal"/>
    <w:uiPriority w:val="35"/>
    <w:unhideWhenUsed/>
    <w:qFormat/>
    <w:rsid w:val="004D50A6"/>
    <w:rPr>
      <w:b/>
      <w:bCs/>
      <w:sz w:val="20"/>
      <w:szCs w:val="20"/>
    </w:rPr>
  </w:style>
  <w:style w:type="paragraph" w:styleId="stbilgi">
    <w:name w:val="header"/>
    <w:basedOn w:val="Normal"/>
    <w:link w:val="stbilgiChar"/>
    <w:rsid w:val="008077DE"/>
    <w:pPr>
      <w:tabs>
        <w:tab w:val="center" w:pos="4536"/>
        <w:tab w:val="right" w:pos="9072"/>
      </w:tabs>
      <w:spacing w:after="0" w:line="240" w:lineRule="auto"/>
    </w:pPr>
    <w:rPr>
      <w:rFonts w:ascii="Times New Roman" w:eastAsia="Times New Roman" w:hAnsi="Times New Roman"/>
      <w:sz w:val="24"/>
      <w:szCs w:val="24"/>
      <w:lang/>
    </w:rPr>
  </w:style>
  <w:style w:type="character" w:customStyle="1" w:styleId="stbilgiChar">
    <w:name w:val="Üstbilgi Char"/>
    <w:link w:val="stbilgi"/>
    <w:rsid w:val="008077DE"/>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90036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www.keepinuse.ch/wp-content/uploads/v%C3%A9lo_enfant.gif"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3.gi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H:\1.s&#305;n&#305;f\her-g&#252;ne-bir-&#231;al&#305;&#351;ma\her-g&#252;ne-bir-&#231;al&#305;&#351;ma-27.sesler-ela-t.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18591-2B34-494E-BC98-E13A6A685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her-güne-bir-çalışma-27.sesler-ela-t</Template>
  <TotalTime>50</TotalTime>
  <Pages>3</Pages>
  <Words>356</Words>
  <Characters>2034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2386</CharactersWithSpaces>
  <SharedDoc>false</SharedDoc>
  <HLinks>
    <vt:vector size="12" baseType="variant">
      <vt:variant>
        <vt:i4>2424958</vt:i4>
      </vt:variant>
      <vt:variant>
        <vt:i4>10902</vt:i4>
      </vt:variant>
      <vt:variant>
        <vt:i4>1025</vt:i4>
      </vt:variant>
      <vt:variant>
        <vt:i4>1</vt:i4>
      </vt:variant>
      <vt:variant>
        <vt:lpwstr>http://urbandebris.typepad.com/.a/6a00d8341c479753ef0147e2b5218c970b-800wi</vt:lpwstr>
      </vt:variant>
      <vt:variant>
        <vt:lpwstr/>
      </vt:variant>
      <vt:variant>
        <vt:i4>2424958</vt:i4>
      </vt:variant>
      <vt:variant>
        <vt:i4>11142</vt:i4>
      </vt:variant>
      <vt:variant>
        <vt:i4>1027</vt:i4>
      </vt:variant>
      <vt:variant>
        <vt:i4>1</vt:i4>
      </vt:variant>
      <vt:variant>
        <vt:lpwstr>http://urbandebris.typepad.com/.a/6a00d8341c479753ef0147e2b5218c970b-800wi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2014-11-03T09:45:00Z</cp:lastPrinted>
  <dcterms:created xsi:type="dcterms:W3CDTF">2014-11-21T05:04:00Z</dcterms:created>
  <dcterms:modified xsi:type="dcterms:W3CDTF">2014-11-22T09:32:00Z</dcterms:modified>
  <cp:category>www.sorubak.com</cp:category>
</cp:coreProperties>
</file>