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0F494B" w:rsidRDefault="00FA39EE" w:rsidP="00947781">
      <w:pPr>
        <w:rPr>
          <w:rFonts w:ascii="Hand writing Mutlu" w:hAnsi="Hand writing Mutlu"/>
          <w:b/>
          <w:color w:val="5F497A"/>
          <w:sz w:val="20"/>
          <w:szCs w:val="20"/>
        </w:rPr>
      </w:pPr>
      <w:r w:rsidRPr="000F494B">
        <w:rPr>
          <w:rFonts w:ascii="Hand writing Mutlu" w:hAnsi="Hand writing Mutlu"/>
          <w:b/>
          <w:color w:val="5F497A"/>
          <w:sz w:val="20"/>
          <w:szCs w:val="20"/>
        </w:rPr>
        <w:t>A</w:t>
      </w:r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dı Soyadı: </w:t>
      </w:r>
      <w:proofErr w:type="gramStart"/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………………………………………</w:t>
      </w:r>
      <w:r w:rsidRPr="000F494B">
        <w:rPr>
          <w:rFonts w:ascii="Times New Roman" w:hAnsi="Times New Roman"/>
          <w:b/>
          <w:color w:val="5F497A"/>
          <w:sz w:val="20"/>
          <w:szCs w:val="20"/>
        </w:rPr>
        <w:t>………</w:t>
      </w:r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</w:t>
      </w:r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>.</w:t>
      </w:r>
      <w:proofErr w:type="gramEnd"/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 S</w:t>
      </w:r>
      <w:r w:rsidR="008952D2" w:rsidRPr="000F494B">
        <w:rPr>
          <w:rFonts w:ascii="Hand writing Mutlu" w:hAnsi="Hand writing Mutlu" w:cs="Hand writing Mutlu"/>
          <w:b/>
          <w:color w:val="5F497A"/>
          <w:sz w:val="20"/>
          <w:szCs w:val="20"/>
        </w:rPr>
        <w:t>ı</w:t>
      </w:r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>n</w:t>
      </w:r>
      <w:r w:rsidR="008952D2" w:rsidRPr="000F494B">
        <w:rPr>
          <w:rFonts w:ascii="Hand writing Mutlu" w:hAnsi="Hand writing Mutlu" w:cs="Hand writing Mutlu"/>
          <w:b/>
          <w:color w:val="5F497A"/>
          <w:sz w:val="20"/>
          <w:szCs w:val="20"/>
        </w:rPr>
        <w:t>ı</w:t>
      </w:r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f: </w:t>
      </w:r>
      <w:proofErr w:type="gramStart"/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……</w:t>
      </w:r>
      <w:proofErr w:type="gramEnd"/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  No: </w:t>
      </w:r>
      <w:proofErr w:type="gramStart"/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……</w:t>
      </w:r>
      <w:proofErr w:type="gramEnd"/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      </w:t>
      </w:r>
      <w:r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Tarih: </w:t>
      </w:r>
      <w:proofErr w:type="gramStart"/>
      <w:r w:rsidRPr="000F494B">
        <w:rPr>
          <w:rFonts w:ascii="Times New Roman" w:hAnsi="Times New Roman"/>
          <w:b/>
          <w:color w:val="5F497A"/>
          <w:sz w:val="20"/>
          <w:szCs w:val="20"/>
        </w:rPr>
        <w:t>…</w:t>
      </w:r>
      <w:r w:rsidR="00CB3DC2" w:rsidRPr="000F494B">
        <w:rPr>
          <w:rFonts w:ascii="Times New Roman" w:hAnsi="Times New Roman"/>
          <w:b/>
          <w:color w:val="5F497A"/>
          <w:sz w:val="20"/>
          <w:szCs w:val="20"/>
        </w:rPr>
        <w:t>…</w:t>
      </w:r>
      <w:proofErr w:type="gramEnd"/>
      <w:r w:rsidR="00466AD1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 </w:t>
      </w:r>
      <w:r w:rsidR="008952D2" w:rsidRPr="000F494B">
        <w:rPr>
          <w:rFonts w:ascii="Hand writing Mutlu" w:hAnsi="Hand writing Mutlu"/>
          <w:b/>
          <w:color w:val="5F497A"/>
          <w:sz w:val="20"/>
          <w:szCs w:val="20"/>
        </w:rPr>
        <w:t>/</w:t>
      </w:r>
      <w:proofErr w:type="gramStart"/>
      <w:r w:rsidRPr="000F494B">
        <w:rPr>
          <w:rFonts w:ascii="Times New Roman" w:hAnsi="Times New Roman"/>
          <w:b/>
          <w:color w:val="5F497A"/>
          <w:sz w:val="20"/>
          <w:szCs w:val="20"/>
        </w:rPr>
        <w:t>……</w:t>
      </w:r>
      <w:proofErr w:type="gramEnd"/>
      <w:r w:rsidR="00466AD1" w:rsidRPr="000F494B">
        <w:rPr>
          <w:rFonts w:ascii="Hand writing Mutlu" w:hAnsi="Hand writing Mutlu"/>
          <w:b/>
          <w:color w:val="5F497A"/>
          <w:sz w:val="20"/>
          <w:szCs w:val="20"/>
        </w:rPr>
        <w:t xml:space="preserve"> </w:t>
      </w:r>
      <w:r w:rsidRPr="000F494B">
        <w:rPr>
          <w:rFonts w:ascii="Hand writing Mutlu" w:hAnsi="Hand writing Mutlu"/>
          <w:b/>
          <w:color w:val="5F497A"/>
          <w:sz w:val="20"/>
          <w:szCs w:val="20"/>
        </w:rPr>
        <w:t>/</w:t>
      </w:r>
      <w:proofErr w:type="gramStart"/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……</w:t>
      </w:r>
      <w:r w:rsidR="00466AD1" w:rsidRPr="000F494B">
        <w:rPr>
          <w:rFonts w:ascii="Times New Roman" w:hAnsi="Times New Roman"/>
          <w:b/>
          <w:color w:val="5F497A"/>
          <w:sz w:val="20"/>
          <w:szCs w:val="20"/>
        </w:rPr>
        <w:t>……</w:t>
      </w:r>
      <w:r w:rsidR="008952D2" w:rsidRPr="000F494B">
        <w:rPr>
          <w:rFonts w:ascii="Times New Roman" w:hAnsi="Times New Roman"/>
          <w:b/>
          <w:color w:val="5F497A"/>
          <w:sz w:val="20"/>
          <w:szCs w:val="20"/>
        </w:rPr>
        <w:t>………</w:t>
      </w:r>
      <w:proofErr w:type="gramEnd"/>
      <w:r w:rsidR="000F494B">
        <w:rPr>
          <w:rFonts w:ascii="Times New Roman" w:hAnsi="Times New Roman"/>
          <w:b/>
          <w:color w:val="5F497A"/>
          <w:sz w:val="20"/>
          <w:szCs w:val="20"/>
        </w:rPr>
        <w:t xml:space="preserve">          17 </w:t>
      </w:r>
      <w:proofErr w:type="gramStart"/>
      <w:r w:rsidR="000F494B">
        <w:rPr>
          <w:rFonts w:ascii="Times New Roman" w:hAnsi="Times New Roman"/>
          <w:b/>
          <w:color w:val="5F497A"/>
          <w:sz w:val="20"/>
          <w:szCs w:val="20"/>
        </w:rPr>
        <w:t>kasım</w:t>
      </w:r>
      <w:proofErr w:type="gramEnd"/>
      <w:r w:rsidR="000F494B">
        <w:rPr>
          <w:rFonts w:ascii="Times New Roman" w:hAnsi="Times New Roman"/>
          <w:b/>
          <w:color w:val="5F497A"/>
          <w:sz w:val="20"/>
          <w:szCs w:val="20"/>
        </w:rPr>
        <w:t xml:space="preserve"> ev ödevi</w:t>
      </w:r>
    </w:p>
    <w:tbl>
      <w:tblPr>
        <w:tblStyle w:val="TabloKlavuzu"/>
        <w:tblW w:w="0" w:type="auto"/>
        <w:tblLook w:val="04A0"/>
      </w:tblPr>
      <w:tblGrid>
        <w:gridCol w:w="1225"/>
        <w:gridCol w:w="1974"/>
        <w:gridCol w:w="1835"/>
        <w:gridCol w:w="2676"/>
        <w:gridCol w:w="1553"/>
        <w:gridCol w:w="1584"/>
      </w:tblGrid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in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an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en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el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al</w:t>
            </w:r>
            <w:proofErr w:type="gram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il</w:t>
            </w:r>
            <w:proofErr w:type="gramEnd"/>
          </w:p>
        </w:tc>
      </w:tr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at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it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00BA9">
              <w:rPr>
                <w:rFonts w:ascii="Hand writing Mutlu" w:hAnsi="Hand writing Mutlu"/>
                <w:sz w:val="28"/>
                <w:szCs w:val="28"/>
              </w:rPr>
              <w:t>ni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00BA9">
              <w:rPr>
                <w:rFonts w:ascii="Hand writing Mutlu" w:hAnsi="Hand writing Mutlu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ne</w:t>
            </w:r>
            <w:proofErr w:type="gramEnd"/>
          </w:p>
        </w:tc>
      </w:tr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B00BA9">
              <w:rPr>
                <w:rFonts w:ascii="Hand writing Mutlu" w:hAnsi="Hand writing Mutlu"/>
                <w:sz w:val="28"/>
                <w:szCs w:val="28"/>
              </w:rPr>
              <w:t>le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la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00BA9">
              <w:rPr>
                <w:rFonts w:ascii="Hand writing Mutlu" w:hAnsi="Hand writing Mutlu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B00BA9">
              <w:rPr>
                <w:rFonts w:ascii="Hand writing Mutlu" w:hAnsi="Hand writing Mutlu"/>
                <w:sz w:val="28"/>
                <w:szCs w:val="28"/>
              </w:rPr>
              <w:t>te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B00BA9">
              <w:rPr>
                <w:rFonts w:ascii="Hand writing Mutlu" w:hAnsi="Hand writing Mutlu"/>
                <w:sz w:val="28"/>
                <w:szCs w:val="28"/>
              </w:rPr>
              <w:t>te</w:t>
            </w:r>
          </w:p>
        </w:tc>
      </w:tr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ela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lale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ali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00BA9">
              <w:rPr>
                <w:rFonts w:ascii="Hand writing Mutlu" w:hAnsi="Hand writing Mutlu"/>
                <w:sz w:val="28"/>
                <w:szCs w:val="28"/>
              </w:rPr>
              <w:t>talat</w:t>
            </w:r>
            <w:proofErr w:type="spell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atla</w:t>
            </w:r>
            <w:proofErr w:type="gramEnd"/>
          </w:p>
        </w:tc>
      </w:tr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nane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tane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nine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ninni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inle</w:t>
            </w:r>
            <w:proofErr w:type="gram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B00BA9">
              <w:rPr>
                <w:rFonts w:ascii="Hand writing Mutlu" w:hAnsi="Hand writing Mutlu"/>
                <w:sz w:val="28"/>
                <w:szCs w:val="28"/>
              </w:rPr>
              <w:t>Enli</w:t>
            </w:r>
          </w:p>
        </w:tc>
      </w:tr>
      <w:tr w:rsidR="000F494B" w:rsidRPr="000F494B" w:rsidTr="000F494B">
        <w:tc>
          <w:tcPr>
            <w:tcW w:w="1101" w:type="dxa"/>
            <w:tcBorders>
              <w:righ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taneli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naneli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nineli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ninnili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B00BA9">
              <w:rPr>
                <w:rFonts w:ascii="Hand writing Mutlu" w:hAnsi="Hand writing Mutlu"/>
                <w:sz w:val="28"/>
                <w:szCs w:val="28"/>
              </w:rPr>
              <w:t>inlet</w:t>
            </w:r>
            <w:proofErr w:type="gramEnd"/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F494B" w:rsidRPr="00B00BA9" w:rsidRDefault="000F494B" w:rsidP="00AB3402">
            <w:pPr>
              <w:rPr>
                <w:rFonts w:ascii="Hand writing Mutlu" w:hAnsi="Hand writing Mutlu"/>
                <w:sz w:val="28"/>
                <w:szCs w:val="28"/>
              </w:rPr>
            </w:pPr>
            <w:r w:rsidRPr="00B00BA9">
              <w:rPr>
                <w:rFonts w:ascii="Hand writing Mutlu" w:hAnsi="Hand writing Mutlu"/>
                <w:sz w:val="28"/>
                <w:szCs w:val="28"/>
              </w:rPr>
              <w:t>Enli atlet</w:t>
            </w:r>
          </w:p>
        </w:tc>
      </w:tr>
    </w:tbl>
    <w:p w:rsidR="00EB385F" w:rsidRDefault="000F494B" w:rsidP="000F494B">
      <w:pPr>
        <w:jc w:val="center"/>
      </w:pPr>
      <w:r>
        <w:t>Bol bol okutalım</w:t>
      </w:r>
      <w:proofErr w:type="gramStart"/>
      <w:r>
        <w:t>……</w:t>
      </w:r>
      <w:proofErr w:type="gramEnd"/>
      <w:r>
        <w:t>karışık karışık soralım birleştirelim…..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82"/>
        <w:gridCol w:w="3590"/>
        <w:gridCol w:w="3418"/>
      </w:tblGrid>
      <w:tr w:rsidR="000368C6" w:rsidTr="000368C6">
        <w:trPr>
          <w:trHeight w:val="3371"/>
        </w:trPr>
        <w:tc>
          <w:tcPr>
            <w:tcW w:w="3482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267B19">
              <w:rPr>
                <w:noProof/>
                <w:lang w:eastAsia="tr-TR"/>
              </w:rPr>
              <w:drawing>
                <wp:inline distT="0" distB="0" distL="0" distR="0">
                  <wp:extent cx="1524000" cy="1647825"/>
                  <wp:effectExtent l="0" t="0" r="0" b="9525"/>
                  <wp:docPr id="39" name="Resim 39" descr="http://3.bp.blogspot.com/_EqmXuLkb6Ak/SiPMeasQPQI/AAAAAAAADps/7d-f_Z-dLlU/s1600/read9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3.bp.blogspot.com/_EqmXuLkb6Ak/SiPMeasQPQI/AAAAAAAADps/7d-f_Z-dLlU/s1600/read9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4C43">
              <w:br/>
            </w:r>
            <w:r w:rsidR="00504C43" w:rsidRPr="000368C6">
              <w:rPr>
                <w:color w:val="00B050"/>
                <w:sz w:val="20"/>
                <w:szCs w:val="20"/>
              </w:rPr>
              <w:t>Babam, en yakın arkadaşım.</w:t>
            </w:r>
          </w:p>
        </w:tc>
        <w:tc>
          <w:tcPr>
            <w:tcW w:w="359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267B19">
              <w:rPr>
                <w:noProof/>
                <w:lang w:eastAsia="tr-TR"/>
              </w:rPr>
              <w:drawing>
                <wp:inline distT="0" distB="0" distL="0" distR="0">
                  <wp:extent cx="1085850" cy="16383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357E2">
              <w:br/>
            </w:r>
            <w:r w:rsidR="000357E2" w:rsidRPr="000368C6">
              <w:rPr>
                <w:color w:val="7030A0"/>
                <w:sz w:val="20"/>
                <w:szCs w:val="20"/>
              </w:rPr>
              <w:t>Annem, en yakın arkadaşım.</w:t>
            </w:r>
          </w:p>
        </w:tc>
        <w:tc>
          <w:tcPr>
            <w:tcW w:w="3418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368C6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267B19">
              <w:rPr>
                <w:noProof/>
                <w:lang w:eastAsia="tr-TR"/>
              </w:rPr>
              <w:drawing>
                <wp:inline distT="0" distB="0" distL="0" distR="0">
                  <wp:extent cx="1790700" cy="1695450"/>
                  <wp:effectExtent l="0" t="0" r="0" b="0"/>
                  <wp:docPr id="41" name="Resim 41" descr="Share This Coloring Pages With Friends HD Wallpaper 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hare This Coloring Pages With Friends HD Wallpaper 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7041">
              <w:br/>
            </w:r>
            <w:r w:rsidR="00E57041" w:rsidRPr="000368C6">
              <w:rPr>
                <w:color w:val="C00000"/>
              </w:rPr>
              <w:t>Arkadaşım, en yakın dostum.</w:t>
            </w:r>
          </w:p>
        </w:tc>
      </w:tr>
    </w:tbl>
    <w:p w:rsidR="00E33206" w:rsidRDefault="00E33206" w:rsidP="007513E9"/>
    <w:p w:rsidR="00E33206" w:rsidRPr="007E55C6" w:rsidRDefault="00382C08" w:rsidP="007513E9">
      <w:pPr>
        <w:rPr>
          <w:color w:val="0070C0"/>
        </w:rPr>
      </w:pPr>
      <w:r w:rsidRPr="00382C08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9" o:spid="_x0000_s1026" type="#_x0000_t202" style="position:absolute;margin-left:423.85pt;margin-top:24.1pt;width:107.7pt;height:7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382C08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Text Box 198" o:spid="_x0000_s1027" type="#_x0000_t202" style="position:absolute;margin-left:310.6pt;margin-top:24.1pt;width:106.2pt;height:77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82C08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Text Box 197" o:spid="_x0000_s1028" type="#_x0000_t202" style="position:absolute;margin-left:210.6pt;margin-top:24.1pt;width:89.7pt;height:77.7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82C08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Text Box 196" o:spid="_x0000_s1029" type="#_x0000_t202" style="position:absolute;margin-left:104pt;margin-top:24.1pt;width:89.7pt;height:77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e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82C08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Text Box 195" o:spid="_x0000_s1030" type="#_x0000_t202" style="position:absolute;margin-left:-.2pt;margin-top:24.1pt;width:89.7pt;height:77.7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">
            <v:textbox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 n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="007E55C6" w:rsidRPr="007E55C6">
        <w:rPr>
          <w:color w:val="0070C0"/>
        </w:rPr>
        <w:t xml:space="preserve">Ders: </w:t>
      </w:r>
      <w:r w:rsidR="00E57041" w:rsidRPr="007E55C6">
        <w:rPr>
          <w:color w:val="0070C0"/>
        </w:rPr>
        <w:t>Türkçe</w:t>
      </w:r>
    </w:p>
    <w:p w:rsidR="001C6607" w:rsidRDefault="001C6607" w:rsidP="007513E9"/>
    <w:p w:rsidR="001C6607" w:rsidRDefault="001C6607" w:rsidP="007513E9"/>
    <w:p w:rsidR="001C6607" w:rsidRDefault="001C6607" w:rsidP="007513E9"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685"/>
      </w:tblGrid>
      <w:tr w:rsidR="003C3820" w:rsidTr="001C6607">
        <w:trPr>
          <w:trHeight w:val="2293"/>
        </w:trPr>
        <w:tc>
          <w:tcPr>
            <w:tcW w:w="3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1C6607" w:rsidP="00E57041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6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Metinler</w:t>
            </w:r>
            <w:r w:rsidR="00857751">
              <w:rPr>
                <w:b/>
                <w:color w:val="984806"/>
                <w:sz w:val="20"/>
                <w:szCs w:val="20"/>
              </w:rPr>
              <w:t xml:space="preserve"> </w:t>
            </w:r>
            <w:r w:rsidR="003721FE">
              <w:br/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A </w:t>
            </w:r>
            <w:proofErr w:type="spell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gram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la  A</w:t>
            </w:r>
            <w:proofErr w:type="gram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t xml:space="preserve"> la.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Atilla ile Ali.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  <w:t>Atilla, et</w:t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t xml:space="preserve"> al.</w:t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br/>
              <w:t>Atilla, etli al.</w:t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Al Atilla alet al. </w:t>
            </w:r>
            <w:r w:rsidR="0057781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1C6607" w:rsidP="001C6607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7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Metinler</w:t>
            </w:r>
            <w:r w:rsidR="00825049" w:rsidRPr="003721FE">
              <w:rPr>
                <w:b/>
                <w:color w:val="0070C0"/>
                <w:sz w:val="20"/>
                <w:szCs w:val="20"/>
              </w:rPr>
              <w:t xml:space="preserve"> 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En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en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Ene ene ene.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E </w:t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ne   e</w:t>
            </w:r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ne   e 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An ne an ne.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EB385F" w:rsidRDefault="001C6607" w:rsidP="001C6607">
            <w:pPr>
              <w:rPr>
                <w:rFonts w:asciiTheme="minorHAnsi" w:hAnsiTheme="minorHAnsi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8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947781">
              <w:rPr>
                <w:b/>
                <w:color w:val="002060"/>
                <w:sz w:val="20"/>
                <w:szCs w:val="20"/>
              </w:rPr>
              <w:t>ler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Anne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Al anne.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Anne,     al.</w:t>
            </w:r>
            <w:r w:rsidRPr="001C6607">
              <w:rPr>
                <w:rFonts w:asciiTheme="minorHAnsi" w:hAnsiTheme="minorHAnsi"/>
                <w:sz w:val="20"/>
                <w:szCs w:val="20"/>
              </w:rPr>
              <w:t>(kalem)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Anne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anne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.     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E7542B" w:rsidRDefault="00726528" w:rsidP="00FF25B7">
      <w:pPr>
        <w:rPr>
          <w:i/>
          <w:sz w:val="28"/>
          <w:szCs w:val="28"/>
        </w:rPr>
      </w:pPr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FF25B7" w:rsidRDefault="00382C08" w:rsidP="00FF25B7">
      <w:pPr>
        <w:rPr>
          <w:rFonts w:ascii="Century" w:hAnsi="Century"/>
          <w:b/>
          <w:sz w:val="32"/>
          <w:szCs w:val="32"/>
        </w:rPr>
      </w:pPr>
      <w:r>
        <w:rPr>
          <w:rFonts w:ascii="Century" w:hAnsi="Century"/>
          <w:b/>
          <w:noProof/>
          <w:sz w:val="32"/>
          <w:szCs w:val="32"/>
          <w:lang w:eastAsia="tr-TR"/>
        </w:rPr>
        <w:lastRenderedPageBreak/>
        <w:pict>
          <v:shape id="Text Box 203" o:spid="_x0000_s1031" type="#_x0000_t202" style="position:absolute;margin-left:395.8pt;margin-top:.4pt;width:115.2pt;height:77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" strokecolor="#7030a0">
            <v:stroke dashstyle="dash"/>
            <v:textbox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7A39B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 n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Text Box 200" o:spid="_x0000_s1032" type="#_x0000_t202" style="position:absolute;margin-left:29.35pt;margin-top:.4pt;width:106.2pt;height:77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" strokecolor="#7030a0">
            <v:stroke dashstyle="dash"/>
            <v:textbox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 a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Text Box 201" o:spid="_x0000_s1033" type="#_x0000_t202" style="position:absolute;margin-left:153.1pt;margin-top:.4pt;width:106.2pt;height:7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" strokecolor="#7030a0">
            <v:stroke dashstyle="dash"/>
            <v:textbox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a </w:t>
                  </w:r>
                  <w:proofErr w:type="spellStart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Text Box 202" o:spid="_x0000_s1034" type="#_x0000_t202" style="position:absolute;margin-left:274.6pt;margin-top:.4pt;width:106.2pt;height:7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" strokecolor="#7030a0">
            <v:stroke dashstyle="dash"/>
            <v:textbox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ne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735E49" w:rsidRDefault="00B00BA9" w:rsidP="00735E49">
      <w:r>
        <w:rPr>
          <w:b/>
          <w:sz w:val="32"/>
          <w:szCs w:val="32"/>
        </w:rPr>
        <w:t xml:space="preserve">N sesi ile </w:t>
      </w:r>
      <w:proofErr w:type="gramStart"/>
      <w:r>
        <w:rPr>
          <w:b/>
          <w:sz w:val="32"/>
          <w:szCs w:val="32"/>
        </w:rPr>
        <w:t>ilgili  heceleri</w:t>
      </w:r>
      <w:proofErr w:type="gramEnd"/>
      <w:r>
        <w:rPr>
          <w:b/>
          <w:sz w:val="32"/>
          <w:szCs w:val="32"/>
        </w:rPr>
        <w:t xml:space="preserve"> iyi çalıştıralım</w:t>
      </w:r>
      <w:r w:rsidR="001C6607">
        <w:rPr>
          <w:rFonts w:ascii="cemilimam02" w:hAnsi="cemilimam02"/>
          <w:b/>
          <w:sz w:val="72"/>
          <w:szCs w:val="72"/>
        </w:rPr>
        <w:t xml:space="preserve">   </w:t>
      </w:r>
      <w:r w:rsidR="00E7542B">
        <w:rPr>
          <w:rFonts w:ascii="cemilimam02" w:hAnsi="cemilimam02"/>
          <w:b/>
          <w:sz w:val="72"/>
          <w:szCs w:val="72"/>
        </w:rPr>
        <w:t xml:space="preserve">   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</w:t>
      </w:r>
    </w:p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Pr="003D1DD4">
        <w:rPr>
          <w:rFonts w:ascii="Century Gothic" w:hAnsi="Century Gothic"/>
          <w:b/>
          <w:color w:val="7030A0"/>
          <w:sz w:val="18"/>
          <w:szCs w:val="18"/>
        </w:rPr>
        <w:t>Ezberden yazdırmaya DİKTE diyoruz. Dikte (ezberden) yazan öğrenci çabucak okumaya geçecektir.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  <w:gridCol w:w="3827"/>
        <w:gridCol w:w="3008"/>
      </w:tblGrid>
      <w:tr w:rsidR="003800A9" w:rsidRPr="00112FD6" w:rsidTr="007E55C6">
        <w:trPr>
          <w:trHeight w:val="3140"/>
        </w:trPr>
        <w:tc>
          <w:tcPr>
            <w:tcW w:w="382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E7542B" w:rsidRDefault="003800A9" w:rsidP="007E55C6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1*</w:t>
            </w:r>
            <w: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2 nane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3 nane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4 nane al. N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ane al.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827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7E55C6"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Anne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Anne, 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Al anne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Nane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00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7E55C6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3*</w:t>
            </w:r>
            <w:r w:rsidRPr="00112FD6">
              <w:rPr>
                <w:b/>
                <w:sz w:val="28"/>
                <w:szCs w:val="28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Nane </w:t>
            </w:r>
            <w:proofErr w:type="spellStart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nane </w:t>
            </w:r>
            <w:proofErr w:type="spellStart"/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Naneli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Naneli, et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br/>
              <w:t>Al naneli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4E3261">
              <w:rPr>
                <w:sz w:val="20"/>
                <w:szCs w:val="20"/>
                <w:highlight w:val="yellow"/>
              </w:rPr>
              <w:t>1</w:t>
            </w:r>
            <w:r w:rsidRPr="00C61BF7">
              <w:rPr>
                <w:sz w:val="20"/>
                <w:szCs w:val="20"/>
                <w:highlight w:val="yellow"/>
              </w:rPr>
              <w:t xml:space="preserve"> kez ezberden yazdıralım.</w:t>
            </w:r>
          </w:p>
        </w:tc>
      </w:tr>
    </w:tbl>
    <w:p w:rsidR="004E3261" w:rsidRDefault="00103913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Ezberden yazmak çok güzel olacaktır.</w:t>
      </w:r>
      <w:r w:rsidR="004E3261">
        <w:rPr>
          <w:rFonts w:ascii="Century" w:hAnsi="Century"/>
          <w:b/>
          <w:color w:val="002060"/>
          <w:sz w:val="18"/>
          <w:szCs w:val="18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811"/>
        <w:gridCol w:w="3591"/>
      </w:tblGrid>
      <w:tr w:rsidR="004E3261" w:rsidRPr="00112FD6" w:rsidTr="007E55C6">
        <w:trPr>
          <w:trHeight w:val="3314"/>
        </w:trPr>
        <w:tc>
          <w:tcPr>
            <w:tcW w:w="32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E7542B" w:rsidRDefault="004E3261" w:rsidP="007E55C6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Tan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Tan</w:t>
            </w:r>
            <w:proofErr w:type="spell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Al, Tan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>Tan al.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0BA9">
              <w:rPr>
                <w:sz w:val="20"/>
                <w:szCs w:val="20"/>
                <w:highlight w:val="cyan"/>
              </w:rPr>
              <w:t xml:space="preserve">5 </w:t>
            </w:r>
            <w:proofErr w:type="gramStart"/>
            <w:r w:rsidR="00B00BA9">
              <w:rPr>
                <w:sz w:val="20"/>
                <w:szCs w:val="20"/>
                <w:highlight w:val="cyan"/>
              </w:rPr>
              <w:t xml:space="preserve">kez   </w:t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proofErr w:type="gramEnd"/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8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7A39BA" w:rsidRDefault="004E3261" w:rsidP="007A39BA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Tan </w:t>
            </w:r>
            <w:proofErr w:type="gramStart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e   tan</w:t>
            </w:r>
            <w:proofErr w:type="gramEnd"/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 xml:space="preserve"> e   tan e.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t>Tane tane.</w:t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br/>
              <w:t>Tane tane al.</w:t>
            </w:r>
            <w:r w:rsidR="00B00BA9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Elli tane atlet 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t>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B00BA9">
              <w:rPr>
                <w:sz w:val="20"/>
                <w:szCs w:val="20"/>
                <w:highlight w:val="cyan"/>
              </w:rPr>
              <w:t xml:space="preserve">5 kez </w:t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59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3800A9" w:rsidRDefault="004E3261" w:rsidP="007E55C6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t>Tan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Tane ile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Tan, tane ile al.</w:t>
            </w:r>
            <w:r w:rsidR="007A39BA" w:rsidRPr="007A39BA">
              <w:rPr>
                <w:rFonts w:ascii="Hand writing Mutlu" w:hAnsi="Hand writing Mutlu"/>
                <w:b/>
                <w:sz w:val="32"/>
                <w:szCs w:val="32"/>
              </w:rPr>
              <w:br/>
              <w:t>Tan al.</w:t>
            </w:r>
            <w:r w:rsidR="007E55C6">
              <w:rPr>
                <w:rFonts w:ascii="Hand writing Mutlu" w:hAnsi="Hand writing Mutlu"/>
                <w:b/>
                <w:sz w:val="32"/>
                <w:szCs w:val="32"/>
              </w:rPr>
              <w:t xml:space="preserve"> Tane ile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B00BA9">
              <w:rPr>
                <w:sz w:val="20"/>
                <w:szCs w:val="20"/>
                <w:highlight w:val="cyan"/>
              </w:rPr>
              <w:t xml:space="preserve">5 kez </w:t>
            </w:r>
            <w:r w:rsidR="007E55C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</w:tr>
    </w:tbl>
    <w:p w:rsidR="00B00BA9" w:rsidRDefault="00157EB6" w:rsidP="000F494B">
      <w:pPr>
        <w:rPr>
          <w:rFonts w:ascii="Century" w:hAnsi="Century"/>
          <w:color w:val="002060"/>
          <w:sz w:val="20"/>
          <w:szCs w:val="20"/>
        </w:rPr>
      </w:pPr>
      <w:r w:rsidRPr="007E55C6">
        <w:rPr>
          <w:rFonts w:ascii="Century" w:hAnsi="Century"/>
          <w:color w:val="002060"/>
          <w:sz w:val="20"/>
          <w:szCs w:val="20"/>
        </w:rPr>
        <w:t xml:space="preserve">Her bir diktenin başına numarasını yazarak, deftere </w:t>
      </w:r>
      <w:r w:rsidR="00B00BA9">
        <w:rPr>
          <w:rFonts w:ascii="Century" w:hAnsi="Century"/>
          <w:color w:val="002060"/>
          <w:sz w:val="20"/>
          <w:szCs w:val="20"/>
        </w:rPr>
        <w:t>yazdırın. Dikte 5, Dikte 6 gibi</w:t>
      </w:r>
    </w:p>
    <w:p w:rsidR="00B00BA9" w:rsidRDefault="00B00BA9" w:rsidP="000F494B">
      <w:pPr>
        <w:rPr>
          <w:rFonts w:ascii="Century" w:hAnsi="Century"/>
          <w:color w:val="002060"/>
          <w:sz w:val="20"/>
          <w:szCs w:val="20"/>
        </w:rPr>
      </w:pPr>
    </w:p>
    <w:p w:rsidR="000F494B" w:rsidRPr="00B00BA9" w:rsidRDefault="000F494B" w:rsidP="000F494B">
      <w:pPr>
        <w:rPr>
          <w:rFonts w:ascii="Century" w:hAnsi="Century"/>
          <w:color w:val="002060"/>
          <w:sz w:val="20"/>
          <w:szCs w:val="20"/>
        </w:rPr>
      </w:pPr>
      <w:r w:rsidRPr="000F494B">
        <w:rPr>
          <w:rFonts w:ascii="Century" w:hAnsi="Century"/>
          <w:color w:val="002060"/>
          <w:sz w:val="72"/>
          <w:szCs w:val="72"/>
        </w:rPr>
        <w:t>10-20-30,</w:t>
      </w:r>
    </w:p>
    <w:p w:rsidR="000F494B" w:rsidRPr="000F494B" w:rsidRDefault="00382C08" w:rsidP="000F494B">
      <w:pPr>
        <w:rPr>
          <w:rFonts w:ascii="Candara" w:hAnsi="Candara"/>
          <w:b/>
          <w:color w:val="FF0000"/>
          <w:sz w:val="72"/>
          <w:szCs w:val="72"/>
        </w:rPr>
      </w:pPr>
      <w:r w:rsidRPr="00382C08">
        <w:rPr>
          <w:rFonts w:ascii="Times New Roman" w:hAnsi="Times New Roman"/>
          <w:sz w:val="24"/>
          <w:szCs w:val="24"/>
        </w:rPr>
        <w:pict>
          <v:shape id="_x0000_s1074" type="#_x0000_t202" style="position:absolute;margin-left:181.95pt;margin-top:89.2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6734" w:rsidRPr="000E5FB9" w:rsidRDefault="000E5FB9" w:rsidP="000E5FB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0F494B">
        <w:rPr>
          <w:rFonts w:ascii="Century" w:hAnsi="Century"/>
          <w:b/>
          <w:color w:val="002060"/>
          <w:sz w:val="72"/>
          <w:szCs w:val="72"/>
        </w:rPr>
        <w:t>….</w:t>
      </w:r>
      <w:proofErr w:type="gramEnd"/>
      <w:r w:rsidR="000F494B" w:rsidRPr="000F494B">
        <w:rPr>
          <w:rFonts w:ascii="Century" w:hAnsi="Century"/>
          <w:b/>
          <w:color w:val="002060"/>
          <w:sz w:val="72"/>
          <w:szCs w:val="72"/>
        </w:rPr>
        <w:t>Sayılarına çalışalım…</w:t>
      </w:r>
    </w:p>
    <w:sectPr w:rsidR="000F494B" w:rsidRPr="000F494B" w:rsidSect="00B00BA9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7" type="#_x0000_t136" style="width:24.65pt;height:51.15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8" type="#_x0000_t136" style="width:24.65pt;height:51.15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9" type="#_x0000_t136" style="width:11.35pt;height:26.5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70" type="#_x0000_t136" style="width:11.35pt;height:26.5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71" type="#_x0000_t136" style="width:11.35pt;height:26.5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72" type="#_x0000_t136" style="width:11.35pt;height:26.5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3" type="#_x0000_t136" style="width:24.65pt;height:51.15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4" type="#_x0000_t136" style="width:11.35pt;height:26.5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5" type="#_x0000_t136" style="width:11.35pt;height:26.5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6" type="#_x0000_t136" style="width:36pt;height:43.6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7" type="#_x0000_t136" style="width:11.35pt;height:26.5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8" type="#_x0000_t136" style="width:36pt;height:43.6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9" type="#_x0000_t136" style="width:36pt;height:43.6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80" type="#_x0000_t136" style="width:36pt;height:43.6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81" type="#_x0000_t136" style="width:24.65pt;height:51.1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82" type="#_x0000_t136" style="width:24.65pt;height:51.1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3" type="#_x0000_t136" style="width:24.65pt;height:51.1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4" type="#_x0000_t136" style="width:36pt;height:43.6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5" type="#_x0000_t136" style="width:36pt;height:43.6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6" type="#_x0000_t136" style="width:24.65pt;height:51.15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7" type="#_x0000_t136" style="width:36pt;height:43.6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8" type="#_x0000_t136" style="width:36pt;height:43.6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9" type="#_x0000_t136" style="width:11.35pt;height:26.5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90" type="#_x0000_t136" style="width:36pt;height:43.6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91" type="#_x0000_t136" style="width:36pt;height:43.6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92" type="#_x0000_t136" style="width:24.65pt;height:51.15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3" type="#_x0000_t136" style="width:24.65pt;height:51.15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4" type="#_x0000_t136" style="width:36pt;height:43.6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5" type="#_x0000_t136" style="width:36pt;height:43.6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6" type="#_x0000_t136" style="width:36pt;height:43.6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7" type="#_x0000_t136" style="width:24.65pt;height:51.1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8" type="#_x0000_t136" style="width:24.65pt;height:51.1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9" type="#_x0000_t136" style="width:24.65pt;height:51.15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100" type="#_x0000_t136" style="width:24.65pt;height:51.15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101" type="#_x0000_t136" style="width:24.65pt;height:51.1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102" type="#_x0000_t136" style="width:15.15pt;height:32.2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3" type="#_x0000_t136" style="width:18.95pt;height:32.2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4" type="#_x0000_t136" style="width:24.65pt;height:32.2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attachedTemplate r:id="rId1"/>
  <w:defaultTabStop w:val="708"/>
  <w:hyphenationZone w:val="425"/>
  <w:characterSpacingControl w:val="doNotCompress"/>
  <w:compat/>
  <w:rsids>
    <w:rsidRoot w:val="00E1585B"/>
    <w:rsid w:val="000004C7"/>
    <w:rsid w:val="00003D2E"/>
    <w:rsid w:val="00007C1D"/>
    <w:rsid w:val="00010201"/>
    <w:rsid w:val="0001411C"/>
    <w:rsid w:val="00023DD6"/>
    <w:rsid w:val="00033010"/>
    <w:rsid w:val="000357E2"/>
    <w:rsid w:val="000368C6"/>
    <w:rsid w:val="0004026E"/>
    <w:rsid w:val="00040A55"/>
    <w:rsid w:val="0005265A"/>
    <w:rsid w:val="0005745D"/>
    <w:rsid w:val="00065C5E"/>
    <w:rsid w:val="00077C52"/>
    <w:rsid w:val="00083386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0E5FB9"/>
    <w:rsid w:val="000F494B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C1288"/>
    <w:rsid w:val="001C343F"/>
    <w:rsid w:val="001C5FAF"/>
    <w:rsid w:val="001C6607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6734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67B19"/>
    <w:rsid w:val="00271387"/>
    <w:rsid w:val="00273F55"/>
    <w:rsid w:val="002819D7"/>
    <w:rsid w:val="00282F1B"/>
    <w:rsid w:val="0028592A"/>
    <w:rsid w:val="00291447"/>
    <w:rsid w:val="002A2F60"/>
    <w:rsid w:val="002C7D24"/>
    <w:rsid w:val="002D0112"/>
    <w:rsid w:val="002D266C"/>
    <w:rsid w:val="002E6E2F"/>
    <w:rsid w:val="00301DA1"/>
    <w:rsid w:val="0031367C"/>
    <w:rsid w:val="00320CAE"/>
    <w:rsid w:val="00324A3C"/>
    <w:rsid w:val="00341F61"/>
    <w:rsid w:val="00353014"/>
    <w:rsid w:val="00353ED1"/>
    <w:rsid w:val="00362698"/>
    <w:rsid w:val="00363394"/>
    <w:rsid w:val="00367109"/>
    <w:rsid w:val="003721FE"/>
    <w:rsid w:val="003800A9"/>
    <w:rsid w:val="00380924"/>
    <w:rsid w:val="00382C08"/>
    <w:rsid w:val="003850E3"/>
    <w:rsid w:val="00385A5A"/>
    <w:rsid w:val="00391452"/>
    <w:rsid w:val="00392D74"/>
    <w:rsid w:val="00393160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72E0"/>
    <w:rsid w:val="00402220"/>
    <w:rsid w:val="00410B5B"/>
    <w:rsid w:val="00411A9E"/>
    <w:rsid w:val="00415B21"/>
    <w:rsid w:val="00417D6A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710F3"/>
    <w:rsid w:val="004731C7"/>
    <w:rsid w:val="00490693"/>
    <w:rsid w:val="004A490A"/>
    <w:rsid w:val="004A6E7B"/>
    <w:rsid w:val="004B47B4"/>
    <w:rsid w:val="004B55C1"/>
    <w:rsid w:val="004D50A6"/>
    <w:rsid w:val="004D5429"/>
    <w:rsid w:val="004D7266"/>
    <w:rsid w:val="004E2551"/>
    <w:rsid w:val="004E3261"/>
    <w:rsid w:val="004E4F2A"/>
    <w:rsid w:val="004E74CF"/>
    <w:rsid w:val="00502236"/>
    <w:rsid w:val="00503FA7"/>
    <w:rsid w:val="00504C43"/>
    <w:rsid w:val="0050555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B1D69"/>
    <w:rsid w:val="005B2B27"/>
    <w:rsid w:val="005C25ED"/>
    <w:rsid w:val="005C61B6"/>
    <w:rsid w:val="005F51AC"/>
    <w:rsid w:val="006008FA"/>
    <w:rsid w:val="0061129F"/>
    <w:rsid w:val="00621C15"/>
    <w:rsid w:val="00623211"/>
    <w:rsid w:val="006255F2"/>
    <w:rsid w:val="00625C97"/>
    <w:rsid w:val="00630469"/>
    <w:rsid w:val="0063132F"/>
    <w:rsid w:val="00631737"/>
    <w:rsid w:val="00635E97"/>
    <w:rsid w:val="006363D5"/>
    <w:rsid w:val="006466E0"/>
    <w:rsid w:val="006567F0"/>
    <w:rsid w:val="00681886"/>
    <w:rsid w:val="0068566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458B"/>
    <w:rsid w:val="00774E83"/>
    <w:rsid w:val="00775C5C"/>
    <w:rsid w:val="00797ECF"/>
    <w:rsid w:val="007A39BA"/>
    <w:rsid w:val="007A5176"/>
    <w:rsid w:val="007C4E91"/>
    <w:rsid w:val="007D5790"/>
    <w:rsid w:val="007E3DB6"/>
    <w:rsid w:val="007E55C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1961"/>
    <w:rsid w:val="008852D6"/>
    <w:rsid w:val="0088572C"/>
    <w:rsid w:val="00891BF0"/>
    <w:rsid w:val="008952D2"/>
    <w:rsid w:val="00895571"/>
    <w:rsid w:val="00896C20"/>
    <w:rsid w:val="008A3DEA"/>
    <w:rsid w:val="008B1186"/>
    <w:rsid w:val="008B62CF"/>
    <w:rsid w:val="008D0A06"/>
    <w:rsid w:val="008E1AD7"/>
    <w:rsid w:val="008F05CE"/>
    <w:rsid w:val="008F1CDA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2142"/>
    <w:rsid w:val="00AB2322"/>
    <w:rsid w:val="00AC6274"/>
    <w:rsid w:val="00AC6833"/>
    <w:rsid w:val="00AC7E59"/>
    <w:rsid w:val="00AD4E39"/>
    <w:rsid w:val="00AE15CC"/>
    <w:rsid w:val="00AE4F23"/>
    <w:rsid w:val="00AF05E0"/>
    <w:rsid w:val="00AF4CDE"/>
    <w:rsid w:val="00B00BA9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5CA4"/>
    <w:rsid w:val="00C6788A"/>
    <w:rsid w:val="00C80F9B"/>
    <w:rsid w:val="00C817BE"/>
    <w:rsid w:val="00C97806"/>
    <w:rsid w:val="00CA0AFF"/>
    <w:rsid w:val="00CA32FF"/>
    <w:rsid w:val="00CB2DF8"/>
    <w:rsid w:val="00CB3DC2"/>
    <w:rsid w:val="00CC09ED"/>
    <w:rsid w:val="00CC2589"/>
    <w:rsid w:val="00CD022C"/>
    <w:rsid w:val="00CD0292"/>
    <w:rsid w:val="00CD24F1"/>
    <w:rsid w:val="00CD6E39"/>
    <w:rsid w:val="00CE09E3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60232"/>
    <w:rsid w:val="00F80723"/>
    <w:rsid w:val="00FA39EE"/>
    <w:rsid w:val="00FB379A"/>
    <w:rsid w:val="00FC1DC8"/>
    <w:rsid w:val="00FC2B17"/>
    <w:rsid w:val="00FD519A"/>
    <w:rsid w:val="00FD6F57"/>
    <w:rsid w:val="00FE0E9F"/>
    <w:rsid w:val="00FE1B1B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2014-11-03T09:45:00Z</cp:lastPrinted>
  <dcterms:created xsi:type="dcterms:W3CDTF">2014-11-17T10:53:00Z</dcterms:created>
  <dcterms:modified xsi:type="dcterms:W3CDTF">2014-11-18T07:33:00Z</dcterms:modified>
  <cp:category>www.sorubak.com</cp:category>
</cp:coreProperties>
</file>