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947781" w:rsidRDefault="00FA10AE" w:rsidP="00947781">
      <w:pPr>
        <w:rPr>
          <w:rFonts w:ascii="Century Gothic" w:hAnsi="Century Gothic"/>
          <w:b/>
          <w:color w:val="5F497A"/>
          <w:sz w:val="20"/>
          <w:szCs w:val="20"/>
        </w:rPr>
      </w:pPr>
      <w:r w:rsidRPr="00FA10A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1" type="#_x0000_t202" style="position:absolute;margin-left:195.25pt;margin-top:-36.95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3EDC" w:rsidRPr="00F90FFB" w:rsidRDefault="00F90FFB" w:rsidP="00F90FFB">
                  <w:pPr>
                    <w:rPr>
                      <w:szCs w:val="24"/>
                    </w:rPr>
                  </w:pPr>
                  <w:r w:rsidRPr="00D456A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dı Soyadı: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………………………………………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….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Sınıf: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 No: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    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 xml:space="preserve">Tarih: </w:t>
      </w:r>
      <w:proofErr w:type="gramStart"/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proofErr w:type="gramEnd"/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proofErr w:type="gramStart"/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proofErr w:type="gramEnd"/>
    </w:p>
    <w:p w:rsidR="00EB53D8" w:rsidRDefault="00FA10AE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2" style="position:absolute;left:0;text-align:left;margin-left:242.8pt;margin-top:5.6pt;width:285pt;height:84pt;z-index:2" arcsize="6241f" strokecolor="red">
            <v:textbox>
              <w:txbxContent>
                <w:p w:rsidR="00EB53D8" w:rsidRDefault="00EB53D8" w:rsidP="00FF25B7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E33206">
                    <w:rPr>
                      <w:rFonts w:cs="Arial"/>
                      <w:color w:val="7030A0"/>
                    </w:rPr>
                    <w:t>Arkadaşlarımla oyunlar oynarım.</w:t>
                  </w:r>
                  <w:r w:rsidR="00FF25B7">
                    <w:rPr>
                      <w:rFonts w:cs="Arial"/>
                      <w:color w:val="7030A0"/>
                    </w:rPr>
                    <w:t xml:space="preserve"> </w:t>
                  </w:r>
                  <w:r w:rsidR="00FF25B7">
                    <w:rPr>
                      <w:rFonts w:cs="Arial"/>
                      <w:color w:val="7030A0"/>
                    </w:rPr>
                    <w:br/>
                  </w:r>
                  <w:r>
                    <w:rPr>
                      <w:color w:val="0070C0"/>
                      <w:sz w:val="40"/>
                      <w:szCs w:val="40"/>
                    </w:rPr>
                    <w:t>2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E33206">
                    <w:rPr>
                      <w:color w:val="002060"/>
                    </w:rPr>
                    <w:t>Arkadaşımı çok severim. Onunla her şeyimi paylaşırım.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0" style="position:absolute;left:0;text-align:left;margin-left:-.2pt;margin-top:6.35pt;width:234pt;height:83.95pt;z-index:1" arcsize="10923f" strokecolor="#943634" strokeweight="1pt">
            <v:stroke dashstyle="dashDot"/>
            <v:textbox>
              <w:txbxContent>
                <w:p w:rsidR="00FF25B7" w:rsidRPr="007120EB" w:rsidRDefault="00EB53D8" w:rsidP="00FF25B7">
                  <w:pPr>
                    <w:rPr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 xml:space="preserve">:  </w:t>
                  </w:r>
                  <w:r w:rsidR="00E33206" w:rsidRPr="00E33206">
                    <w:rPr>
                      <w:rFonts w:ascii="Century Gothic" w:hAnsi="Century Gothic"/>
                      <w:color w:val="002060"/>
                    </w:rPr>
                    <w:t>A.1.20. Arkadaş edinir ve arkadaşıyla ilgili duygularını ona açıklar.</w:t>
                  </w:r>
                </w:p>
                <w:p w:rsidR="00EB53D8" w:rsidRDefault="00EB53D8"/>
              </w:txbxContent>
            </v:textbox>
          </v:roundrect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B57627" w:rsidRDefault="00B57627" w:rsidP="00B57627">
      <w:pPr>
        <w:jc w:val="center"/>
      </w:pPr>
    </w:p>
    <w:p w:rsidR="00EB53D8" w:rsidRDefault="00FA10AE" w:rsidP="00B57627">
      <w:pPr>
        <w:jc w:val="center"/>
      </w:pPr>
      <w:r w:rsidRPr="00FA10AE">
        <w:rPr>
          <w:rFonts w:ascii="Century Gothic" w:hAnsi="Century Gothic" w:cs="Arial"/>
          <w:b/>
          <w:noProof/>
          <w:color w:val="C00000"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2.8pt;margin-top:23.4pt;width:464.25pt;height:51.75pt;flip:x;z-index:3" adj="18827,3569" strokecolor="#7030a0">
            <v:stroke dashstyle="longDash"/>
            <v:textbox style="mso-next-textbox:#_x0000_s1073">
              <w:txbxContent>
                <w:p w:rsidR="00EB53D8" w:rsidRDefault="00EB53D8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 w:rsidR="005709A0">
                    <w:rPr>
                      <w:color w:val="FF0000"/>
                      <w:sz w:val="40"/>
                      <w:szCs w:val="40"/>
                    </w:rPr>
                    <w:t>.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 w:rsidR="00EB385F" w:rsidRPr="00FF25B7">
                    <w:rPr>
                      <w:color w:val="215868"/>
                      <w:sz w:val="24"/>
                      <w:szCs w:val="24"/>
                    </w:rPr>
                    <w:t xml:space="preserve">1. </w:t>
                  </w:r>
                  <w:r w:rsidR="00FF25B7" w:rsidRPr="00FF25B7">
                    <w:rPr>
                      <w:color w:val="215868"/>
                      <w:sz w:val="24"/>
                      <w:szCs w:val="24"/>
                    </w:rPr>
                    <w:t>Arkadaşlarımız nasıl insanlardan olmalıdır?</w:t>
                  </w:r>
                  <w:r w:rsidR="00EB385F" w:rsidRPr="00FF25B7">
                    <w:rPr>
                      <w:color w:val="215868"/>
                      <w:sz w:val="24"/>
                      <w:szCs w:val="24"/>
                    </w:rPr>
                    <w:t xml:space="preserve"> 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B57627" w:rsidRDefault="00B57627" w:rsidP="00B57627">
      <w:pPr>
        <w:jc w:val="center"/>
      </w:pPr>
    </w:p>
    <w:p w:rsidR="00EB53D8" w:rsidRDefault="00EB53D8" w:rsidP="007513E9"/>
    <w:p w:rsidR="00EB385F" w:rsidRDefault="00EB385F" w:rsidP="007513E9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82"/>
        <w:gridCol w:w="3590"/>
        <w:gridCol w:w="3418"/>
      </w:tblGrid>
      <w:tr w:rsidR="000368C6" w:rsidTr="000368C6">
        <w:trPr>
          <w:trHeight w:val="3371"/>
        </w:trPr>
        <w:tc>
          <w:tcPr>
            <w:tcW w:w="3482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4.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FA10A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20pt;height:129.75pt">
                  <v:imagedata r:id="rId5" r:href="rId6"/>
                </v:shape>
              </w:pict>
            </w:r>
            <w:r w:rsidR="00504C43">
              <w:br/>
            </w:r>
            <w:r w:rsidR="00504C43" w:rsidRPr="000368C6">
              <w:rPr>
                <w:color w:val="00B050"/>
                <w:sz w:val="20"/>
                <w:szCs w:val="20"/>
              </w:rPr>
              <w:t>Babam, en yakın arkadaşım.</w:t>
            </w:r>
          </w:p>
        </w:tc>
        <w:tc>
          <w:tcPr>
            <w:tcW w:w="359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5.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FA10AE">
              <w:pict>
                <v:shape id="_x0000_i1026" type="#_x0000_t75" style="width:86.25pt;height:129pt">
                  <v:imagedata r:id="rId7" o:title=""/>
                </v:shape>
              </w:pict>
            </w:r>
            <w:r w:rsidR="000357E2">
              <w:br/>
            </w:r>
            <w:r w:rsidR="000357E2" w:rsidRPr="000368C6">
              <w:rPr>
                <w:color w:val="7030A0"/>
                <w:sz w:val="20"/>
                <w:szCs w:val="20"/>
              </w:rPr>
              <w:t>Annem, en yakın arkadaşım.</w:t>
            </w:r>
          </w:p>
        </w:tc>
        <w:tc>
          <w:tcPr>
            <w:tcW w:w="3418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6.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FA10AE">
              <w:pict>
                <v:shape id="_x0000_i1027" type="#_x0000_t75" alt="Share This Coloring Pages With Friends HD Wallpaper Download" style="width:141pt;height:132.75pt">
                  <v:imagedata r:id="rId8" r:href="rId9"/>
                </v:shape>
              </w:pict>
            </w:r>
            <w:r w:rsidR="00E57041">
              <w:br/>
            </w:r>
            <w:r w:rsidR="00E57041" w:rsidRPr="000368C6">
              <w:rPr>
                <w:color w:val="C00000"/>
              </w:rPr>
              <w:t>Arkadaşım, en yakın dostum.</w:t>
            </w:r>
          </w:p>
        </w:tc>
      </w:tr>
    </w:tbl>
    <w:p w:rsidR="00E33206" w:rsidRDefault="00E33206" w:rsidP="007513E9"/>
    <w:p w:rsidR="00E33206" w:rsidRPr="007E55C6" w:rsidRDefault="00FA10AE" w:rsidP="007513E9">
      <w:pPr>
        <w:rPr>
          <w:color w:val="0070C0"/>
        </w:rPr>
      </w:pPr>
      <w:r w:rsidRPr="00FA10A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3" type="#_x0000_t202" style="position:absolute;margin-left:423.85pt;margin-top:24.1pt;width:107.7pt;height:77.75pt;z-index:8;mso-width-relative:margin;mso-height-relative:margin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FA10A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2" type="#_x0000_t202" style="position:absolute;margin-left:310.6pt;margin-top:24.1pt;width:106.2pt;height:77.75pt;z-index:7;mso-width-relative:margin;mso-height-relative:margin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 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FA10A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1" type="#_x0000_t202" style="position:absolute;margin-left:210.6pt;margin-top:24.1pt;width:89.7pt;height:77.75pt;z-index:6;mso-width-relative:margin;mso-height-relative:margin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FA10A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0" type="#_x0000_t202" style="position:absolute;margin-left:104pt;margin-top:24.1pt;width:89.7pt;height:77.75pt;z-index:5;mso-width-relative:margin;mso-height-relative:margin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e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FA10AE">
        <w:rPr>
          <w:rFonts w:ascii="Century" w:hAnsi="Century"/>
          <w:noProof/>
          <w:color w:val="0070C0"/>
          <w:sz w:val="32"/>
          <w:szCs w:val="32"/>
        </w:rPr>
        <w:pict>
          <v:shape id="_x0000_s1219" type="#_x0000_t202" style="position:absolute;margin-left:-.2pt;margin-top:24.1pt;width:89.7pt;height:77.75pt;z-index:4;mso-width-relative:margin;mso-height-relative:margin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="007E55C6" w:rsidRPr="007E55C6">
        <w:rPr>
          <w:color w:val="0070C0"/>
        </w:rPr>
        <w:t xml:space="preserve">Ders: </w:t>
      </w:r>
      <w:r w:rsidR="00E57041" w:rsidRPr="007E55C6">
        <w:rPr>
          <w:color w:val="0070C0"/>
        </w:rPr>
        <w:t>Türkçe</w:t>
      </w:r>
    </w:p>
    <w:p w:rsidR="001C6607" w:rsidRDefault="001C6607" w:rsidP="007513E9"/>
    <w:p w:rsidR="001C6607" w:rsidRDefault="001C6607" w:rsidP="007513E9"/>
    <w:p w:rsidR="001C6607" w:rsidRDefault="001C6607" w:rsidP="007513E9"/>
    <w:p w:rsidR="001C6607" w:rsidRDefault="001C6607" w:rsidP="007513E9">
      <w:r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685"/>
      </w:tblGrid>
      <w:tr w:rsidR="003C3820" w:rsidTr="001C6607">
        <w:trPr>
          <w:trHeight w:val="2293"/>
        </w:trPr>
        <w:tc>
          <w:tcPr>
            <w:tcW w:w="3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1C6607" w:rsidP="00E57041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6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Metinler</w:t>
            </w:r>
            <w:r w:rsidR="00857751">
              <w:rPr>
                <w:b/>
                <w:color w:val="984806"/>
                <w:sz w:val="20"/>
                <w:szCs w:val="20"/>
              </w:rPr>
              <w:t xml:space="preserve"> </w:t>
            </w:r>
            <w:r w:rsidR="003721FE">
              <w:br/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A </w:t>
            </w:r>
            <w:proofErr w:type="spell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gram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la  A</w:t>
            </w:r>
            <w:proofErr w:type="gram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la.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Atilla ile Ali.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Atilla, et al.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Atilla, etli al.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Al Atilla.</w:t>
            </w:r>
            <w:r w:rsidR="0057781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1C6607" w:rsidP="001C6607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7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Metinler</w:t>
            </w:r>
            <w:r w:rsidR="00825049" w:rsidRPr="003721FE">
              <w:rPr>
                <w:b/>
                <w:color w:val="0070C0"/>
                <w:sz w:val="20"/>
                <w:szCs w:val="20"/>
              </w:rPr>
              <w:t xml:space="preserve"> 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En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Ene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E </w:t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ne   e</w:t>
            </w:r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ne   e 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An ne an ne.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EB385F" w:rsidRDefault="001C6607" w:rsidP="001C6607">
            <w:pPr>
              <w:rPr>
                <w:rFonts w:asciiTheme="minorHAnsi" w:hAnsiTheme="minorHAnsi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8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947781">
              <w:rPr>
                <w:b/>
                <w:color w:val="002060"/>
                <w:sz w:val="20"/>
                <w:szCs w:val="20"/>
              </w:rPr>
              <w:t>ler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Anne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Al anne.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Anne,     al.</w:t>
            </w:r>
            <w:r w:rsidRPr="001C6607">
              <w:rPr>
                <w:rFonts w:asciiTheme="minorHAnsi" w:hAnsiTheme="minorHAnsi"/>
                <w:sz w:val="20"/>
                <w:szCs w:val="20"/>
              </w:rPr>
              <w:t>(kalem)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Anne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.     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E7542B" w:rsidRDefault="00726528" w:rsidP="00FF25B7">
      <w:pPr>
        <w:rPr>
          <w:i/>
          <w:sz w:val="28"/>
          <w:szCs w:val="28"/>
        </w:rPr>
      </w:pPr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FF25B7" w:rsidRDefault="00FA10AE" w:rsidP="00FF25B7">
      <w:pPr>
        <w:rPr>
          <w:rFonts w:ascii="Century" w:hAnsi="Century"/>
          <w:b/>
          <w:sz w:val="32"/>
          <w:szCs w:val="32"/>
        </w:rPr>
      </w:pPr>
      <w:r>
        <w:rPr>
          <w:rFonts w:ascii="Century" w:hAnsi="Century"/>
          <w:b/>
          <w:noProof/>
          <w:sz w:val="32"/>
          <w:szCs w:val="32"/>
          <w:lang w:eastAsia="tr-TR"/>
        </w:rPr>
        <w:lastRenderedPageBreak/>
        <w:pict>
          <v:shape id="_x0000_s1227" type="#_x0000_t202" style="position:absolute;margin-left:395.8pt;margin-top:.4pt;width:115.2pt;height:77.75pt;z-index:12;mso-width-relative:margin;mso-height-relative:margin" strokecolor="#7030a0">
            <v:stroke dashstyle="dash"/>
            <v:textbox style="mso-next-textbox:#_x0000_s1227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7A39B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 n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4" type="#_x0000_t202" style="position:absolute;margin-left:29.35pt;margin-top:.4pt;width:106.2pt;height:77.75pt;z-index:9;mso-width-relative:margin;mso-height-relative:margin" strokecolor="#7030a0">
            <v:stroke dashstyle="dash"/>
            <v:textbox style="mso-next-textbox:#_x0000_s1224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 a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5" type="#_x0000_t202" style="position:absolute;margin-left:153.1pt;margin-top:.4pt;width:106.2pt;height:77.75pt;z-index:10;mso-width-relative:margin;mso-height-relative:margin" strokecolor="#7030a0">
            <v:stroke dashstyle="dash"/>
            <v:textbox style="mso-next-textbox:#_x0000_s1225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a </w:t>
                  </w:r>
                  <w:proofErr w:type="spellStart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6" type="#_x0000_t202" style="position:absolute;margin-left:274.6pt;margin-top:.4pt;width:106.2pt;height:77.75pt;z-index:11;mso-width-relative:margin;mso-height-relative:margin" strokecolor="#7030a0">
            <v:stroke dashstyle="dash"/>
            <v:textbox style="mso-next-textbox:#_x0000_s1226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ne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735E49" w:rsidRDefault="007648A3" w:rsidP="00735E49">
      <w:r w:rsidRPr="007648A3">
        <w:rPr>
          <w:b/>
          <w:sz w:val="32"/>
          <w:szCs w:val="32"/>
        </w:rPr>
        <w:t>1</w:t>
      </w:r>
      <w:r w:rsidR="00E7542B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</w:t>
      </w:r>
      <w:r w:rsidR="00735E49">
        <w:rPr>
          <w:b/>
          <w:sz w:val="32"/>
          <w:szCs w:val="32"/>
        </w:rPr>
        <w:t xml:space="preserve"> </w:t>
      </w:r>
      <w:r w:rsidR="00393160">
        <w:t xml:space="preserve"> </w:t>
      </w:r>
      <w:r w:rsidR="007A39BA">
        <w:rPr>
          <w:rFonts w:ascii="Hand writing Mutlu" w:hAnsi="Hand writing Mutlu"/>
          <w:sz w:val="56"/>
          <w:szCs w:val="56"/>
        </w:rPr>
        <w:t xml:space="preserve">Tan </w:t>
      </w:r>
      <w:r w:rsidR="001C6607">
        <w:rPr>
          <w:rFonts w:ascii="Hand writing Mutlu" w:hAnsi="Hand writing Mutlu"/>
          <w:sz w:val="56"/>
          <w:szCs w:val="56"/>
        </w:rPr>
        <w:t xml:space="preserve">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1C6607">
        <w:rPr>
          <w:rFonts w:ascii="cemilimam02" w:hAnsi="cemilimam02"/>
          <w:b/>
          <w:sz w:val="72"/>
          <w:szCs w:val="72"/>
        </w:rPr>
        <w:t xml:space="preserve">    </w:t>
      </w:r>
      <w:r w:rsidR="00E7542B">
        <w:rPr>
          <w:rFonts w:ascii="cemilimam02" w:hAnsi="cemilimam02"/>
          <w:b/>
          <w:sz w:val="72"/>
          <w:szCs w:val="72"/>
        </w:rPr>
        <w:t xml:space="preserve">   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</w:t>
      </w:r>
    </w:p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Pr="003D1DD4">
        <w:rPr>
          <w:rFonts w:ascii="Century Gothic" w:hAnsi="Century Gothic"/>
          <w:b/>
          <w:color w:val="7030A0"/>
          <w:sz w:val="18"/>
          <w:szCs w:val="18"/>
        </w:rPr>
        <w:t>Ezberden yazdırmaya DİKTE diyoruz. Dikte (ezberden) yazan öğrenci çabucak okumaya geçecektir.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  <w:gridCol w:w="3827"/>
        <w:gridCol w:w="3008"/>
      </w:tblGrid>
      <w:tr w:rsidR="003800A9" w:rsidRPr="00112FD6" w:rsidTr="007E55C6">
        <w:trPr>
          <w:trHeight w:val="3140"/>
        </w:trPr>
        <w:tc>
          <w:tcPr>
            <w:tcW w:w="382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E7542B" w:rsidRDefault="003800A9" w:rsidP="007E55C6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1*</w:t>
            </w:r>
            <w: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2 nane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3 nane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4 nane al. N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ane al.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827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7E55C6"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Anne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Anne, 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Al anne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00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7E55C6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3*</w:t>
            </w:r>
            <w:r w:rsidRPr="00112FD6">
              <w:rPr>
                <w:b/>
                <w:sz w:val="28"/>
                <w:szCs w:val="28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Nane </w:t>
            </w:r>
            <w:proofErr w:type="spellStart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nane </w:t>
            </w:r>
            <w:proofErr w:type="spellStart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Naneli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Naneli, et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Al naneli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4E3261">
              <w:rPr>
                <w:sz w:val="20"/>
                <w:szCs w:val="20"/>
                <w:highlight w:val="yellow"/>
              </w:rPr>
              <w:t>1</w:t>
            </w:r>
            <w:r w:rsidRPr="00C61BF7">
              <w:rPr>
                <w:sz w:val="20"/>
                <w:szCs w:val="20"/>
                <w:highlight w:val="yellow"/>
              </w:rPr>
              <w:t xml:space="preserve"> kez ezberden yazdıralım.</w:t>
            </w:r>
          </w:p>
        </w:tc>
      </w:tr>
    </w:tbl>
    <w:p w:rsidR="004E3261" w:rsidRDefault="00103913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Ezberden yazmak çok güzel olacaktır.</w:t>
      </w:r>
      <w:r w:rsidR="004E3261">
        <w:rPr>
          <w:rFonts w:ascii="Century" w:hAnsi="Century"/>
          <w:b/>
          <w:color w:val="002060"/>
          <w:sz w:val="18"/>
          <w:szCs w:val="18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811"/>
        <w:gridCol w:w="3591"/>
      </w:tblGrid>
      <w:tr w:rsidR="004E3261" w:rsidRPr="00112FD6" w:rsidTr="007E55C6">
        <w:trPr>
          <w:trHeight w:val="3314"/>
        </w:trPr>
        <w:tc>
          <w:tcPr>
            <w:tcW w:w="32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E7542B" w:rsidRDefault="004E3261" w:rsidP="007E55C6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Tan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Al, Tan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Tan al.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8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7A39BA" w:rsidRDefault="004E3261" w:rsidP="007A39BA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Tan </w:t>
            </w:r>
            <w:proofErr w:type="gram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e   tan</w:t>
            </w:r>
            <w:proofErr w:type="gram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 e   tan e.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Tane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tane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Tane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tane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Tane ile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59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3800A9" w:rsidRDefault="004E3261" w:rsidP="007E55C6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t>Tan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Tane ile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Tan, tane ile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Tane ile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7E55C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</w:tr>
    </w:tbl>
    <w:p w:rsidR="00CF2AA6" w:rsidRPr="007E55C6" w:rsidRDefault="00157EB6" w:rsidP="004E2551">
      <w:pPr>
        <w:rPr>
          <w:rFonts w:ascii="Century" w:hAnsi="Century"/>
          <w:color w:val="002060"/>
          <w:sz w:val="20"/>
          <w:szCs w:val="20"/>
        </w:rPr>
      </w:pPr>
      <w:r w:rsidRPr="007E55C6">
        <w:rPr>
          <w:rFonts w:ascii="Century" w:hAnsi="Century"/>
          <w:color w:val="002060"/>
          <w:sz w:val="20"/>
          <w:szCs w:val="20"/>
        </w:rPr>
        <w:t>Her bir diktenin başına numarasını yazarak, deftere yazdırın. Dikte 5, Dikte 6 gibi…</w:t>
      </w:r>
      <w:r w:rsidR="007E55C6" w:rsidRPr="007E55C6">
        <w:rPr>
          <w:rFonts w:ascii="Century" w:hAnsi="Century"/>
          <w:color w:val="002060"/>
          <w:sz w:val="20"/>
          <w:szCs w:val="20"/>
        </w:rPr>
        <w:br/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63"/>
      </w:tblGrid>
      <w:tr w:rsidR="003800A9" w:rsidRPr="00112FD6" w:rsidTr="004E3261">
        <w:tc>
          <w:tcPr>
            <w:tcW w:w="10663" w:type="dxa"/>
            <w:tcBorders>
              <w:top w:val="dashed" w:sz="8" w:space="0" w:color="943634" w:themeColor="accent2" w:themeShade="BF"/>
              <w:left w:val="dashed" w:sz="8" w:space="0" w:color="943634" w:themeColor="accent2" w:themeShade="BF"/>
              <w:bottom w:val="dashed" w:sz="8" w:space="0" w:color="943634" w:themeColor="accent2" w:themeShade="BF"/>
              <w:right w:val="dashed" w:sz="8" w:space="0" w:color="943634" w:themeColor="accent2" w:themeShade="BF"/>
            </w:tcBorders>
          </w:tcPr>
          <w:p w:rsidR="003800A9" w:rsidRPr="00112FD6" w:rsidRDefault="003800A9" w:rsidP="003800A9">
            <w:pPr>
              <w:rPr>
                <w:rFonts w:ascii="Bookman Old Style" w:hAnsi="Bookman Old Style"/>
                <w:b/>
                <w:color w:val="31849B" w:themeColor="accent5" w:themeShade="BF"/>
                <w:sz w:val="20"/>
                <w:szCs w:val="2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proofErr w:type="gramStart"/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</w:t>
            </w:r>
            <w:proofErr w:type="gramEnd"/>
            <w:r w:rsidRPr="00112FD6">
              <w:rPr>
                <w:rFonts w:ascii="Bookman Old Style" w:hAnsi="Bookman Old Style"/>
                <w:b/>
                <w:color w:val="4F6228"/>
              </w:rPr>
              <w:t>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>Toplama İşlemi (DAHA)</w:t>
            </w:r>
            <w:r w:rsidRPr="00112FD6">
              <w:rPr>
                <w:rFonts w:ascii="Bookman Old Style" w:hAnsi="Bookman Old Style"/>
                <w:color w:val="7030A0"/>
              </w:rPr>
              <w:t xml:space="preserve">    </w:t>
            </w:r>
          </w:p>
          <w:p w:rsidR="007E55C6" w:rsidRDefault="00F90FFB" w:rsidP="007E55C6">
            <w:pPr>
              <w:rPr>
                <w:rFonts w:ascii="Candara" w:hAnsi="Candara"/>
                <w:b/>
                <w:color w:val="FF0000"/>
                <w:sz w:val="18"/>
                <w:szCs w:val="18"/>
              </w:rPr>
            </w:pPr>
            <w:r w:rsidRPr="00FA10AE">
              <w:rPr>
                <w:color w:val="5F497A" w:themeColor="accent4" w:themeShade="BF"/>
              </w:rPr>
              <w:pict>
                <v:shape id="_x0000_i1028" type="#_x0000_t75" style="width:471pt;height:108.75pt">
                  <v:imagedata r:id="rId10" o:title=""/>
                </v:shape>
              </w:pict>
            </w:r>
            <w:r w:rsidR="007E55C6">
              <w:rPr>
                <w:rFonts w:ascii="Candara" w:hAnsi="Candara"/>
                <w:b/>
                <w:color w:val="FF0000"/>
                <w:sz w:val="18"/>
                <w:szCs w:val="18"/>
              </w:rPr>
              <w:t xml:space="preserve"> </w:t>
            </w:r>
          </w:p>
          <w:p w:rsidR="00EC191B" w:rsidRPr="007E55C6" w:rsidRDefault="007E55C6" w:rsidP="007E55C6">
            <w:pPr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b/>
                <w:color w:val="FF0000"/>
                <w:sz w:val="18"/>
                <w:szCs w:val="18"/>
              </w:rPr>
              <w:br/>
            </w:r>
            <w:r w:rsidRPr="007E55C6">
              <w:rPr>
                <w:rFonts w:ascii="Candara" w:hAnsi="Candara"/>
                <w:color w:val="FF0000"/>
                <w:sz w:val="18"/>
                <w:szCs w:val="18"/>
              </w:rPr>
              <w:t>Tablodaki toplama işlemleri yapılacak. İçlerinden 4 tanesini de deftere yaptıralım. Sonuçları kendileri bulsunlar. Saygılarımla.</w:t>
            </w:r>
          </w:p>
        </w:tc>
      </w:tr>
    </w:tbl>
    <w:p w:rsidR="007E55C6" w:rsidRPr="00DF0BBC" w:rsidRDefault="007E55C6">
      <w:pPr>
        <w:rPr>
          <w:rFonts w:ascii="Candara" w:hAnsi="Candara"/>
          <w:b/>
          <w:color w:val="FF0000"/>
          <w:sz w:val="18"/>
          <w:szCs w:val="18"/>
        </w:rPr>
      </w:pPr>
    </w:p>
    <w:sectPr w:rsidR="007E55C6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7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8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9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70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71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72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3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4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5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6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7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9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80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81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82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3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4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5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6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7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9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90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91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92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3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4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5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6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7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8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9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100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101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102" type="#_x0000_t136" style="width:14.25pt;height:32.2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3" type="#_x0000_t136" style="width:18.75pt;height:32.2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4" type="#_x0000_t136" style="width:24.75pt;height:32.2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411C"/>
    <w:rsid w:val="00023DD6"/>
    <w:rsid w:val="00033010"/>
    <w:rsid w:val="000357E2"/>
    <w:rsid w:val="000368C6"/>
    <w:rsid w:val="0004026E"/>
    <w:rsid w:val="00040A55"/>
    <w:rsid w:val="0005265A"/>
    <w:rsid w:val="0005745D"/>
    <w:rsid w:val="00065C5E"/>
    <w:rsid w:val="00077C52"/>
    <w:rsid w:val="00083386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11A6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C1288"/>
    <w:rsid w:val="001C343F"/>
    <w:rsid w:val="001C5FAF"/>
    <w:rsid w:val="001C6607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71387"/>
    <w:rsid w:val="00273F55"/>
    <w:rsid w:val="002819D7"/>
    <w:rsid w:val="00282F1B"/>
    <w:rsid w:val="0028592A"/>
    <w:rsid w:val="00291447"/>
    <w:rsid w:val="002A2F60"/>
    <w:rsid w:val="002C7D24"/>
    <w:rsid w:val="002D0112"/>
    <w:rsid w:val="002D266C"/>
    <w:rsid w:val="002E6E2F"/>
    <w:rsid w:val="00301DA1"/>
    <w:rsid w:val="0031367C"/>
    <w:rsid w:val="00320CAE"/>
    <w:rsid w:val="00324A3C"/>
    <w:rsid w:val="00341F61"/>
    <w:rsid w:val="00353014"/>
    <w:rsid w:val="00353ED1"/>
    <w:rsid w:val="00362698"/>
    <w:rsid w:val="00363394"/>
    <w:rsid w:val="00367109"/>
    <w:rsid w:val="003721FE"/>
    <w:rsid w:val="003800A9"/>
    <w:rsid w:val="00380924"/>
    <w:rsid w:val="003850E3"/>
    <w:rsid w:val="00385A5A"/>
    <w:rsid w:val="00391452"/>
    <w:rsid w:val="00392D74"/>
    <w:rsid w:val="00393160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72E0"/>
    <w:rsid w:val="00402220"/>
    <w:rsid w:val="00410B5B"/>
    <w:rsid w:val="00411A9E"/>
    <w:rsid w:val="00415B21"/>
    <w:rsid w:val="00417D6A"/>
    <w:rsid w:val="00420CF1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710F3"/>
    <w:rsid w:val="004731C7"/>
    <w:rsid w:val="00490693"/>
    <w:rsid w:val="004A490A"/>
    <w:rsid w:val="004A6E7B"/>
    <w:rsid w:val="004B47B4"/>
    <w:rsid w:val="004B55C1"/>
    <w:rsid w:val="004D50A6"/>
    <w:rsid w:val="004D5429"/>
    <w:rsid w:val="004D7266"/>
    <w:rsid w:val="004E2551"/>
    <w:rsid w:val="004E3261"/>
    <w:rsid w:val="004E4F2A"/>
    <w:rsid w:val="004E74CF"/>
    <w:rsid w:val="00502236"/>
    <w:rsid w:val="00503FA7"/>
    <w:rsid w:val="00504C43"/>
    <w:rsid w:val="0050555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B1D69"/>
    <w:rsid w:val="005B2B27"/>
    <w:rsid w:val="005C25ED"/>
    <w:rsid w:val="005C61B6"/>
    <w:rsid w:val="005F51AC"/>
    <w:rsid w:val="006008FA"/>
    <w:rsid w:val="0061129F"/>
    <w:rsid w:val="00621C15"/>
    <w:rsid w:val="00623211"/>
    <w:rsid w:val="006255F2"/>
    <w:rsid w:val="00625C97"/>
    <w:rsid w:val="00630469"/>
    <w:rsid w:val="0063132F"/>
    <w:rsid w:val="00631737"/>
    <w:rsid w:val="00635E97"/>
    <w:rsid w:val="006363D5"/>
    <w:rsid w:val="006466E0"/>
    <w:rsid w:val="006567F0"/>
    <w:rsid w:val="00681886"/>
    <w:rsid w:val="0068566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458B"/>
    <w:rsid w:val="00774E83"/>
    <w:rsid w:val="00775C5C"/>
    <w:rsid w:val="00797ECF"/>
    <w:rsid w:val="007A39BA"/>
    <w:rsid w:val="007A5176"/>
    <w:rsid w:val="007C4E91"/>
    <w:rsid w:val="007D5790"/>
    <w:rsid w:val="007E3DB6"/>
    <w:rsid w:val="007E55C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52D2"/>
    <w:rsid w:val="00895571"/>
    <w:rsid w:val="00896C20"/>
    <w:rsid w:val="008A3DEA"/>
    <w:rsid w:val="008B1186"/>
    <w:rsid w:val="008B62CF"/>
    <w:rsid w:val="008D0A06"/>
    <w:rsid w:val="008E1AD7"/>
    <w:rsid w:val="008F05CE"/>
    <w:rsid w:val="008F1CDA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2142"/>
    <w:rsid w:val="00AB2322"/>
    <w:rsid w:val="00AC6274"/>
    <w:rsid w:val="00AC6833"/>
    <w:rsid w:val="00AC7E59"/>
    <w:rsid w:val="00AD4E39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73EDC"/>
    <w:rsid w:val="00C80F9B"/>
    <w:rsid w:val="00C817BE"/>
    <w:rsid w:val="00C97806"/>
    <w:rsid w:val="00CA0AFF"/>
    <w:rsid w:val="00CA32FF"/>
    <w:rsid w:val="00CB2DF8"/>
    <w:rsid w:val="00CB3DC2"/>
    <w:rsid w:val="00CC09ED"/>
    <w:rsid w:val="00CC2589"/>
    <w:rsid w:val="00CD022C"/>
    <w:rsid w:val="00CD0292"/>
    <w:rsid w:val="00CD24F1"/>
    <w:rsid w:val="00CD6E39"/>
    <w:rsid w:val="00CE09E3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6A6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60232"/>
    <w:rsid w:val="00F80723"/>
    <w:rsid w:val="00F90FFB"/>
    <w:rsid w:val="00FA10AE"/>
    <w:rsid w:val="00FA39EE"/>
    <w:rsid w:val="00FB379A"/>
    <w:rsid w:val="00FC1DC8"/>
    <w:rsid w:val="00FD519A"/>
    <w:rsid w:val="00FD6F57"/>
    <w:rsid w:val="00FE0E9F"/>
    <w:rsid w:val="00FE1B1B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304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3.bp.blogspot.com/_EqmXuLkb6Ak/SiPMeasQPQI/AAAAAAAADps/7d-f_Z-dLlU/s1600/read90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http://freecoloringpagesite.com/coloring-pics/friends-coloring-1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157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2014-11-03T09:45:00Z</cp:lastPrinted>
  <dcterms:created xsi:type="dcterms:W3CDTF">2014-11-06T19:00:00Z</dcterms:created>
  <dcterms:modified xsi:type="dcterms:W3CDTF">2014-11-17T08:18:00Z</dcterms:modified>
  <cp:category>www.sorubak.com</cp:category>
</cp:coreProperties>
</file>