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BF1EA9" w:rsidRDefault="00C94419" w:rsidP="00947781">
      <w:pPr>
        <w:rPr>
          <w:rFonts w:ascii="Broadway" w:hAnsi="Broadway"/>
          <w:color w:val="00B050"/>
          <w:sz w:val="20"/>
          <w:szCs w:val="20"/>
        </w:rPr>
      </w:pPr>
      <w:r w:rsidRPr="00C9441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199.75pt;margin-top:-35.45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45AA" w:rsidRPr="00DA35AE" w:rsidRDefault="00DA35AE" w:rsidP="00DA35AE">
                  <w:pPr>
                    <w:rPr>
                      <w:szCs w:val="24"/>
                    </w:rPr>
                  </w:pPr>
                  <w:r w:rsidRPr="00DA35A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BF1EA9">
        <w:rPr>
          <w:rFonts w:ascii="Broadway" w:hAnsi="Broadway"/>
          <w:color w:val="00B050"/>
          <w:sz w:val="20"/>
          <w:szCs w:val="20"/>
        </w:rPr>
        <w:t>A</w:t>
      </w:r>
      <w:r w:rsidR="008952D2" w:rsidRPr="00BF1EA9">
        <w:rPr>
          <w:rFonts w:ascii="Broadway" w:hAnsi="Broadway"/>
          <w:color w:val="00B050"/>
          <w:sz w:val="20"/>
          <w:szCs w:val="20"/>
        </w:rPr>
        <w:t>dı Soyadı: ……………</w:t>
      </w:r>
      <w:r w:rsidR="00BF1EA9">
        <w:rPr>
          <w:rFonts w:ascii="Broadway" w:hAnsi="Broadway"/>
          <w:color w:val="00B050"/>
          <w:sz w:val="20"/>
          <w:szCs w:val="20"/>
        </w:rPr>
        <w:t xml:space="preserve">     </w:t>
      </w:r>
      <w:r w:rsidR="008952D2" w:rsidRPr="00BF1EA9">
        <w:rPr>
          <w:rFonts w:ascii="Broadway" w:hAnsi="Broadway"/>
          <w:color w:val="00B050"/>
          <w:sz w:val="20"/>
          <w:szCs w:val="20"/>
        </w:rPr>
        <w:t>………………</w:t>
      </w:r>
      <w:r w:rsidR="00FA39EE" w:rsidRPr="00BF1EA9">
        <w:rPr>
          <w:rFonts w:ascii="Broadway" w:hAnsi="Broadway"/>
          <w:color w:val="00B050"/>
          <w:sz w:val="20"/>
          <w:szCs w:val="20"/>
        </w:rPr>
        <w:t>………</w:t>
      </w:r>
      <w:r w:rsidR="008952D2" w:rsidRPr="00BF1EA9">
        <w:rPr>
          <w:rFonts w:ascii="Broadway" w:hAnsi="Broadway"/>
          <w:color w:val="00B050"/>
          <w:sz w:val="20"/>
          <w:szCs w:val="20"/>
        </w:rPr>
        <w:t xml:space="preserve">…. Sınıf: ……  No: ……      </w:t>
      </w:r>
      <w:r w:rsidR="00FA39EE" w:rsidRPr="00BF1EA9">
        <w:rPr>
          <w:rFonts w:ascii="Broadway" w:hAnsi="Broadway"/>
          <w:color w:val="00B050"/>
          <w:sz w:val="20"/>
          <w:szCs w:val="20"/>
        </w:rPr>
        <w:t>Tarih: …</w:t>
      </w:r>
      <w:r w:rsidR="00CB3DC2" w:rsidRPr="00BF1EA9">
        <w:rPr>
          <w:rFonts w:ascii="Broadway" w:hAnsi="Broadway"/>
          <w:color w:val="00B050"/>
          <w:sz w:val="20"/>
          <w:szCs w:val="20"/>
        </w:rPr>
        <w:t>…</w:t>
      </w:r>
      <w:r w:rsidR="00466AD1" w:rsidRPr="00BF1EA9">
        <w:rPr>
          <w:rFonts w:ascii="Broadway" w:hAnsi="Broadway"/>
          <w:color w:val="00B050"/>
          <w:sz w:val="20"/>
          <w:szCs w:val="20"/>
        </w:rPr>
        <w:t xml:space="preserve"> </w:t>
      </w:r>
      <w:r w:rsidR="008952D2" w:rsidRPr="00BF1EA9">
        <w:rPr>
          <w:rFonts w:ascii="Broadway" w:hAnsi="Broadway"/>
          <w:color w:val="00B050"/>
          <w:sz w:val="20"/>
          <w:szCs w:val="20"/>
        </w:rPr>
        <w:t>/</w:t>
      </w:r>
      <w:r w:rsidR="00FA39EE" w:rsidRPr="00BF1EA9">
        <w:rPr>
          <w:rFonts w:ascii="Broadway" w:hAnsi="Broadway"/>
          <w:color w:val="00B050"/>
          <w:sz w:val="20"/>
          <w:szCs w:val="20"/>
        </w:rPr>
        <w:t>……</w:t>
      </w:r>
      <w:r w:rsidR="00466AD1" w:rsidRPr="00BF1EA9">
        <w:rPr>
          <w:rFonts w:ascii="Broadway" w:hAnsi="Broadway"/>
          <w:color w:val="00B050"/>
          <w:sz w:val="20"/>
          <w:szCs w:val="20"/>
        </w:rPr>
        <w:t xml:space="preserve"> </w:t>
      </w:r>
      <w:r w:rsidR="00FA39EE" w:rsidRPr="00BF1EA9">
        <w:rPr>
          <w:rFonts w:ascii="Broadway" w:hAnsi="Broadway"/>
          <w:color w:val="00B050"/>
          <w:sz w:val="20"/>
          <w:szCs w:val="20"/>
        </w:rPr>
        <w:t>/</w:t>
      </w:r>
      <w:r w:rsidR="008952D2" w:rsidRPr="00BF1EA9">
        <w:rPr>
          <w:rFonts w:ascii="Broadway" w:hAnsi="Broadway"/>
          <w:color w:val="00B050"/>
          <w:sz w:val="20"/>
          <w:szCs w:val="20"/>
        </w:rPr>
        <w:t>……</w:t>
      </w:r>
      <w:r w:rsidR="00466AD1" w:rsidRPr="00BF1EA9">
        <w:rPr>
          <w:rFonts w:ascii="Broadway" w:hAnsi="Broadway"/>
          <w:color w:val="00B050"/>
          <w:sz w:val="20"/>
          <w:szCs w:val="20"/>
        </w:rPr>
        <w:t>…</w:t>
      </w:r>
      <w:r w:rsidR="008952D2" w:rsidRPr="00BF1EA9">
        <w:rPr>
          <w:rFonts w:ascii="Broadway" w:hAnsi="Broadway"/>
          <w:color w:val="00B050"/>
          <w:sz w:val="20"/>
          <w:szCs w:val="20"/>
        </w:rPr>
        <w:t>…</w:t>
      </w:r>
    </w:p>
    <w:p w:rsidR="00EB53D8" w:rsidRDefault="00C94419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0" style="position:absolute;left:0;text-align:left;margin-left:-.2pt;margin-top:8.6pt;width:234pt;height:72.1pt;z-index:1" arcsize="10923f" strokecolor="#943634" strokeweight="1pt">
            <v:stroke dashstyle="dashDot"/>
            <v:textbox>
              <w:txbxContent>
                <w:p w:rsidR="00FF25B7" w:rsidRPr="007120EB" w:rsidRDefault="00EB53D8" w:rsidP="00FF25B7">
                  <w:pPr>
                    <w:rPr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>:</w:t>
                  </w:r>
                  <w:r w:rsidRPr="00010A6A">
                    <w:rPr>
                      <w:color w:val="00B050"/>
                      <w:sz w:val="24"/>
                      <w:szCs w:val="24"/>
                    </w:rPr>
                    <w:t xml:space="preserve">  </w:t>
                  </w:r>
                  <w:r w:rsidR="0008557F" w:rsidRPr="00010A6A">
                    <w:rPr>
                      <w:b/>
                      <w:color w:val="00B050"/>
                      <w:sz w:val="24"/>
                      <w:szCs w:val="24"/>
                    </w:rPr>
                    <w:t>A.1.18. Arkadaşları ile benzer ve farklı yönlerini fark eder.</w:t>
                  </w:r>
                </w:p>
                <w:p w:rsidR="00EB53D8" w:rsidRDefault="00EB53D8"/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2" style="position:absolute;left:0;text-align:left;margin-left:242.8pt;margin-top:5.6pt;width:285pt;height:72.85pt;z-index:2" arcsize="10301f" strokecolor="red">
            <v:textbox>
              <w:txbxContent>
                <w:p w:rsidR="00EB53D8" w:rsidRDefault="00EB53D8" w:rsidP="00FF25B7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 w:rsidR="004E083A">
                    <w:rPr>
                      <w:rFonts w:cs="Arial"/>
                      <w:color w:val="7030A0"/>
                    </w:rPr>
                    <w:t>Aile bireyleri birbirine benzerler.</w:t>
                  </w:r>
                  <w:r w:rsidR="00FF25B7">
                    <w:rPr>
                      <w:rFonts w:cs="Arial"/>
                      <w:color w:val="7030A0"/>
                    </w:rPr>
                    <w:t xml:space="preserve"> </w:t>
                  </w:r>
                  <w:r w:rsidR="00FF25B7">
                    <w:rPr>
                      <w:rFonts w:cs="Arial"/>
                      <w:color w:val="7030A0"/>
                    </w:rPr>
                    <w:br/>
                  </w:r>
                  <w:r>
                    <w:rPr>
                      <w:color w:val="0070C0"/>
                      <w:sz w:val="40"/>
                      <w:szCs w:val="40"/>
                    </w:rPr>
                    <w:t>2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 w:rsidR="004E083A">
                    <w:rPr>
                      <w:color w:val="002060"/>
                    </w:rPr>
                    <w:t>Saç, göz, ten renkleri hakkında konuşalım.</w:t>
                  </w:r>
                </w:p>
              </w:txbxContent>
            </v:textbox>
          </v:roundrect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B57627" w:rsidRDefault="00B57627" w:rsidP="00B57627">
      <w:pPr>
        <w:jc w:val="center"/>
      </w:pPr>
    </w:p>
    <w:p w:rsidR="00EB53D8" w:rsidRDefault="00C94419" w:rsidP="00B57627">
      <w:pPr>
        <w:jc w:val="center"/>
      </w:pPr>
      <w:r w:rsidRPr="00C94419">
        <w:rPr>
          <w:rFonts w:ascii="Century Gothic" w:hAnsi="Century Gothic" w:cs="Arial"/>
          <w:b/>
          <w:noProof/>
          <w:color w:val="C00000"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21.55pt;margin-top:11.55pt;width:489pt;height:80.25pt;flip:x;z-index:3" adj="14302,6338" strokecolor="#7030a0">
            <v:stroke dashstyle="longDash"/>
            <v:textbox style="mso-next-textbox:#_x0000_s1073">
              <w:txbxContent>
                <w:p w:rsidR="00EB53D8" w:rsidRDefault="00EB53D8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 w:rsidR="005709A0">
                    <w:rPr>
                      <w:color w:val="FF0000"/>
                      <w:sz w:val="40"/>
                      <w:szCs w:val="40"/>
                    </w:rPr>
                    <w:t>.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 w:rsidR="008C1E67">
                    <w:rPr>
                      <w:color w:val="215868"/>
                      <w:sz w:val="24"/>
                      <w:szCs w:val="24"/>
                    </w:rPr>
                    <w:t xml:space="preserve">1. </w:t>
                  </w:r>
                  <w:r w:rsidR="004E083A">
                    <w:rPr>
                      <w:color w:val="215868"/>
                      <w:sz w:val="24"/>
                      <w:szCs w:val="24"/>
                    </w:rPr>
                    <w:t>Arkadaşlar</w:t>
                  </w:r>
                  <w:r w:rsidR="00BF1EA9">
                    <w:rPr>
                      <w:color w:val="215868"/>
                      <w:sz w:val="24"/>
                      <w:szCs w:val="24"/>
                    </w:rPr>
                    <w:t>ı</w:t>
                  </w:r>
                  <w:r w:rsidR="004E083A">
                    <w:rPr>
                      <w:color w:val="215868"/>
                      <w:sz w:val="24"/>
                      <w:szCs w:val="24"/>
                    </w:rPr>
                    <w:t>nızı anlatır mısınız?</w:t>
                  </w:r>
                  <w:r w:rsidR="00EB385F" w:rsidRPr="00FF25B7">
                    <w:rPr>
                      <w:color w:val="215868"/>
                      <w:sz w:val="24"/>
                      <w:szCs w:val="24"/>
                    </w:rPr>
                    <w:t xml:space="preserve"> 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B57627" w:rsidRDefault="00B57627" w:rsidP="00B57627">
      <w:pPr>
        <w:jc w:val="center"/>
      </w:pPr>
    </w:p>
    <w:p w:rsidR="00EB53D8" w:rsidRDefault="00EB53D8" w:rsidP="007513E9"/>
    <w:p w:rsidR="00EB385F" w:rsidRDefault="00EB385F" w:rsidP="007513E9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6"/>
        <w:gridCol w:w="3590"/>
        <w:gridCol w:w="3134"/>
      </w:tblGrid>
      <w:tr w:rsidR="000368C6" w:rsidTr="004E083A">
        <w:trPr>
          <w:trHeight w:val="3371"/>
        </w:trPr>
        <w:tc>
          <w:tcPr>
            <w:tcW w:w="305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BF1EA9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4.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C9441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5pt;height:154.5pt">
                  <v:imagedata r:id="rId6" o:title=""/>
                </v:shape>
              </w:pict>
            </w:r>
            <w:r w:rsidR="00504C43">
              <w:br/>
            </w:r>
            <w:r w:rsidR="00BF1EA9">
              <w:rPr>
                <w:color w:val="00B050"/>
                <w:sz w:val="20"/>
                <w:szCs w:val="20"/>
              </w:rPr>
              <w:t>Eksikleri tamamlayalım. Boyayalım.</w:t>
            </w:r>
          </w:p>
        </w:tc>
        <w:tc>
          <w:tcPr>
            <w:tcW w:w="359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4E083A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5.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C94419">
              <w:pict>
                <v:shape id="_x0000_i1026" type="#_x0000_t75" style="width:124.5pt;height:150pt">
                  <v:imagedata r:id="rId7" o:title=""/>
                </v:shape>
              </w:pict>
            </w:r>
            <w:r w:rsidR="000357E2">
              <w:br/>
            </w:r>
            <w:r w:rsidR="004E083A">
              <w:rPr>
                <w:color w:val="7030A0"/>
                <w:sz w:val="20"/>
                <w:szCs w:val="20"/>
              </w:rPr>
              <w:t>Öğretmenimin saç ve göz renklerini boyamak istiyorum.</w:t>
            </w:r>
          </w:p>
        </w:tc>
        <w:tc>
          <w:tcPr>
            <w:tcW w:w="3134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4E083A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6.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C94419">
              <w:pict>
                <v:shape id="_x0000_i1027" type="#_x0000_t75" style="width:96pt;height:147.75pt">
                  <v:imagedata r:id="rId8" o:title="" cropleft="6847f" cropright="6847f"/>
                </v:shape>
              </w:pict>
            </w:r>
            <w:r w:rsidR="00E57041">
              <w:br/>
            </w:r>
            <w:r w:rsidR="004E083A">
              <w:rPr>
                <w:color w:val="C00000"/>
              </w:rPr>
              <w:t>Sadece saçlarını boyayalım. Renk serbest.</w:t>
            </w:r>
          </w:p>
        </w:tc>
      </w:tr>
    </w:tbl>
    <w:p w:rsidR="00E33206" w:rsidRDefault="00E33206" w:rsidP="007513E9"/>
    <w:p w:rsidR="00E33206" w:rsidRPr="007E55C6" w:rsidRDefault="00C94419" w:rsidP="007513E9">
      <w:pPr>
        <w:rPr>
          <w:color w:val="0070C0"/>
        </w:rPr>
      </w:pPr>
      <w:r w:rsidRPr="00C94419">
        <w:rPr>
          <w:rFonts w:ascii="Courier New" w:hAnsi="Courier New" w:cs="Courier New"/>
          <w:b/>
          <w:noProof/>
          <w:color w:val="C0504D" w:themeColor="accent2"/>
          <w:sz w:val="32"/>
          <w:szCs w:val="32"/>
          <w:lang w:eastAsia="tr-TR"/>
        </w:rPr>
        <w:pict>
          <v:shape id="_x0000_s1223" type="#_x0000_t202" style="position:absolute;margin-left:423.85pt;margin-top:24.1pt;width:107.7pt;height:77.75pt;z-index:8;mso-width-relative:margin;mso-height-relative:margin">
            <v:textbox style="mso-next-textbox:#_x0000_s1223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lat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C94419">
        <w:rPr>
          <w:rFonts w:ascii="Courier New" w:hAnsi="Courier New" w:cs="Courier New"/>
          <w:b/>
          <w:noProof/>
          <w:color w:val="C0504D" w:themeColor="accent2"/>
          <w:sz w:val="32"/>
          <w:szCs w:val="32"/>
          <w:lang w:eastAsia="tr-TR"/>
        </w:rPr>
        <w:pict>
          <v:shape id="_x0000_s1222" type="#_x0000_t202" style="position:absolute;margin-left:310.6pt;margin-top:24.1pt;width:106.2pt;height:77.75pt;z-index:7;mso-width-relative:margin;mso-height-relative:margin">
            <v:textbox style="mso-next-textbox:#_x0000_s1222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la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C94419">
        <w:rPr>
          <w:rFonts w:ascii="Courier New" w:hAnsi="Courier New" w:cs="Courier New"/>
          <w:b/>
          <w:noProof/>
          <w:color w:val="C0504D" w:themeColor="accent2"/>
          <w:sz w:val="32"/>
          <w:szCs w:val="32"/>
          <w:lang w:eastAsia="tr-TR"/>
        </w:rPr>
        <w:pict>
          <v:shape id="_x0000_s1221" type="#_x0000_t202" style="position:absolute;margin-left:210.6pt;margin-top:24.1pt;width:89.7pt;height:77.75pt;z-index:6;mso-width-relative:margin;mso-height-relative:margin">
            <v:textbox style="mso-next-textbox:#_x0000_s1221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ne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C94419">
        <w:rPr>
          <w:rFonts w:ascii="Courier New" w:hAnsi="Courier New" w:cs="Courier New"/>
          <w:b/>
          <w:noProof/>
          <w:color w:val="C0504D" w:themeColor="accent2"/>
          <w:sz w:val="32"/>
          <w:szCs w:val="32"/>
          <w:lang w:eastAsia="tr-TR"/>
        </w:rPr>
        <w:pict>
          <v:shape id="_x0000_s1220" type="#_x0000_t202" style="position:absolute;margin-left:104pt;margin-top:24.1pt;width:89.7pt;height:77.75pt;z-index:5;mso-width-relative:margin;mso-height-relative:margin">
            <v:textbox style="mso-next-textbox:#_x0000_s1220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ni ne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C94419">
        <w:rPr>
          <w:rFonts w:ascii="Courier New" w:hAnsi="Courier New" w:cs="Courier New"/>
          <w:b/>
          <w:noProof/>
          <w:color w:val="C0504D" w:themeColor="accent2"/>
          <w:sz w:val="32"/>
          <w:szCs w:val="32"/>
        </w:rPr>
        <w:pict>
          <v:shape id="_x0000_s1219" type="#_x0000_t202" style="position:absolute;margin-left:-.2pt;margin-top:24.1pt;width:89.7pt;height:77.75pt;z-index:4;mso-width-relative:margin;mso-height-relative:margin">
            <v:textbox style="mso-next-textbox:#_x0000_s1219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="007E55C6" w:rsidRPr="00BF1EA9">
        <w:rPr>
          <w:rFonts w:ascii="Courier New" w:hAnsi="Courier New" w:cs="Courier New"/>
          <w:b/>
          <w:color w:val="C0504D" w:themeColor="accent2"/>
        </w:rPr>
        <w:t>Ders:</w:t>
      </w:r>
      <w:r w:rsidR="007E55C6" w:rsidRPr="00BF1EA9">
        <w:rPr>
          <w:rFonts w:ascii="Courier New" w:hAnsi="Courier New" w:cs="Courier New"/>
          <w:color w:val="C0504D" w:themeColor="accent2"/>
        </w:rPr>
        <w:t xml:space="preserve"> </w:t>
      </w:r>
      <w:r w:rsidR="00E57041" w:rsidRPr="007E55C6">
        <w:rPr>
          <w:color w:val="0070C0"/>
        </w:rPr>
        <w:t>Türkçe</w:t>
      </w:r>
    </w:p>
    <w:p w:rsidR="001C6607" w:rsidRDefault="001C6607" w:rsidP="007513E9"/>
    <w:p w:rsidR="001C6607" w:rsidRDefault="001C6607" w:rsidP="007513E9"/>
    <w:p w:rsidR="001C6607" w:rsidRDefault="001C6607" w:rsidP="007513E9"/>
    <w:p w:rsidR="001C6607" w:rsidRDefault="001C6607" w:rsidP="007513E9">
      <w:r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685"/>
      </w:tblGrid>
      <w:tr w:rsidR="003C3820" w:rsidTr="001C6607">
        <w:trPr>
          <w:trHeight w:val="2293"/>
        </w:trPr>
        <w:tc>
          <w:tcPr>
            <w:tcW w:w="3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1C6607" w:rsidP="004E083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6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</w:t>
            </w:r>
            <w:r w:rsidR="003721FE">
              <w:br/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t>Ela, lale al, at.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Lale, lale al.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Al Lale al.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 Lale at.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1C6607" w:rsidP="004E083A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7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</w:t>
            </w:r>
            <w:r w:rsidR="003721FE">
              <w:br/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t>Ata,    atla. (ip)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Atla Ata atla.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Talat    atlat. (ip)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Atlat Talat atlat.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4E083A" w:rsidRDefault="001C6607" w:rsidP="004E083A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8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t>Ali, ata atla.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Ata Ali atla.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Atla Ali atla.</w:t>
            </w:r>
            <w:r w:rsidR="004E083A">
              <w:rPr>
                <w:rFonts w:ascii="Hand writing Mutlu" w:hAnsi="Hand writing Mutlu"/>
                <w:b/>
                <w:sz w:val="32"/>
                <w:szCs w:val="32"/>
              </w:rPr>
              <w:br/>
              <w:t>Atlat Ali atlat.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E7542B" w:rsidRDefault="00726528" w:rsidP="00FF25B7">
      <w:pPr>
        <w:rPr>
          <w:i/>
          <w:sz w:val="28"/>
          <w:szCs w:val="28"/>
        </w:rPr>
      </w:pPr>
      <w:r>
        <w:lastRenderedPageBreak/>
        <w:t>*-*</w:t>
      </w:r>
      <w:r w:rsidR="003721FE">
        <w:t xml:space="preserve"> </w:t>
      </w:r>
      <w:r w:rsidR="00BF1EA9">
        <w:rPr>
          <w:i/>
          <w:sz w:val="28"/>
          <w:szCs w:val="28"/>
        </w:rPr>
        <w:t>Okuyorlar. Okudukça okumanın tadına varacaklar. İnşallah.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FF25B7" w:rsidRDefault="00C94419" w:rsidP="00FF25B7">
      <w:pPr>
        <w:rPr>
          <w:rFonts w:ascii="Century" w:hAnsi="Century"/>
          <w:b/>
          <w:sz w:val="32"/>
          <w:szCs w:val="32"/>
        </w:rPr>
      </w:pP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7" type="#_x0000_t202" style="position:absolute;margin-left:395.8pt;margin-top:.4pt;width:115.2pt;height:77.75pt;z-index:12;mso-width-relative:margin;mso-height-relative:margin" strokecolor="#7030a0">
            <v:stroke dashstyle="dash"/>
            <v:textbox style="mso-next-textbox:#_x0000_s1227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68601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ten li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4" type="#_x0000_t202" style="position:absolute;margin-left:29.35pt;margin-top:.4pt;width:106.2pt;height:77.75pt;z-index:9;mso-width-relative:margin;mso-height-relative:margin" strokecolor="#7030a0">
            <v:stroke dashstyle="dash"/>
            <v:textbox style="mso-next-textbox:#_x0000_s1224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4E083A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in le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5" type="#_x0000_t202" style="position:absolute;margin-left:153.1pt;margin-top:.4pt;width:106.2pt;height:77.75pt;z-index:10;mso-width-relative:margin;mso-height-relative:margin" strokecolor="#7030a0">
            <v:stroke dashstyle="dash"/>
            <v:textbox style="mso-next-textbox:#_x0000_s1225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68601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in let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6" type="#_x0000_t202" style="position:absolute;margin-left:274.6pt;margin-top:.4pt;width:106.2pt;height:77.75pt;z-index:11;mso-width-relative:margin;mso-height-relative:margin" strokecolor="#7030a0">
            <v:stroke dashstyle="dash"/>
            <v:textbox style="mso-next-textbox:#_x0000_s1226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68601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ten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="00F932DF">
        <w:t xml:space="preserve">    </w:t>
      </w:r>
      <w:r w:rsidR="00F932DF">
        <w:rPr>
          <w:rFonts w:ascii="Century Gothic" w:hAnsi="Century Gothic"/>
          <w:b/>
          <w:color w:val="7030A0"/>
          <w:sz w:val="18"/>
          <w:szCs w:val="18"/>
        </w:rPr>
        <w:t xml:space="preserve">Bu gün okuma ağırlıklı çalışmalar verilmiştir.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6"/>
        <w:gridCol w:w="3828"/>
        <w:gridCol w:w="3118"/>
      </w:tblGrid>
      <w:tr w:rsidR="003800A9" w:rsidRPr="00112FD6" w:rsidTr="00BF1EA9">
        <w:trPr>
          <w:trHeight w:val="2857"/>
        </w:trPr>
        <w:tc>
          <w:tcPr>
            <w:tcW w:w="2976" w:type="dxa"/>
            <w:tcBorders>
              <w:top w:val="dotted" w:sz="4" w:space="0" w:color="31849B" w:themeColor="accent5" w:themeShade="BF"/>
              <w:left w:val="dotted" w:sz="4" w:space="0" w:color="31849B" w:themeColor="accent5" w:themeShade="BF"/>
              <w:bottom w:val="dotted" w:sz="4" w:space="0" w:color="31849B" w:themeColor="accent5" w:themeShade="BF"/>
              <w:right w:val="dotted" w:sz="4" w:space="0" w:color="31849B" w:themeColor="accent5" w:themeShade="BF"/>
            </w:tcBorders>
          </w:tcPr>
          <w:p w:rsidR="003800A9" w:rsidRPr="00E7542B" w:rsidRDefault="003800A9" w:rsidP="00686015">
            <w:pPr>
              <w:spacing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</w:t>
            </w:r>
            <w:r>
              <w:br/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t>Anten anten.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Anne anten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Anten al anne.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7 anten al anne.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Anten al anne.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F932DF">
              <w:rPr>
                <w:sz w:val="20"/>
                <w:szCs w:val="20"/>
              </w:rPr>
              <w:t>Sadece okutalım.</w:t>
            </w:r>
          </w:p>
        </w:tc>
        <w:tc>
          <w:tcPr>
            <w:tcW w:w="3828" w:type="dxa"/>
            <w:tcBorders>
              <w:top w:val="dotted" w:sz="4" w:space="0" w:color="31849B" w:themeColor="accent5" w:themeShade="BF"/>
              <w:left w:val="dotted" w:sz="4" w:space="0" w:color="31849B" w:themeColor="accent5" w:themeShade="BF"/>
              <w:bottom w:val="dotted" w:sz="4" w:space="0" w:color="31849B" w:themeColor="accent5" w:themeShade="BF"/>
              <w:right w:val="dotDash" w:sz="6" w:space="0" w:color="31849B" w:themeColor="accent5" w:themeShade="BF"/>
            </w:tcBorders>
          </w:tcPr>
          <w:p w:rsidR="003800A9" w:rsidRPr="003800A9" w:rsidRDefault="003800A9" w:rsidP="00686015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Pr="00112FD6">
              <w:rPr>
                <w:b/>
                <w:sz w:val="28"/>
                <w:szCs w:val="28"/>
              </w:rPr>
              <w:br/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t>Nane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Nine, anten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Nine, 7 anten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7 anten al nine.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Al nine al.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F932DF">
              <w:rPr>
                <w:sz w:val="20"/>
                <w:szCs w:val="20"/>
              </w:rPr>
              <w:t>Sadece okutalım.</w:t>
            </w:r>
          </w:p>
        </w:tc>
        <w:tc>
          <w:tcPr>
            <w:tcW w:w="3118" w:type="dxa"/>
            <w:tcBorders>
              <w:top w:val="dotted" w:sz="4" w:space="0" w:color="31849B" w:themeColor="accent5" w:themeShade="BF"/>
              <w:left w:val="dotDash" w:sz="6" w:space="0" w:color="31849B" w:themeColor="accent5" w:themeShade="BF"/>
              <w:bottom w:val="dotted" w:sz="4" w:space="0" w:color="31849B" w:themeColor="accent5" w:themeShade="BF"/>
              <w:right w:val="dotted" w:sz="4" w:space="0" w:color="31849B" w:themeColor="accent5" w:themeShade="BF"/>
            </w:tcBorders>
          </w:tcPr>
          <w:p w:rsidR="003800A9" w:rsidRPr="003800A9" w:rsidRDefault="003800A9" w:rsidP="00FE3CB7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="00FE3CB7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FE3CB7" w:rsidRPr="00770048">
              <w:rPr>
                <w:rFonts w:ascii="Century Gothic" w:hAnsi="Century Gothic"/>
                <w:color w:val="548DD4" w:themeColor="text2" w:themeTint="99"/>
              </w:rPr>
              <w:t>(zor metin)</w:t>
            </w:r>
            <w:r w:rsidRPr="00112FD6">
              <w:rPr>
                <w:b/>
                <w:sz w:val="28"/>
                <w:szCs w:val="28"/>
              </w:rPr>
              <w:br/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t>Anne ne    anne ne.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Annene  annene.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Annene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Al annene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Annene al.</w:t>
            </w:r>
            <w:r w:rsidR="00EA7B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F932DF">
              <w:rPr>
                <w:sz w:val="20"/>
                <w:szCs w:val="20"/>
              </w:rPr>
              <w:t>Sadece okutalım.</w:t>
            </w:r>
          </w:p>
        </w:tc>
      </w:tr>
    </w:tbl>
    <w:p w:rsidR="004E3261" w:rsidRDefault="00F932DF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*-*-*</w:t>
      </w:r>
      <w:r w:rsidRPr="00F932DF">
        <w:rPr>
          <w:rFonts w:ascii="Hand writing Mutlu" w:hAnsi="Hand writing Mutlu"/>
          <w:b/>
          <w:sz w:val="28"/>
          <w:szCs w:val="28"/>
        </w:rPr>
        <w:t xml:space="preserve"> </w:t>
      </w:r>
      <w:r>
        <w:rPr>
          <w:rFonts w:ascii="Hand writing Mutlu" w:hAnsi="Hand writing Mutlu"/>
          <w:b/>
          <w:sz w:val="28"/>
          <w:szCs w:val="28"/>
        </w:rPr>
        <w:t xml:space="preserve">    O, o </w:t>
      </w:r>
      <w:r w:rsidRPr="00F932DF">
        <w:rPr>
          <w:rFonts w:asciiTheme="minorHAnsi" w:hAnsiTheme="minorHAnsi"/>
          <w:sz w:val="20"/>
          <w:szCs w:val="20"/>
        </w:rPr>
        <w:t>sesi sınıfta çalışılmaktadır. Çalışmalar yakında</w:t>
      </w:r>
      <w:r>
        <w:rPr>
          <w:rFonts w:asciiTheme="minorHAnsi" w:hAnsiTheme="minorHAnsi"/>
          <w:sz w:val="20"/>
          <w:szCs w:val="20"/>
        </w:rPr>
        <w:t xml:space="preserve"> çalışma kağıtlarıyla</w:t>
      </w:r>
      <w:r w:rsidRPr="00F932DF">
        <w:rPr>
          <w:rFonts w:asciiTheme="minorHAnsi" w:hAnsiTheme="minorHAnsi"/>
          <w:sz w:val="20"/>
          <w:szCs w:val="20"/>
        </w:rPr>
        <w:t xml:space="preserve"> verilecektir.</w:t>
      </w:r>
      <w:r>
        <w:rPr>
          <w:rFonts w:asciiTheme="minorHAnsi" w:hAnsiTheme="minorHAnsi"/>
          <w:sz w:val="20"/>
          <w:szCs w:val="20"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6"/>
        <w:gridCol w:w="3828"/>
        <w:gridCol w:w="3118"/>
      </w:tblGrid>
      <w:tr w:rsidR="004E3261" w:rsidRPr="00112FD6" w:rsidTr="00BF1EA9">
        <w:trPr>
          <w:trHeight w:val="2707"/>
        </w:trPr>
        <w:tc>
          <w:tcPr>
            <w:tcW w:w="29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E7542B" w:rsidRDefault="004E3261" w:rsidP="00686015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>
              <w:br/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t>Nil Nil Nil.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Ali ile Nil.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Nil anten al.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Anten al Nil.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8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7A39BA" w:rsidRDefault="004E3261" w:rsidP="00686015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Pr="00112FD6">
              <w:rPr>
                <w:b/>
                <w:sz w:val="28"/>
                <w:szCs w:val="28"/>
              </w:rPr>
              <w:br/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t>Nil anla.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Nil anlat.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Nil anla, anlat.</w:t>
            </w:r>
            <w:r w:rsidR="00686015">
              <w:rPr>
                <w:rFonts w:ascii="Hand writing Mutlu" w:hAnsi="Hand writing Mutlu"/>
                <w:b/>
                <w:sz w:val="28"/>
                <w:szCs w:val="28"/>
              </w:rPr>
              <w:br/>
              <w:t>Anla, anlat Nil.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2F45AD">
              <w:rPr>
                <w:b/>
                <w:sz w:val="28"/>
                <w:szCs w:val="28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1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3800A9" w:rsidRDefault="004E3261" w:rsidP="00770048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Pr="00112FD6">
              <w:rPr>
                <w:b/>
                <w:sz w:val="28"/>
                <w:szCs w:val="28"/>
              </w:rPr>
              <w:br/>
            </w:r>
            <w:r w:rsidR="00770048">
              <w:rPr>
                <w:rFonts w:ascii="Hand writing Mutlu" w:hAnsi="Hand writing Mutlu"/>
                <w:b/>
                <w:sz w:val="28"/>
                <w:szCs w:val="28"/>
              </w:rPr>
              <w:t>Tatil anlat.</w:t>
            </w:r>
            <w:r w:rsidR="00770048">
              <w:rPr>
                <w:rFonts w:ascii="Hand writing Mutlu" w:hAnsi="Hand writing Mutlu"/>
                <w:b/>
                <w:sz w:val="28"/>
                <w:szCs w:val="28"/>
              </w:rPr>
              <w:br/>
              <w:t>Nil, tatil anlat.</w:t>
            </w:r>
            <w:r w:rsidR="00770048">
              <w:rPr>
                <w:rFonts w:ascii="Hand writing Mutlu" w:hAnsi="Hand writing Mutlu"/>
                <w:b/>
                <w:sz w:val="28"/>
                <w:szCs w:val="28"/>
              </w:rPr>
              <w:br/>
              <w:t>Anlat Nil anlat.</w:t>
            </w:r>
            <w:r w:rsidR="00770048">
              <w:rPr>
                <w:rFonts w:ascii="Hand writing Mutlu" w:hAnsi="Hand writing Mutlu"/>
                <w:b/>
                <w:sz w:val="28"/>
                <w:szCs w:val="28"/>
              </w:rPr>
              <w:br/>
              <w:t>Tatili anlat.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2F45AD">
              <w:rPr>
                <w:b/>
                <w:sz w:val="28"/>
                <w:szCs w:val="28"/>
                <w:highlight w:val="cyan"/>
              </w:rPr>
              <w:t xml:space="preserve">1 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</w:tr>
    </w:tbl>
    <w:p w:rsidR="00CF2AA6" w:rsidRPr="004B05AA" w:rsidRDefault="00157EB6" w:rsidP="004B05AA">
      <w:pPr>
        <w:jc w:val="center"/>
        <w:rPr>
          <w:rFonts w:ascii="Century" w:hAnsi="Century"/>
          <w:color w:val="002060"/>
          <w:sz w:val="36"/>
          <w:szCs w:val="36"/>
        </w:rPr>
      </w:pPr>
      <w:r w:rsidRPr="007E55C6">
        <w:rPr>
          <w:rFonts w:ascii="Century" w:hAnsi="Century"/>
          <w:color w:val="002060"/>
          <w:sz w:val="20"/>
          <w:szCs w:val="20"/>
        </w:rPr>
        <w:t xml:space="preserve">Her bir diktenin başına numarasını yazarak, deftere yazdırın. Dikte </w:t>
      </w:r>
      <w:r w:rsidR="00EA7BD3">
        <w:rPr>
          <w:rFonts w:ascii="Century" w:hAnsi="Century"/>
          <w:color w:val="002060"/>
          <w:sz w:val="20"/>
          <w:szCs w:val="20"/>
        </w:rPr>
        <w:t>1</w:t>
      </w:r>
      <w:r w:rsidRPr="007E55C6">
        <w:rPr>
          <w:rFonts w:ascii="Century" w:hAnsi="Century"/>
          <w:color w:val="002060"/>
          <w:sz w:val="20"/>
          <w:szCs w:val="20"/>
        </w:rPr>
        <w:t xml:space="preserve">, Dikte </w:t>
      </w:r>
      <w:r w:rsidR="00EA7BD3">
        <w:rPr>
          <w:rFonts w:ascii="Century" w:hAnsi="Century"/>
          <w:color w:val="002060"/>
          <w:sz w:val="20"/>
          <w:szCs w:val="20"/>
        </w:rPr>
        <w:t xml:space="preserve">2 </w:t>
      </w:r>
      <w:r w:rsidRPr="007E55C6">
        <w:rPr>
          <w:rFonts w:ascii="Century" w:hAnsi="Century"/>
          <w:color w:val="002060"/>
          <w:sz w:val="20"/>
          <w:szCs w:val="20"/>
        </w:rPr>
        <w:t>gibi…</w:t>
      </w:r>
      <w:r w:rsidR="007E55C6" w:rsidRPr="007E55C6">
        <w:rPr>
          <w:rFonts w:ascii="Century" w:hAnsi="Century"/>
          <w:color w:val="002060"/>
          <w:sz w:val="20"/>
          <w:szCs w:val="20"/>
        </w:rPr>
        <w:br/>
        <w:t>*-*-*</w:t>
      </w:r>
      <w:r w:rsidR="004B05AA">
        <w:rPr>
          <w:rFonts w:ascii="Century" w:hAnsi="Century"/>
          <w:color w:val="002060"/>
          <w:sz w:val="20"/>
          <w:szCs w:val="20"/>
        </w:rPr>
        <w:br/>
      </w:r>
      <w:r w:rsidR="00DA35AE">
        <w:pict>
          <v:shape id="_x0000_i1028" type="#_x0000_t75" alt="" style="width:58.5pt;height:45.75pt">
            <v:imagedata r:id="rId9" r:href="rId10" croptop="-872f" cropbottom="1312f" cropleft="-181f" cropright="-223f"/>
          </v:shape>
        </w:pict>
      </w:r>
      <w:r w:rsidR="00770048">
        <w:t xml:space="preserve">  </w:t>
      </w:r>
      <w:r w:rsidR="00C94419" w:rsidRPr="00C94419">
        <w:rPr>
          <w:rFonts w:ascii="Century" w:hAnsi="Century"/>
          <w:b/>
          <w:color w:val="00B050"/>
          <w:sz w:val="36"/>
          <w:szCs w:val="3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9" type="#_x0000_t161" style="width:395.25pt;height:48pt" adj="5665" filled="f" fillcolor="black">
            <v:stroke dashstyle="1 1" endcap="round"/>
            <v:shadow color="#868686"/>
            <v:textpath style="font-family:&quot;Impact&quot;;v-text-kern:t" trim="t" fitpath="t" xscale="f" string="Kelebeklerimiz adam olacak."/>
          </v:shape>
        </w:pict>
      </w:r>
      <w:r w:rsidR="00DA35AE">
        <w:pict>
          <v:shape id="_x0000_i1030" type="#_x0000_t75" alt="" style="width:64.5pt;height:45.75pt">
            <v:imagedata r:id="rId9" r:href="rId11" croptop="-872f" cropbottom="1312f" cropleft="-181f" cropright="-223f"/>
          </v:shape>
        </w:pic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2"/>
      </w:tblGrid>
      <w:tr w:rsidR="003800A9" w:rsidRPr="00112FD6" w:rsidTr="00BF1EA9">
        <w:tc>
          <w:tcPr>
            <w:tcW w:w="9922" w:type="dxa"/>
            <w:tcBorders>
              <w:top w:val="dotDash" w:sz="6" w:space="0" w:color="4F6228" w:themeColor="accent3" w:themeShade="80"/>
              <w:left w:val="dotDash" w:sz="6" w:space="0" w:color="4F6228" w:themeColor="accent3" w:themeShade="80"/>
              <w:bottom w:val="dotDash" w:sz="6" w:space="0" w:color="4F6228" w:themeColor="accent3" w:themeShade="80"/>
              <w:right w:val="dotDash" w:sz="6" w:space="0" w:color="4F6228" w:themeColor="accent3" w:themeShade="80"/>
            </w:tcBorders>
          </w:tcPr>
          <w:p w:rsidR="003800A9" w:rsidRPr="00B76ABB" w:rsidRDefault="003800A9" w:rsidP="003800A9">
            <w:pPr>
              <w:rPr>
                <w:rFonts w:ascii="Bookman Old Style" w:hAnsi="Bookman Old Style"/>
                <w:color w:val="7030A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>Toplama İşlemi (DAHA)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3F1CAB" w:rsidRPr="007E55C6">
              <w:rPr>
                <w:rFonts w:ascii="Candara" w:hAnsi="Candara"/>
                <w:color w:val="FF0000"/>
                <w:sz w:val="18"/>
                <w:szCs w:val="18"/>
              </w:rPr>
              <w:t xml:space="preserve">Tablodaki toplama işlemleri yapılacak. İçlerinden </w:t>
            </w:r>
            <w:r w:rsidR="002F45AD">
              <w:rPr>
                <w:rFonts w:ascii="Candara" w:hAnsi="Candara"/>
                <w:color w:val="FF0000"/>
                <w:sz w:val="18"/>
                <w:szCs w:val="18"/>
              </w:rPr>
              <w:t>5</w:t>
            </w:r>
            <w:r w:rsidR="003F1CAB" w:rsidRPr="007E55C6">
              <w:rPr>
                <w:rFonts w:ascii="Candara" w:hAnsi="Candara"/>
                <w:color w:val="FF0000"/>
                <w:sz w:val="18"/>
                <w:szCs w:val="18"/>
              </w:rPr>
              <w:t xml:space="preserve"> tanesini de deftere yaptıralım. Sonuçları kendileri bulsunlar. Saygılarımla.</w:t>
            </w:r>
          </w:p>
          <w:p w:rsidR="00EC191B" w:rsidRPr="007E55C6" w:rsidRDefault="00DA35AE" w:rsidP="00770048">
            <w:pPr>
              <w:rPr>
                <w:rFonts w:ascii="Candara" w:hAnsi="Candara"/>
                <w:color w:val="FF0000"/>
                <w:sz w:val="18"/>
                <w:szCs w:val="18"/>
              </w:rPr>
            </w:pPr>
            <w:r w:rsidRPr="00C94419">
              <w:rPr>
                <w:rFonts w:ascii="Candara" w:hAnsi="Candara"/>
                <w:color w:val="FF0000"/>
                <w:sz w:val="18"/>
                <w:szCs w:val="18"/>
              </w:rPr>
              <w:pict>
                <v:shape id="_x0000_i1031" type="#_x0000_t75" style="width:475.5pt;height:146.25pt">
                  <v:imagedata r:id="rId12" o:title=""/>
                </v:shape>
              </w:pict>
            </w:r>
          </w:p>
        </w:tc>
      </w:tr>
    </w:tbl>
    <w:p w:rsidR="007E55C6" w:rsidRPr="00DF0BBC" w:rsidRDefault="007E55C6">
      <w:pPr>
        <w:rPr>
          <w:rFonts w:ascii="Candara" w:hAnsi="Candara"/>
          <w:b/>
          <w:color w:val="FF0000"/>
          <w:sz w:val="18"/>
          <w:szCs w:val="18"/>
        </w:rPr>
      </w:pPr>
    </w:p>
    <w:sectPr w:rsidR="007E55C6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8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9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70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71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72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73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4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5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6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7" type="#_x0000_t136" style="width:36.75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8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9" type="#_x0000_t136" style="width:36.75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80" type="#_x0000_t136" style="width:36.75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81" type="#_x0000_t136" style="width:36.75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82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83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4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5" type="#_x0000_t136" style="width:36.75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6" type="#_x0000_t136" style="width:36.75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7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8" type="#_x0000_t136" style="width:36.75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9" type="#_x0000_t136" style="width:36.75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90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91" type="#_x0000_t136" style="width:36.75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92" type="#_x0000_t136" style="width:36.75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93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4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5" type="#_x0000_t136" style="width:36.75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6" type="#_x0000_t136" style="width:36.75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7" type="#_x0000_t136" style="width:36.75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8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9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100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101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102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103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4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5" type="#_x0000_t136" style="width:25.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0A6A"/>
    <w:rsid w:val="0001411C"/>
    <w:rsid w:val="00023DD6"/>
    <w:rsid w:val="00033010"/>
    <w:rsid w:val="000357E2"/>
    <w:rsid w:val="000368C6"/>
    <w:rsid w:val="0004026E"/>
    <w:rsid w:val="00040A55"/>
    <w:rsid w:val="0005265A"/>
    <w:rsid w:val="0005745D"/>
    <w:rsid w:val="00065C5E"/>
    <w:rsid w:val="00077C52"/>
    <w:rsid w:val="00083386"/>
    <w:rsid w:val="0008557F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B5041"/>
    <w:rsid w:val="001C1288"/>
    <w:rsid w:val="001C343F"/>
    <w:rsid w:val="001C5FAF"/>
    <w:rsid w:val="001C6607"/>
    <w:rsid w:val="001C7760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71387"/>
    <w:rsid w:val="00273F55"/>
    <w:rsid w:val="002819D7"/>
    <w:rsid w:val="00282F1B"/>
    <w:rsid w:val="0028592A"/>
    <w:rsid w:val="00291447"/>
    <w:rsid w:val="002A2F60"/>
    <w:rsid w:val="002C31F6"/>
    <w:rsid w:val="002C7D24"/>
    <w:rsid w:val="002D0112"/>
    <w:rsid w:val="002D266C"/>
    <w:rsid w:val="002E6E2F"/>
    <w:rsid w:val="002F45AD"/>
    <w:rsid w:val="00301DA1"/>
    <w:rsid w:val="0031367C"/>
    <w:rsid w:val="00320CAE"/>
    <w:rsid w:val="00324A3C"/>
    <w:rsid w:val="00341F61"/>
    <w:rsid w:val="00353014"/>
    <w:rsid w:val="00353ED1"/>
    <w:rsid w:val="00357CDE"/>
    <w:rsid w:val="00362698"/>
    <w:rsid w:val="00363394"/>
    <w:rsid w:val="00367109"/>
    <w:rsid w:val="003721FE"/>
    <w:rsid w:val="003800A9"/>
    <w:rsid w:val="00380924"/>
    <w:rsid w:val="00381A14"/>
    <w:rsid w:val="003850E3"/>
    <w:rsid w:val="00385A5A"/>
    <w:rsid w:val="00391452"/>
    <w:rsid w:val="00392D74"/>
    <w:rsid w:val="00393160"/>
    <w:rsid w:val="00396FE4"/>
    <w:rsid w:val="003A0A1C"/>
    <w:rsid w:val="003A1A04"/>
    <w:rsid w:val="003A2541"/>
    <w:rsid w:val="003A65C2"/>
    <w:rsid w:val="003A735D"/>
    <w:rsid w:val="003A7A9D"/>
    <w:rsid w:val="003B45AA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1CAB"/>
    <w:rsid w:val="003F72E0"/>
    <w:rsid w:val="00402220"/>
    <w:rsid w:val="00410B5B"/>
    <w:rsid w:val="00411A9E"/>
    <w:rsid w:val="00415B21"/>
    <w:rsid w:val="00417D6A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4E95"/>
    <w:rsid w:val="00466AD1"/>
    <w:rsid w:val="004674C6"/>
    <w:rsid w:val="004710F3"/>
    <w:rsid w:val="004731C7"/>
    <w:rsid w:val="00490693"/>
    <w:rsid w:val="004A490A"/>
    <w:rsid w:val="004A6E7B"/>
    <w:rsid w:val="004B05AA"/>
    <w:rsid w:val="004B47B4"/>
    <w:rsid w:val="004B55C1"/>
    <w:rsid w:val="004D50A6"/>
    <w:rsid w:val="004D5429"/>
    <w:rsid w:val="004D7266"/>
    <w:rsid w:val="004E083A"/>
    <w:rsid w:val="004E2551"/>
    <w:rsid w:val="004E3261"/>
    <w:rsid w:val="004E4F2A"/>
    <w:rsid w:val="004E74CF"/>
    <w:rsid w:val="00502236"/>
    <w:rsid w:val="00503FA7"/>
    <w:rsid w:val="00504C43"/>
    <w:rsid w:val="0050555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B1D69"/>
    <w:rsid w:val="005B2B27"/>
    <w:rsid w:val="005C25ED"/>
    <w:rsid w:val="005C61B6"/>
    <w:rsid w:val="005F51AC"/>
    <w:rsid w:val="006008FA"/>
    <w:rsid w:val="0061129F"/>
    <w:rsid w:val="00621C15"/>
    <w:rsid w:val="00623211"/>
    <w:rsid w:val="006255F2"/>
    <w:rsid w:val="00625C97"/>
    <w:rsid w:val="00626C81"/>
    <w:rsid w:val="00630469"/>
    <w:rsid w:val="0063132F"/>
    <w:rsid w:val="00631737"/>
    <w:rsid w:val="00635E97"/>
    <w:rsid w:val="006363D5"/>
    <w:rsid w:val="006466E0"/>
    <w:rsid w:val="006567F0"/>
    <w:rsid w:val="00671546"/>
    <w:rsid w:val="00681886"/>
    <w:rsid w:val="00685665"/>
    <w:rsid w:val="0068601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48"/>
    <w:rsid w:val="00770070"/>
    <w:rsid w:val="0077458B"/>
    <w:rsid w:val="00774E83"/>
    <w:rsid w:val="00775C5C"/>
    <w:rsid w:val="00794AFD"/>
    <w:rsid w:val="00797ECF"/>
    <w:rsid w:val="007A39BA"/>
    <w:rsid w:val="007A5176"/>
    <w:rsid w:val="007C4E91"/>
    <w:rsid w:val="007D5790"/>
    <w:rsid w:val="007E3DB6"/>
    <w:rsid w:val="007E55C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2BDC"/>
    <w:rsid w:val="008952D2"/>
    <w:rsid w:val="00895571"/>
    <w:rsid w:val="00896C20"/>
    <w:rsid w:val="008A3DEA"/>
    <w:rsid w:val="008B1186"/>
    <w:rsid w:val="008B62CF"/>
    <w:rsid w:val="008C1E67"/>
    <w:rsid w:val="008D0A06"/>
    <w:rsid w:val="008E1AD7"/>
    <w:rsid w:val="008F05CE"/>
    <w:rsid w:val="008F1CDA"/>
    <w:rsid w:val="008F2143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2142"/>
    <w:rsid w:val="00AB2322"/>
    <w:rsid w:val="00AC6274"/>
    <w:rsid w:val="00AC6833"/>
    <w:rsid w:val="00AC7E59"/>
    <w:rsid w:val="00AD4E39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76ABB"/>
    <w:rsid w:val="00B8587A"/>
    <w:rsid w:val="00B94CBC"/>
    <w:rsid w:val="00B950A5"/>
    <w:rsid w:val="00BB0B36"/>
    <w:rsid w:val="00BB7D8C"/>
    <w:rsid w:val="00BC0DCE"/>
    <w:rsid w:val="00BD3A4E"/>
    <w:rsid w:val="00BE14C1"/>
    <w:rsid w:val="00BE5543"/>
    <w:rsid w:val="00BF1E16"/>
    <w:rsid w:val="00BF1EA9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80F9B"/>
    <w:rsid w:val="00C817BE"/>
    <w:rsid w:val="00C94419"/>
    <w:rsid w:val="00C97806"/>
    <w:rsid w:val="00CA0AFF"/>
    <w:rsid w:val="00CA32FF"/>
    <w:rsid w:val="00CB2DF8"/>
    <w:rsid w:val="00CB3918"/>
    <w:rsid w:val="00CB3DC2"/>
    <w:rsid w:val="00CC09ED"/>
    <w:rsid w:val="00CC2589"/>
    <w:rsid w:val="00CD022C"/>
    <w:rsid w:val="00CD0292"/>
    <w:rsid w:val="00CD24F1"/>
    <w:rsid w:val="00CD6E39"/>
    <w:rsid w:val="00CE09E3"/>
    <w:rsid w:val="00CE59CC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876B7"/>
    <w:rsid w:val="00D935DE"/>
    <w:rsid w:val="00D9769C"/>
    <w:rsid w:val="00D97F5F"/>
    <w:rsid w:val="00DA20EA"/>
    <w:rsid w:val="00DA35AE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A7BD3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55C4F"/>
    <w:rsid w:val="00F60232"/>
    <w:rsid w:val="00F80723"/>
    <w:rsid w:val="00F932DF"/>
    <w:rsid w:val="00FA39EE"/>
    <w:rsid w:val="00FB379A"/>
    <w:rsid w:val="00FC1DC8"/>
    <w:rsid w:val="00FC6F0D"/>
    <w:rsid w:val="00FD519A"/>
    <w:rsid w:val="00FD6F57"/>
    <w:rsid w:val="00FE0E9F"/>
    <w:rsid w:val="00FE1B1B"/>
    <w:rsid w:val="00FE3CB7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1304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http://urbandebris.typepad.com/.a/6a00d8341c479753ef0147e2b5218c970b-800wi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urbandebris.typepad.com/.a/6a00d8341c479753ef0147e2b5218c970b-800w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A2B34-83DC-4F0F-A32B-48CA2C48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293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2014-11-03T09:45:00Z</cp:lastPrinted>
  <dcterms:created xsi:type="dcterms:W3CDTF">2014-11-06T19:00:00Z</dcterms:created>
  <dcterms:modified xsi:type="dcterms:W3CDTF">2014-11-23T09:41:00Z</dcterms:modified>
  <cp:category>www.sorubak.com</cp:category>
</cp:coreProperties>
</file>