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C3F3C" w:rsidRPr="000745DB" w:rsidRDefault="000951D8" w:rsidP="00EC3F3C">
      <w:pPr>
        <w:rPr>
          <w:lang w:val="tr-TR"/>
        </w:rPr>
      </w:pPr>
      <w:r w:rsidRPr="000951D8">
        <w:rPr>
          <w:rFonts w:ascii="Times New Roman" w:hAnsi="Times New Roman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359" type="#_x0000_t202" style="position:absolute;margin-left:0;margin-top:.05pt;width:141.05pt;height:25.8pt;z-index:251848704;mso-position-horizontal:center;mso-width-relative:margin;mso-height-relative:margin" fillcolor="#edeee8" stroked="f">
            <v:fill opacity="39322f" color2="fill lighten(0)" rotate="t" focusposition=".5,.5" focussize="" method="linear sigma" focus="100%" type="gradientRadial"/>
            <v:textbox>
              <w:txbxContent>
                <w:p w:rsidR="00E64A8F" w:rsidRPr="003479A9" w:rsidRDefault="003479A9" w:rsidP="003479A9">
                  <w:r w:rsidRPr="003479A9">
                    <w:rPr>
                      <w:rFonts w:ascii="Bauhaus 93" w:hAnsi="Bauhaus 93"/>
                      <w:color w:val="4BACC6" w:themeColor="accent5"/>
                    </w:rPr>
                    <w:t>www.sorubak.com</w:t>
                  </w:r>
                </w:p>
              </w:txbxContent>
            </v:textbox>
          </v:shape>
        </w:pic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003"/>
        <w:gridCol w:w="2941"/>
      </w:tblGrid>
      <w:tr w:rsidR="00C26622" w:rsidRPr="000745DB" w:rsidTr="00DB44A4">
        <w:trPr>
          <w:trHeight w:val="350"/>
        </w:trPr>
        <w:tc>
          <w:tcPr>
            <w:tcW w:w="8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C26622" w:rsidRPr="000745DB" w:rsidRDefault="00BA57B2" w:rsidP="00C26622">
            <w:pPr>
              <w:rPr>
                <w:b/>
                <w:lang w:val="tr-TR"/>
              </w:rPr>
            </w:pPr>
            <w:r w:rsidRPr="000745DB">
              <w:rPr>
                <w:b/>
                <w:lang w:val="tr-TR"/>
              </w:rPr>
              <w:t>Adı Soyadı</w:t>
            </w:r>
          </w:p>
        </w:tc>
        <w:tc>
          <w:tcPr>
            <w:tcW w:w="2941" w:type="dxa"/>
            <w:tcBorders>
              <w:top w:val="nil"/>
              <w:left w:val="nil"/>
              <w:right w:val="nil"/>
            </w:tcBorders>
            <w:shd w:val="clear" w:color="auto" w:fill="auto"/>
          </w:tcPr>
          <w:p w:rsidR="00C26622" w:rsidRPr="000745DB" w:rsidRDefault="00C26622" w:rsidP="00E66E89">
            <w:pPr>
              <w:rPr>
                <w:lang w:val="tr-TR"/>
              </w:rPr>
            </w:pPr>
          </w:p>
        </w:tc>
      </w:tr>
    </w:tbl>
    <w:p w:rsidR="002C1BC1" w:rsidRPr="000745DB" w:rsidRDefault="002C1BC1" w:rsidP="00E66E89">
      <w:pPr>
        <w:rPr>
          <w:lang w:val="tr-TR"/>
        </w:rPr>
      </w:pPr>
    </w:p>
    <w:p w:rsidR="00776FA4" w:rsidRPr="000745DB" w:rsidRDefault="000951D8" w:rsidP="00776FA4">
      <w:pPr>
        <w:rPr>
          <w:lang w:val="tr-TR"/>
        </w:rPr>
      </w:pPr>
      <w:r>
        <w:rPr>
          <w:noProof/>
          <w:lang w:val="tr-TR" w:eastAsia="en-US"/>
        </w:rPr>
        <w:pict>
          <v:shape id="Text Box 2" o:spid="_x0000_s1029" type="#_x0000_t202" style="position:absolute;margin-left:0;margin-top:1.4pt;width:524.25pt;height:36pt;z-index:251564032;visibility:visible;mso-position-horizontal:center;mso-position-horizontal-relative:margin;mso-width-relative:margin;mso-height-relative:margin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" filled="f" stroked="f">
            <v:textbox style="mso-next-textbox:#Text Box 2">
              <w:txbxContent>
                <w:p w:rsidR="00A62D51" w:rsidRPr="00BA57B2" w:rsidRDefault="00BA57B2" w:rsidP="0000119F">
                  <w:pPr>
                    <w:pStyle w:val="WorksheetTitle"/>
                    <w:rPr>
                      <w:b w:val="0"/>
                    </w:rPr>
                  </w:pPr>
                  <w:proofErr w:type="spellStart"/>
                  <w:r w:rsidRPr="00BA57B2">
                    <w:rPr>
                      <w:rStyle w:val="hps"/>
                      <w:rFonts w:cs="Arial"/>
                      <w:b w:val="0"/>
                      <w:color w:val="222222"/>
                    </w:rPr>
                    <w:t>Toplama</w:t>
                  </w:r>
                  <w:proofErr w:type="spellEnd"/>
                  <w:r w:rsidRPr="00BA57B2">
                    <w:rPr>
                      <w:rStyle w:val="hps"/>
                      <w:rFonts w:cs="Arial"/>
                      <w:b w:val="0"/>
                      <w:color w:val="222222"/>
                    </w:rPr>
                    <w:t xml:space="preserve"> </w:t>
                  </w:r>
                  <w:proofErr w:type="spellStart"/>
                  <w:r w:rsidRPr="00BA57B2">
                    <w:rPr>
                      <w:rStyle w:val="hps"/>
                      <w:rFonts w:cs="Arial"/>
                      <w:b w:val="0"/>
                      <w:color w:val="222222"/>
                    </w:rPr>
                    <w:t>ve</w:t>
                  </w:r>
                  <w:proofErr w:type="spellEnd"/>
                  <w:r w:rsidRPr="00BA57B2">
                    <w:rPr>
                      <w:rStyle w:val="shorttext"/>
                      <w:rFonts w:cs="Arial"/>
                      <w:b w:val="0"/>
                      <w:color w:val="222222"/>
                    </w:rPr>
                    <w:t xml:space="preserve"> </w:t>
                  </w:r>
                  <w:proofErr w:type="spellStart"/>
                  <w:r w:rsidRPr="00BA57B2">
                    <w:rPr>
                      <w:rStyle w:val="hps"/>
                      <w:rFonts w:cs="Arial"/>
                      <w:b w:val="0"/>
                      <w:color w:val="222222"/>
                    </w:rPr>
                    <w:t>Çıkarma</w:t>
                  </w:r>
                  <w:proofErr w:type="spellEnd"/>
                  <w:r w:rsidR="00A62D51" w:rsidRPr="00BA57B2">
                    <w:rPr>
                      <w:b w:val="0"/>
                    </w:rPr>
                    <w:t xml:space="preserve"> </w:t>
                  </w:r>
                  <w:proofErr w:type="spellStart"/>
                  <w:r w:rsidR="00A62D51" w:rsidRPr="00BA57B2">
                    <w:rPr>
                      <w:b w:val="0"/>
                    </w:rPr>
                    <w:t>Problem</w:t>
                  </w:r>
                  <w:r w:rsidRPr="00BA57B2">
                    <w:rPr>
                      <w:b w:val="0"/>
                    </w:rPr>
                    <w:t>leri</w:t>
                  </w:r>
                  <w:proofErr w:type="spellEnd"/>
                </w:p>
              </w:txbxContent>
            </v:textbox>
            <w10:wrap type="square" anchorx="margin"/>
          </v:shape>
        </w:pict>
      </w:r>
      <w:r w:rsidR="00776FA4" w:rsidRPr="000745DB">
        <w:rPr>
          <w:lang w:val="tr-TR"/>
        </w:rPr>
        <w:t xml:space="preserve"> </w:t>
      </w:r>
    </w:p>
    <w:p w:rsidR="00776FA4" w:rsidRPr="000745DB" w:rsidRDefault="00776FA4" w:rsidP="00776FA4">
      <w:pPr>
        <w:rPr>
          <w:lang w:val="tr-TR"/>
        </w:rPr>
      </w:pPr>
    </w:p>
    <w:p w:rsidR="00B901DD" w:rsidRPr="000745DB" w:rsidRDefault="00B901DD" w:rsidP="00E66E89">
      <w:pPr>
        <w:rPr>
          <w:lang w:val="tr-TR"/>
        </w:rPr>
      </w:pPr>
    </w:p>
    <w:p w:rsidR="00B901DD" w:rsidRPr="000745DB" w:rsidRDefault="00B901DD" w:rsidP="00E66E89">
      <w:pPr>
        <w:rPr>
          <w:lang w:val="tr-TR"/>
        </w:rPr>
      </w:pPr>
    </w:p>
    <w:tbl>
      <w:tblPr>
        <w:tblW w:w="110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538"/>
        <w:gridCol w:w="5538"/>
      </w:tblGrid>
      <w:tr w:rsidR="00D66F4D" w:rsidRPr="000745DB" w:rsidTr="00D62516">
        <w:trPr>
          <w:trHeight w:val="2665"/>
        </w:trPr>
        <w:tc>
          <w:tcPr>
            <w:tcW w:w="5538" w:type="dxa"/>
          </w:tcPr>
          <w:p w:rsidR="00A37265" w:rsidRPr="000745DB" w:rsidRDefault="00117ECB" w:rsidP="00A37265">
            <w:pPr>
              <w:rPr>
                <w:rStyle w:val="hps"/>
                <w:rFonts w:cs="Arial"/>
                <w:color w:val="222222"/>
                <w:lang w:val="tr-TR"/>
              </w:rPr>
            </w:pPr>
            <w:r>
              <w:rPr>
                <w:noProof/>
                <w:lang w:val="tr-TR" w:eastAsia="tr-TR"/>
              </w:rPr>
              <w:drawing>
                <wp:anchor distT="0" distB="0" distL="114300" distR="114300" simplePos="0" relativeHeight="251611136" behindDoc="1" locked="0" layoutInCell="1" allowOverlap="1">
                  <wp:simplePos x="0" y="0"/>
                  <wp:positionH relativeFrom="column">
                    <wp:posOffset>934720</wp:posOffset>
                  </wp:positionH>
                  <wp:positionV relativeFrom="paragraph">
                    <wp:posOffset>542925</wp:posOffset>
                  </wp:positionV>
                  <wp:extent cx="685800" cy="371475"/>
                  <wp:effectExtent l="19050" t="0" r="0" b="0"/>
                  <wp:wrapTight wrapText="bothSides">
                    <wp:wrapPolygon edited="0">
                      <wp:start x="-600" y="0"/>
                      <wp:lineTo x="-600" y="21046"/>
                      <wp:lineTo x="21600" y="21046"/>
                      <wp:lineTo x="21600" y="0"/>
                      <wp:lineTo x="-600" y="0"/>
                    </wp:wrapPolygon>
                  </wp:wrapTight>
                  <wp:docPr id="98" name="Resim 98" descr="http://downloads.clipart.com/21784515.jpg?t=1309370504&amp;h=c136b54d62d2d84c4158aa8a4d9b4823&amp;u=kevinsavet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8" descr="http://downloads.clipart.com/21784515.jpg?t=1309370504&amp;h=c136b54d62d2d84c4158aa8a4d9b4823&amp;u=kevinsavet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r:link="rId6"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5800" cy="371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0951D8" w:rsidRPr="000951D8">
              <w:rPr>
                <w:noProof/>
                <w:lang w:val="tr-TR" w:eastAsia="en-US"/>
              </w:rPr>
              <w:pict>
                <v:shape id="Text Box 1" o:spid="_x0000_s1032" type="#_x0000_t202" style="position:absolute;margin-left:0;margin-top:626.85pt;width:333pt;height:20.15pt;z-index:251567104;visibility:visible;mso-position-horizontal:center;mso-position-horizontal-relative:margin;mso-position-vertical-relative:text;mso-width-relative:margin;mso-height-relative:margin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" filled="f" stroked="f">
                  <v:textbox style="mso-next-textbox:#Text Box 1">
                    <w:txbxContent>
                      <w:p w:rsidR="00A62D51" w:rsidRPr="00B216F4" w:rsidRDefault="00A62D51" w:rsidP="00B901DD">
                        <w:pPr>
                          <w:pStyle w:val="Copyright"/>
                          <w:rPr>
                            <w:sz w:val="20"/>
                            <w:szCs w:val="20"/>
                          </w:rPr>
                        </w:pPr>
                        <w:r w:rsidRPr="00B216F4">
                          <w:rPr>
                            <w:sz w:val="20"/>
                            <w:szCs w:val="20"/>
                          </w:rPr>
                          <w:t xml:space="preserve">Copyright © 2011 </w:t>
                        </w:r>
                        <w:proofErr w:type="spellStart"/>
                        <w:r w:rsidRPr="00B216F4">
                          <w:rPr>
                            <w:sz w:val="20"/>
                            <w:szCs w:val="20"/>
                          </w:rPr>
                          <w:t>Savetz</w:t>
                        </w:r>
                        <w:proofErr w:type="spellEnd"/>
                        <w:r w:rsidRPr="00B216F4">
                          <w:rPr>
                            <w:sz w:val="20"/>
                            <w:szCs w:val="20"/>
                          </w:rPr>
                          <w:t xml:space="preserve"> Publishing Inc. • www.InstantWorksheets.net</w:t>
                        </w:r>
                      </w:p>
                      <w:p w:rsidR="00A62D51" w:rsidRDefault="00A62D51" w:rsidP="00B901DD">
                        <w:pPr>
                          <w:pStyle w:val="Copyright"/>
                        </w:pPr>
                      </w:p>
                    </w:txbxContent>
                  </v:textbox>
                  <w10:wrap anchorx="margin"/>
                </v:shape>
              </w:pict>
            </w:r>
            <w:r w:rsidR="00EF44F0" w:rsidRPr="000745DB">
              <w:rPr>
                <w:rFonts w:ascii="Comic Sans MS" w:hAnsi="Comic Sans MS"/>
                <w:lang w:val="tr-TR"/>
              </w:rPr>
              <w:t xml:space="preserve">1.  </w:t>
            </w:r>
            <w:r w:rsidR="000E1A38" w:rsidRPr="000745DB">
              <w:rPr>
                <w:rStyle w:val="hps"/>
                <w:rFonts w:cs="Arial"/>
                <w:color w:val="222222"/>
                <w:lang w:val="tr-TR"/>
              </w:rPr>
              <w:t>Halil’in</w:t>
            </w:r>
            <w:r w:rsidR="000E1A38" w:rsidRPr="000745DB">
              <w:rPr>
                <w:rFonts w:cs="Arial"/>
                <w:color w:val="222222"/>
                <w:lang w:val="tr-TR"/>
              </w:rPr>
              <w:t xml:space="preserve"> </w:t>
            </w:r>
            <w:r w:rsidR="000E1A38" w:rsidRPr="000745DB">
              <w:rPr>
                <w:rStyle w:val="hps"/>
                <w:rFonts w:cs="Arial"/>
                <w:color w:val="222222"/>
                <w:lang w:val="tr-TR"/>
              </w:rPr>
              <w:t>4</w:t>
            </w:r>
            <w:r w:rsidR="000E1A38" w:rsidRPr="000745DB">
              <w:rPr>
                <w:rFonts w:cs="Arial"/>
                <w:color w:val="222222"/>
                <w:lang w:val="tr-TR"/>
              </w:rPr>
              <w:t xml:space="preserve"> </w:t>
            </w:r>
            <w:r w:rsidR="000E1A38" w:rsidRPr="000745DB">
              <w:rPr>
                <w:rStyle w:val="hps"/>
                <w:rFonts w:cs="Arial"/>
                <w:color w:val="222222"/>
                <w:lang w:val="tr-TR"/>
              </w:rPr>
              <w:t>oyuncak</w:t>
            </w:r>
            <w:r w:rsidR="000E1A38" w:rsidRPr="000745DB">
              <w:rPr>
                <w:rFonts w:cs="Arial"/>
                <w:color w:val="222222"/>
                <w:lang w:val="tr-TR"/>
              </w:rPr>
              <w:t xml:space="preserve"> </w:t>
            </w:r>
            <w:r w:rsidR="000E1A38" w:rsidRPr="000745DB">
              <w:rPr>
                <w:rStyle w:val="hps"/>
                <w:rFonts w:cs="Arial"/>
                <w:color w:val="222222"/>
                <w:lang w:val="tr-TR"/>
              </w:rPr>
              <w:t>arabası vardı</w:t>
            </w:r>
            <w:r w:rsidR="000E1A38" w:rsidRPr="000745DB">
              <w:rPr>
                <w:rFonts w:cs="Arial"/>
                <w:color w:val="222222"/>
                <w:lang w:val="tr-TR"/>
              </w:rPr>
              <w:t xml:space="preserve">. </w:t>
            </w:r>
            <w:r w:rsidR="000E1A38" w:rsidRPr="000745DB">
              <w:rPr>
                <w:rStyle w:val="hps"/>
                <w:rFonts w:cs="Arial"/>
                <w:color w:val="222222"/>
                <w:lang w:val="tr-TR"/>
              </w:rPr>
              <w:t>Kardeşi</w:t>
            </w:r>
            <w:r w:rsidR="000E1A38" w:rsidRPr="000745DB">
              <w:rPr>
                <w:rFonts w:cs="Arial"/>
                <w:color w:val="222222"/>
                <w:lang w:val="tr-TR"/>
              </w:rPr>
              <w:t xml:space="preserve"> birinin </w:t>
            </w:r>
            <w:r w:rsidR="000E1A38" w:rsidRPr="000745DB">
              <w:rPr>
                <w:rStyle w:val="hps"/>
                <w:rFonts w:cs="Arial"/>
                <w:color w:val="222222"/>
                <w:lang w:val="tr-TR"/>
              </w:rPr>
              <w:t>üzerine bastı</w:t>
            </w:r>
            <w:r w:rsidR="000E1A38" w:rsidRPr="000745DB">
              <w:rPr>
                <w:rFonts w:cs="Arial"/>
                <w:color w:val="222222"/>
                <w:lang w:val="tr-TR"/>
              </w:rPr>
              <w:t xml:space="preserve"> </w:t>
            </w:r>
            <w:r w:rsidR="000E1A38" w:rsidRPr="000745DB">
              <w:rPr>
                <w:rStyle w:val="hps"/>
                <w:rFonts w:cs="Arial"/>
                <w:color w:val="222222"/>
                <w:lang w:val="tr-TR"/>
              </w:rPr>
              <w:t>ve</w:t>
            </w:r>
            <w:r w:rsidR="000E1A38" w:rsidRPr="000745DB">
              <w:rPr>
                <w:rFonts w:cs="Arial"/>
                <w:color w:val="222222"/>
                <w:lang w:val="tr-TR"/>
              </w:rPr>
              <w:t xml:space="preserve"> </w:t>
            </w:r>
            <w:r w:rsidR="000E1A38" w:rsidRPr="000745DB">
              <w:rPr>
                <w:rStyle w:val="hps"/>
                <w:rFonts w:cs="Arial"/>
                <w:color w:val="222222"/>
                <w:lang w:val="tr-TR"/>
              </w:rPr>
              <w:t>kırdı</w:t>
            </w:r>
            <w:r w:rsidR="000E1A38" w:rsidRPr="000745DB">
              <w:rPr>
                <w:rFonts w:cs="Arial"/>
                <w:color w:val="222222"/>
                <w:lang w:val="tr-TR"/>
              </w:rPr>
              <w:t xml:space="preserve">. </w:t>
            </w:r>
            <w:r w:rsidR="000E1A38" w:rsidRPr="000745DB">
              <w:rPr>
                <w:rStyle w:val="hps"/>
                <w:rFonts w:cs="Arial"/>
                <w:color w:val="222222"/>
                <w:lang w:val="tr-TR"/>
              </w:rPr>
              <w:t>Halil’in</w:t>
            </w:r>
            <w:r w:rsidR="000E1A38" w:rsidRPr="000745DB">
              <w:rPr>
                <w:rFonts w:cs="Arial"/>
                <w:color w:val="222222"/>
                <w:lang w:val="tr-TR"/>
              </w:rPr>
              <w:t xml:space="preserve"> </w:t>
            </w:r>
            <w:r w:rsidR="000E1A38" w:rsidRPr="000745DB">
              <w:rPr>
                <w:rStyle w:val="hps"/>
                <w:rFonts w:cs="Arial"/>
                <w:color w:val="222222"/>
                <w:lang w:val="tr-TR"/>
              </w:rPr>
              <w:t>kaç arabası</w:t>
            </w:r>
            <w:r w:rsidR="000E1A38" w:rsidRPr="000745DB">
              <w:rPr>
                <w:rFonts w:cs="Arial"/>
                <w:color w:val="222222"/>
                <w:lang w:val="tr-TR"/>
              </w:rPr>
              <w:t xml:space="preserve"> </w:t>
            </w:r>
            <w:r w:rsidR="000E1A38" w:rsidRPr="000745DB">
              <w:rPr>
                <w:rStyle w:val="hps"/>
                <w:rFonts w:cs="Arial"/>
                <w:color w:val="222222"/>
                <w:lang w:val="tr-TR"/>
              </w:rPr>
              <w:t>kaldı?</w:t>
            </w:r>
          </w:p>
          <w:p w:rsidR="000E1A38" w:rsidRPr="000745DB" w:rsidRDefault="000E1A38" w:rsidP="00A37265">
            <w:pPr>
              <w:rPr>
                <w:rFonts w:ascii="Comic Sans MS" w:hAnsi="Comic Sans MS"/>
                <w:lang w:val="tr-TR"/>
              </w:rPr>
            </w:pPr>
          </w:p>
          <w:p w:rsidR="00A37265" w:rsidRPr="000745DB" w:rsidRDefault="00117ECB" w:rsidP="00A37265">
            <w:pPr>
              <w:rPr>
                <w:lang w:val="tr-TR"/>
              </w:rPr>
            </w:pPr>
            <w:r>
              <w:rPr>
                <w:rFonts w:ascii="Comic Sans MS" w:hAnsi="Comic Sans MS"/>
                <w:noProof/>
                <w:lang w:val="tr-TR" w:eastAsia="tr-TR"/>
              </w:rPr>
              <w:drawing>
                <wp:anchor distT="0" distB="0" distL="114300" distR="114300" simplePos="0" relativeHeight="251612160" behindDoc="1" locked="0" layoutInCell="1" allowOverlap="1">
                  <wp:simplePos x="0" y="0"/>
                  <wp:positionH relativeFrom="column">
                    <wp:posOffset>210820</wp:posOffset>
                  </wp:positionH>
                  <wp:positionV relativeFrom="paragraph">
                    <wp:posOffset>95250</wp:posOffset>
                  </wp:positionV>
                  <wp:extent cx="685800" cy="371475"/>
                  <wp:effectExtent l="19050" t="0" r="0" b="0"/>
                  <wp:wrapTight wrapText="bothSides">
                    <wp:wrapPolygon edited="0">
                      <wp:start x="-600" y="0"/>
                      <wp:lineTo x="-600" y="21046"/>
                      <wp:lineTo x="21600" y="21046"/>
                      <wp:lineTo x="21600" y="0"/>
                      <wp:lineTo x="-600" y="0"/>
                    </wp:wrapPolygon>
                  </wp:wrapTight>
                  <wp:docPr id="99" name="Resim 99" descr="http://downloads.clipart.com/21784515.jpg?t=1309370504&amp;h=c136b54d62d2d84c4158aa8a4d9b4823&amp;u=kevinsavet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" descr="http://downloads.clipart.com/21784515.jpg?t=1309370504&amp;h=c136b54d62d2d84c4158aa8a4d9b4823&amp;u=kevinsavet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r:link="rId6"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5800" cy="371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A37265" w:rsidRPr="000745DB" w:rsidRDefault="00A37265" w:rsidP="00A37265">
            <w:pPr>
              <w:rPr>
                <w:lang w:val="tr-TR"/>
              </w:rPr>
            </w:pPr>
          </w:p>
          <w:p w:rsidR="00A37265" w:rsidRPr="000745DB" w:rsidRDefault="00A37265" w:rsidP="00A37265">
            <w:pPr>
              <w:rPr>
                <w:lang w:val="tr-TR"/>
              </w:rPr>
            </w:pPr>
          </w:p>
          <w:p w:rsidR="00A37265" w:rsidRPr="000745DB" w:rsidRDefault="000951D8" w:rsidP="00E66E89">
            <w:pPr>
              <w:rPr>
                <w:rFonts w:ascii="Comic Sans MS" w:hAnsi="Comic Sans MS"/>
                <w:lang w:val="tr-TR"/>
              </w:rPr>
            </w:pPr>
            <w:r>
              <w:rPr>
                <w:rFonts w:ascii="Comic Sans MS" w:hAnsi="Comic Sans MS"/>
                <w:noProof/>
                <w:lang w:val="tr-TR" w:eastAsia="tr-TR"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_x0000_s1348" type="#_x0000_t32" style="position:absolute;margin-left:192.75pt;margin-top:-53.05pt;width:55.5pt;height:43.5pt;z-index:251837440" o:connectortype="straight" strokeweight="2pt"/>
              </w:pict>
            </w:r>
            <w:r w:rsidR="00117ECB">
              <w:rPr>
                <w:rFonts w:ascii="Comic Sans MS" w:hAnsi="Comic Sans MS"/>
                <w:noProof/>
                <w:lang w:val="tr-TR" w:eastAsia="tr-TR"/>
              </w:rPr>
              <w:drawing>
                <wp:anchor distT="0" distB="0" distL="114300" distR="114300" simplePos="0" relativeHeight="251614208" behindDoc="1" locked="0" layoutInCell="1" allowOverlap="1">
                  <wp:simplePos x="0" y="0"/>
                  <wp:positionH relativeFrom="column">
                    <wp:posOffset>2510155</wp:posOffset>
                  </wp:positionH>
                  <wp:positionV relativeFrom="paragraph">
                    <wp:posOffset>-619760</wp:posOffset>
                  </wp:positionV>
                  <wp:extent cx="685800" cy="371475"/>
                  <wp:effectExtent l="19050" t="0" r="0" b="0"/>
                  <wp:wrapNone/>
                  <wp:docPr id="101" name="Resim 101" descr="http://downloads.clipart.com/21784515.jpg?t=1309370504&amp;h=c136b54d62d2d84c4158aa8a4d9b4823&amp;u=kevinsavet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" descr="http://downloads.clipart.com/21784515.jpg?t=1309370504&amp;h=c136b54d62d2d84c4158aa8a4d9b4823&amp;u=kevinsavet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r:link="rId6"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5800" cy="371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117ECB">
              <w:rPr>
                <w:rFonts w:ascii="Comic Sans MS" w:hAnsi="Comic Sans MS"/>
                <w:noProof/>
                <w:lang w:val="tr-TR" w:eastAsia="tr-TR"/>
              </w:rPr>
              <w:drawing>
                <wp:anchor distT="0" distB="0" distL="114300" distR="114300" simplePos="0" relativeHeight="251613184" behindDoc="1" locked="0" layoutInCell="1" allowOverlap="1">
                  <wp:simplePos x="0" y="0"/>
                  <wp:positionH relativeFrom="column">
                    <wp:posOffset>1657350</wp:posOffset>
                  </wp:positionH>
                  <wp:positionV relativeFrom="paragraph">
                    <wp:posOffset>-512445</wp:posOffset>
                  </wp:positionV>
                  <wp:extent cx="685800" cy="371475"/>
                  <wp:effectExtent l="19050" t="0" r="0" b="0"/>
                  <wp:wrapTight wrapText="bothSides">
                    <wp:wrapPolygon edited="0">
                      <wp:start x="-600" y="0"/>
                      <wp:lineTo x="-600" y="21046"/>
                      <wp:lineTo x="21600" y="21046"/>
                      <wp:lineTo x="21600" y="0"/>
                      <wp:lineTo x="-600" y="0"/>
                    </wp:wrapPolygon>
                  </wp:wrapTight>
                  <wp:docPr id="100" name="Resim 100" descr="http://downloads.clipart.com/21784515.jpg?t=1309370504&amp;h=c136b54d62d2d84c4158aa8a4d9b4823&amp;u=kevinsavet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" descr="http://downloads.clipart.com/21784515.jpg?t=1309370504&amp;h=c136b54d62d2d84c4158aa8a4d9b4823&amp;u=kevinsavet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r:link="rId6"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5800" cy="371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B901DD" w:rsidRPr="000745DB" w:rsidRDefault="000951D8" w:rsidP="00E66E89">
            <w:pPr>
              <w:rPr>
                <w:rFonts w:ascii="Comic Sans MS" w:hAnsi="Comic Sans MS"/>
                <w:lang w:val="tr-TR"/>
              </w:rPr>
            </w:pPr>
            <w:r>
              <w:rPr>
                <w:rFonts w:ascii="Comic Sans MS" w:hAnsi="Comic Sans MS"/>
                <w:noProof/>
                <w:lang w:val="tr-TR" w:eastAsia="en-US"/>
              </w:rPr>
              <w:pict>
                <v:shape id="_x0000_s1037" type="#_x0000_t202" style="position:absolute;margin-left:151.15pt;margin-top:-6.4pt;width:28.2pt;height:27.75pt;z-index:251572224" filled="f" stroked="f">
                  <v:textbox style="mso-next-textbox:#_x0000_s1037">
                    <w:txbxContent>
                      <w:p w:rsidR="00A62D51" w:rsidRPr="00B901DD" w:rsidRDefault="00A62D51" w:rsidP="00EF44F0">
                        <w:pPr>
                          <w:rPr>
                            <w:sz w:val="28"/>
                            <w:szCs w:val="28"/>
                          </w:rPr>
                        </w:pPr>
                        <w:r>
                          <w:rPr>
                            <w:sz w:val="28"/>
                            <w:szCs w:val="28"/>
                          </w:rPr>
                          <w:t>=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Comic Sans MS" w:hAnsi="Comic Sans MS"/>
                <w:noProof/>
                <w:lang w:val="tr-TR" w:eastAsia="en-US"/>
              </w:rPr>
              <w:pict>
                <v:shape id="_x0000_s1036" type="#_x0000_t202" style="position:absolute;margin-left:75.85pt;margin-top:-9.15pt;width:28.2pt;height:27.75pt;z-index:251571200" filled="f" stroked="f">
                  <v:textbox style="mso-next-textbox:#_x0000_s1036">
                    <w:txbxContent>
                      <w:p w:rsidR="00A62D51" w:rsidRPr="00B901DD" w:rsidRDefault="00A62D51">
                        <w:pPr>
                          <w:rPr>
                            <w:sz w:val="28"/>
                            <w:szCs w:val="28"/>
                          </w:rPr>
                        </w:pPr>
                        <w:r>
                          <w:rPr>
                            <w:sz w:val="28"/>
                            <w:szCs w:val="28"/>
                          </w:rPr>
                          <w:t>-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Comic Sans MS" w:hAnsi="Comic Sans MS"/>
                <w:noProof/>
                <w:lang w:val="tr-TR" w:eastAsia="en-US"/>
              </w:rPr>
              <w:pict>
                <v:shape id="_x0000_s1035" type="#_x0000_t32" style="position:absolute;margin-left:176.35pt;margin-top:14.1pt;width:48pt;height:0;z-index:251570176" o:connectortype="straight"/>
              </w:pict>
            </w:r>
            <w:r>
              <w:rPr>
                <w:rFonts w:ascii="Comic Sans MS" w:hAnsi="Comic Sans MS"/>
                <w:noProof/>
                <w:lang w:val="tr-TR" w:eastAsia="en-US"/>
              </w:rPr>
              <w:pict>
                <v:shape id="_x0000_s1034" type="#_x0000_t32" style="position:absolute;margin-left:98.8pt;margin-top:14.1pt;width:48pt;height:0;z-index:251569152" o:connectortype="straight"/>
              </w:pict>
            </w:r>
            <w:r>
              <w:rPr>
                <w:rFonts w:ascii="Comic Sans MS" w:hAnsi="Comic Sans MS"/>
                <w:noProof/>
                <w:lang w:val="tr-TR" w:eastAsia="en-US"/>
              </w:rPr>
              <w:pict>
                <v:shape id="_x0000_s1033" type="#_x0000_t32" style="position:absolute;margin-left:27.85pt;margin-top:14.1pt;width:48pt;height:0;z-index:251568128" o:connectortype="straight"/>
              </w:pict>
            </w:r>
          </w:p>
        </w:tc>
        <w:tc>
          <w:tcPr>
            <w:tcW w:w="5538" w:type="dxa"/>
          </w:tcPr>
          <w:p w:rsidR="00B901DD" w:rsidRPr="000745DB" w:rsidRDefault="000951D8" w:rsidP="00EF44F0">
            <w:pPr>
              <w:rPr>
                <w:lang w:val="tr-TR"/>
              </w:rPr>
            </w:pPr>
            <w:r w:rsidRPr="000951D8">
              <w:rPr>
                <w:rFonts w:ascii="Comic Sans MS" w:hAnsi="Comic Sans MS"/>
                <w:noProof/>
                <w:lang w:val="tr-TR" w:eastAsia="tr-TR"/>
              </w:rPr>
              <w:pict>
                <v:shape id="_x0000_s1349" type="#_x0000_t32" style="position:absolute;margin-left:195.15pt;margin-top:35.6pt;width:43.2pt;height:35.25pt;z-index:251838464;mso-position-horizontal-relative:text;mso-position-vertical-relative:text" o:connectortype="straight" strokeweight="2pt"/>
              </w:pict>
            </w:r>
            <w:r w:rsidRPr="000951D8">
              <w:rPr>
                <w:rFonts w:ascii="Comic Sans MS" w:hAnsi="Comic Sans MS"/>
                <w:noProof/>
                <w:lang w:val="tr-TR" w:eastAsia="tr-TR"/>
              </w:rPr>
              <w:pict>
                <v:shape id="_x0000_s1350" type="#_x0000_t32" style="position:absolute;margin-left:165pt;margin-top:49.45pt;width:30.15pt;height:36pt;z-index:251839488;mso-position-horizontal-relative:text;mso-position-vertical-relative:text" o:connectortype="straight" strokeweight="2pt"/>
              </w:pict>
            </w:r>
            <w:r w:rsidR="00117ECB">
              <w:rPr>
                <w:rFonts w:ascii="Comic Sans MS" w:hAnsi="Comic Sans MS"/>
                <w:noProof/>
                <w:lang w:val="tr-TR" w:eastAsia="tr-TR"/>
              </w:rPr>
              <w:drawing>
                <wp:anchor distT="0" distB="0" distL="114300" distR="114300" simplePos="0" relativeHeight="251731968" behindDoc="1" locked="0" layoutInCell="1" allowOverlap="1">
                  <wp:simplePos x="0" y="0"/>
                  <wp:positionH relativeFrom="column">
                    <wp:posOffset>2127250</wp:posOffset>
                  </wp:positionH>
                  <wp:positionV relativeFrom="paragraph">
                    <wp:posOffset>664210</wp:posOffset>
                  </wp:positionV>
                  <wp:extent cx="301625" cy="357505"/>
                  <wp:effectExtent l="19050" t="0" r="3175" b="0"/>
                  <wp:wrapTight wrapText="bothSides">
                    <wp:wrapPolygon edited="0">
                      <wp:start x="-1364" y="0"/>
                      <wp:lineTo x="-1364" y="20718"/>
                      <wp:lineTo x="21827" y="20718"/>
                      <wp:lineTo x="21827" y="0"/>
                      <wp:lineTo x="-1364" y="0"/>
                    </wp:wrapPolygon>
                  </wp:wrapTight>
                  <wp:docPr id="235" name="Picture 10" descr="http://downloads.clipart.com/4162899.jpg?t=1309367191&amp;h=ff9ae1ee9850559597c2327212cee0bd&amp;u=kevinsavet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://downloads.clipart.com/4162899.jpg?t=1309367191&amp;h=ff9ae1ee9850559597c2327212cee0bd&amp;u=kevinsavet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625" cy="3575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117ECB">
              <w:rPr>
                <w:rFonts w:ascii="Comic Sans MS" w:hAnsi="Comic Sans MS"/>
                <w:noProof/>
                <w:lang w:val="tr-TR" w:eastAsia="tr-TR"/>
              </w:rPr>
              <w:drawing>
                <wp:anchor distT="0" distB="0" distL="114300" distR="114300" simplePos="0" relativeHeight="251732992" behindDoc="1" locked="0" layoutInCell="1" allowOverlap="1">
                  <wp:simplePos x="0" y="0"/>
                  <wp:positionH relativeFrom="column">
                    <wp:posOffset>2599690</wp:posOffset>
                  </wp:positionH>
                  <wp:positionV relativeFrom="paragraph">
                    <wp:posOffset>480695</wp:posOffset>
                  </wp:positionV>
                  <wp:extent cx="301625" cy="357505"/>
                  <wp:effectExtent l="19050" t="0" r="3175" b="0"/>
                  <wp:wrapTight wrapText="bothSides">
                    <wp:wrapPolygon edited="0">
                      <wp:start x="-1364" y="0"/>
                      <wp:lineTo x="-1364" y="20718"/>
                      <wp:lineTo x="21827" y="20718"/>
                      <wp:lineTo x="21827" y="0"/>
                      <wp:lineTo x="-1364" y="0"/>
                    </wp:wrapPolygon>
                  </wp:wrapTight>
                  <wp:docPr id="236" name="Picture 10" descr="http://downloads.clipart.com/4162899.jpg?t=1309367191&amp;h=ff9ae1ee9850559597c2327212cee0bd&amp;u=kevinsavet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://downloads.clipart.com/4162899.jpg?t=1309367191&amp;h=ff9ae1ee9850559597c2327212cee0bd&amp;u=kevinsavet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625" cy="3575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117ECB">
              <w:rPr>
                <w:rFonts w:ascii="Comic Sans MS" w:hAnsi="Comic Sans MS"/>
                <w:noProof/>
                <w:lang w:val="tr-TR" w:eastAsia="tr-TR"/>
              </w:rPr>
              <w:drawing>
                <wp:anchor distT="0" distB="0" distL="114300" distR="114300" simplePos="0" relativeHeight="251730944" behindDoc="1" locked="0" layoutInCell="1" allowOverlap="1">
                  <wp:simplePos x="0" y="0"/>
                  <wp:positionH relativeFrom="column">
                    <wp:posOffset>1631950</wp:posOffset>
                  </wp:positionH>
                  <wp:positionV relativeFrom="paragraph">
                    <wp:posOffset>575945</wp:posOffset>
                  </wp:positionV>
                  <wp:extent cx="301625" cy="357505"/>
                  <wp:effectExtent l="19050" t="0" r="3175" b="0"/>
                  <wp:wrapTight wrapText="bothSides">
                    <wp:wrapPolygon edited="0">
                      <wp:start x="-1364" y="0"/>
                      <wp:lineTo x="-1364" y="20718"/>
                      <wp:lineTo x="21827" y="20718"/>
                      <wp:lineTo x="21827" y="0"/>
                      <wp:lineTo x="-1364" y="0"/>
                    </wp:wrapPolygon>
                  </wp:wrapTight>
                  <wp:docPr id="234" name="Picture 10" descr="http://downloads.clipart.com/4162899.jpg?t=1309367191&amp;h=ff9ae1ee9850559597c2327212cee0bd&amp;u=kevinsavet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://downloads.clipart.com/4162899.jpg?t=1309367191&amp;h=ff9ae1ee9850559597c2327212cee0bd&amp;u=kevinsavet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625" cy="3575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EF44F0" w:rsidRPr="000745DB">
              <w:rPr>
                <w:rFonts w:ascii="Comic Sans MS" w:hAnsi="Comic Sans MS"/>
                <w:lang w:val="tr-TR"/>
              </w:rPr>
              <w:t xml:space="preserve">2.  </w:t>
            </w:r>
            <w:r w:rsidR="000E1A38" w:rsidRPr="000745DB">
              <w:rPr>
                <w:rStyle w:val="hps"/>
                <w:rFonts w:cs="Arial"/>
                <w:color w:val="222222"/>
                <w:lang w:val="tr-TR"/>
              </w:rPr>
              <w:t>Ezgi’nin</w:t>
            </w:r>
            <w:r w:rsidR="000E1A38" w:rsidRPr="000745DB">
              <w:rPr>
                <w:rFonts w:cs="Arial"/>
                <w:color w:val="222222"/>
                <w:lang w:val="tr-TR"/>
              </w:rPr>
              <w:t xml:space="preserve"> </w:t>
            </w:r>
            <w:r w:rsidR="000E1A38" w:rsidRPr="000745DB">
              <w:rPr>
                <w:rStyle w:val="hps"/>
                <w:rFonts w:cs="Arial"/>
                <w:color w:val="222222"/>
                <w:lang w:val="tr-TR"/>
              </w:rPr>
              <w:t>altı</w:t>
            </w:r>
            <w:r w:rsidR="000E1A38" w:rsidRPr="000745DB">
              <w:rPr>
                <w:rFonts w:cs="Arial"/>
                <w:color w:val="222222"/>
                <w:lang w:val="tr-TR"/>
              </w:rPr>
              <w:t xml:space="preserve"> </w:t>
            </w:r>
            <w:r w:rsidR="000E1A38" w:rsidRPr="000745DB">
              <w:rPr>
                <w:rStyle w:val="hps"/>
                <w:rFonts w:cs="Arial"/>
                <w:color w:val="222222"/>
                <w:lang w:val="tr-TR"/>
              </w:rPr>
              <w:t>elması vardı</w:t>
            </w:r>
            <w:r w:rsidR="000E1A38" w:rsidRPr="000745DB">
              <w:rPr>
                <w:rFonts w:cs="Arial"/>
                <w:color w:val="222222"/>
                <w:lang w:val="tr-TR"/>
              </w:rPr>
              <w:t>. İ</w:t>
            </w:r>
            <w:r w:rsidR="000E1A38" w:rsidRPr="000745DB">
              <w:rPr>
                <w:rStyle w:val="hps"/>
                <w:rFonts w:cs="Arial"/>
                <w:color w:val="222222"/>
                <w:lang w:val="tr-TR"/>
              </w:rPr>
              <w:t>kisini</w:t>
            </w:r>
            <w:r w:rsidR="000E1A38" w:rsidRPr="000745DB">
              <w:rPr>
                <w:rFonts w:cs="Arial"/>
                <w:color w:val="222222"/>
                <w:lang w:val="tr-TR"/>
              </w:rPr>
              <w:t xml:space="preserve"> </w:t>
            </w:r>
            <w:r w:rsidR="000E1A38" w:rsidRPr="000745DB">
              <w:rPr>
                <w:rStyle w:val="hps"/>
                <w:rFonts w:cs="Arial"/>
                <w:color w:val="222222"/>
                <w:lang w:val="tr-TR"/>
              </w:rPr>
              <w:t>yedi.</w:t>
            </w:r>
            <w:r w:rsidR="000E1A38" w:rsidRPr="000745DB">
              <w:rPr>
                <w:rFonts w:cs="Arial"/>
                <w:color w:val="222222"/>
                <w:lang w:val="tr-TR"/>
              </w:rPr>
              <w:t xml:space="preserve"> </w:t>
            </w:r>
            <w:r w:rsidR="000E1A38" w:rsidRPr="000745DB">
              <w:rPr>
                <w:rStyle w:val="hps"/>
                <w:rFonts w:cs="Arial"/>
                <w:color w:val="222222"/>
                <w:lang w:val="tr-TR"/>
              </w:rPr>
              <w:t>Kaç</w:t>
            </w:r>
            <w:r w:rsidR="000E1A38" w:rsidRPr="000745DB">
              <w:rPr>
                <w:rFonts w:cs="Arial"/>
                <w:color w:val="222222"/>
                <w:lang w:val="tr-TR"/>
              </w:rPr>
              <w:t xml:space="preserve"> </w:t>
            </w:r>
            <w:r w:rsidR="000E1A38" w:rsidRPr="000745DB">
              <w:rPr>
                <w:rStyle w:val="hps"/>
                <w:rFonts w:cs="Arial"/>
                <w:color w:val="222222"/>
                <w:lang w:val="tr-TR"/>
              </w:rPr>
              <w:t>elması</w:t>
            </w:r>
            <w:r w:rsidR="000E1A38" w:rsidRPr="000745DB">
              <w:rPr>
                <w:rFonts w:cs="Arial"/>
                <w:color w:val="222222"/>
                <w:lang w:val="tr-TR"/>
              </w:rPr>
              <w:t xml:space="preserve"> </w:t>
            </w:r>
            <w:r w:rsidR="000E1A38" w:rsidRPr="000745DB">
              <w:rPr>
                <w:rStyle w:val="hps"/>
                <w:rFonts w:cs="Arial"/>
                <w:color w:val="222222"/>
                <w:lang w:val="tr-TR"/>
              </w:rPr>
              <w:t>kaldı?</w:t>
            </w:r>
          </w:p>
          <w:p w:rsidR="00EF44F0" w:rsidRPr="000745DB" w:rsidRDefault="00117ECB" w:rsidP="00EF44F0">
            <w:pPr>
              <w:rPr>
                <w:lang w:val="tr-TR"/>
              </w:rPr>
            </w:pPr>
            <w:r>
              <w:rPr>
                <w:rFonts w:ascii="Comic Sans MS" w:hAnsi="Comic Sans MS"/>
                <w:noProof/>
                <w:lang w:val="tr-TR" w:eastAsia="tr-TR"/>
              </w:rPr>
              <w:drawing>
                <wp:anchor distT="0" distB="0" distL="114300" distR="114300" simplePos="0" relativeHeight="251729920" behindDoc="1" locked="0" layoutInCell="1" allowOverlap="1">
                  <wp:simplePos x="0" y="0"/>
                  <wp:positionH relativeFrom="column">
                    <wp:posOffset>1114425</wp:posOffset>
                  </wp:positionH>
                  <wp:positionV relativeFrom="paragraph">
                    <wp:posOffset>118110</wp:posOffset>
                  </wp:positionV>
                  <wp:extent cx="301625" cy="357505"/>
                  <wp:effectExtent l="19050" t="0" r="3175" b="0"/>
                  <wp:wrapTight wrapText="bothSides">
                    <wp:wrapPolygon edited="0">
                      <wp:start x="-1364" y="0"/>
                      <wp:lineTo x="-1364" y="20718"/>
                      <wp:lineTo x="21827" y="20718"/>
                      <wp:lineTo x="21827" y="0"/>
                      <wp:lineTo x="-1364" y="0"/>
                    </wp:wrapPolygon>
                  </wp:wrapTight>
                  <wp:docPr id="233" name="Picture 10" descr="http://downloads.clipart.com/4162899.jpg?t=1309367191&amp;h=ff9ae1ee9850559597c2327212cee0bd&amp;u=kevinsavet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://downloads.clipart.com/4162899.jpg?t=1309367191&amp;h=ff9ae1ee9850559597c2327212cee0bd&amp;u=kevinsavet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625" cy="3575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omic Sans MS" w:hAnsi="Comic Sans MS"/>
                <w:noProof/>
                <w:lang w:val="tr-TR" w:eastAsia="tr-TR"/>
              </w:rPr>
              <w:drawing>
                <wp:anchor distT="0" distB="0" distL="114300" distR="114300" simplePos="0" relativeHeight="251727872" behindDoc="1" locked="0" layoutInCell="1" allowOverlap="1">
                  <wp:simplePos x="0" y="0"/>
                  <wp:positionH relativeFrom="column">
                    <wp:posOffset>111760</wp:posOffset>
                  </wp:positionH>
                  <wp:positionV relativeFrom="paragraph">
                    <wp:posOffset>118110</wp:posOffset>
                  </wp:positionV>
                  <wp:extent cx="301625" cy="357505"/>
                  <wp:effectExtent l="19050" t="0" r="3175" b="0"/>
                  <wp:wrapTight wrapText="bothSides">
                    <wp:wrapPolygon edited="0">
                      <wp:start x="-1364" y="0"/>
                      <wp:lineTo x="-1364" y="20718"/>
                      <wp:lineTo x="21827" y="20718"/>
                      <wp:lineTo x="21827" y="0"/>
                      <wp:lineTo x="-1364" y="0"/>
                    </wp:wrapPolygon>
                  </wp:wrapTight>
                  <wp:docPr id="231" name="Picture 10" descr="http://downloads.clipart.com/4162899.jpg?t=1309367191&amp;h=ff9ae1ee9850559597c2327212cee0bd&amp;u=kevinsavet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://downloads.clipart.com/4162899.jpg?t=1309367191&amp;h=ff9ae1ee9850559597c2327212cee0bd&amp;u=kevinsavet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625" cy="3575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EF44F0" w:rsidRPr="000745DB" w:rsidRDefault="00EF44F0" w:rsidP="00EF44F0">
            <w:pPr>
              <w:rPr>
                <w:lang w:val="tr-TR"/>
              </w:rPr>
            </w:pPr>
          </w:p>
          <w:p w:rsidR="00EF44F0" w:rsidRPr="000745DB" w:rsidRDefault="00EF44F0" w:rsidP="00EF44F0">
            <w:pPr>
              <w:rPr>
                <w:lang w:val="tr-TR"/>
              </w:rPr>
            </w:pPr>
          </w:p>
          <w:p w:rsidR="00EF44F0" w:rsidRPr="000745DB" w:rsidRDefault="00117ECB" w:rsidP="00EF44F0">
            <w:pPr>
              <w:rPr>
                <w:rFonts w:ascii="Comic Sans MS" w:hAnsi="Comic Sans MS"/>
                <w:lang w:val="tr-TR"/>
              </w:rPr>
            </w:pPr>
            <w:r>
              <w:rPr>
                <w:rFonts w:ascii="Comic Sans MS" w:hAnsi="Comic Sans MS"/>
                <w:noProof/>
                <w:lang w:val="tr-TR" w:eastAsia="tr-TR"/>
              </w:rPr>
              <w:drawing>
                <wp:anchor distT="0" distB="0" distL="114300" distR="114300" simplePos="0" relativeHeight="251728896" behindDoc="1" locked="0" layoutInCell="1" allowOverlap="1">
                  <wp:simplePos x="0" y="0"/>
                  <wp:positionH relativeFrom="column">
                    <wp:posOffset>644525</wp:posOffset>
                  </wp:positionH>
                  <wp:positionV relativeFrom="paragraph">
                    <wp:posOffset>-300355</wp:posOffset>
                  </wp:positionV>
                  <wp:extent cx="301625" cy="357505"/>
                  <wp:effectExtent l="19050" t="0" r="3175" b="0"/>
                  <wp:wrapTight wrapText="bothSides">
                    <wp:wrapPolygon edited="0">
                      <wp:start x="-1364" y="0"/>
                      <wp:lineTo x="-1364" y="20718"/>
                      <wp:lineTo x="21827" y="20718"/>
                      <wp:lineTo x="21827" y="0"/>
                      <wp:lineTo x="-1364" y="0"/>
                    </wp:wrapPolygon>
                  </wp:wrapTight>
                  <wp:docPr id="232" name="Picture 10" descr="http://downloads.clipart.com/4162899.jpg?t=1309367191&amp;h=ff9ae1ee9850559597c2327212cee0bd&amp;u=kevinsavet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://downloads.clipart.com/4162899.jpg?t=1309367191&amp;h=ff9ae1ee9850559597c2327212cee0bd&amp;u=kevinsavet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625" cy="3575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0951D8" w:rsidRPr="000951D8">
              <w:rPr>
                <w:noProof/>
                <w:lang w:val="tr-TR" w:eastAsia="en-US"/>
              </w:rPr>
              <w:pict>
                <v:shape id="_x0000_s1041" type="#_x0000_t202" style="position:absolute;margin-left:141.3pt;margin-top:24.05pt;width:28.2pt;height:27.75pt;z-index:251576320;mso-position-horizontal-relative:text;mso-position-vertical-relative:text" filled="f" stroked="f">
                  <v:textbox style="mso-next-textbox:#_x0000_s1041">
                    <w:txbxContent>
                      <w:p w:rsidR="00A62D51" w:rsidRPr="00B901DD" w:rsidRDefault="00A62D51" w:rsidP="00EF44F0">
                        <w:pPr>
                          <w:rPr>
                            <w:sz w:val="28"/>
                            <w:szCs w:val="28"/>
                          </w:rPr>
                        </w:pPr>
                        <w:r>
                          <w:rPr>
                            <w:sz w:val="28"/>
                            <w:szCs w:val="28"/>
                          </w:rPr>
                          <w:t>=</w:t>
                        </w:r>
                      </w:p>
                    </w:txbxContent>
                  </v:textbox>
                </v:shape>
              </w:pict>
            </w:r>
            <w:r w:rsidR="000951D8" w:rsidRPr="000951D8">
              <w:rPr>
                <w:noProof/>
                <w:lang w:val="tr-TR" w:eastAsia="en-US"/>
              </w:rPr>
              <w:pict>
                <v:shape id="_x0000_s1042" type="#_x0000_t32" style="position:absolute;margin-left:168pt;margin-top:41.95pt;width:48pt;height:0;z-index:251577344;mso-position-horizontal-relative:text;mso-position-vertical-relative:text" o:connectortype="straight"/>
              </w:pict>
            </w:r>
            <w:r w:rsidR="000951D8" w:rsidRPr="000951D8">
              <w:rPr>
                <w:noProof/>
                <w:lang w:val="tr-TR" w:eastAsia="en-US"/>
              </w:rPr>
              <w:pict>
                <v:shape id="_x0000_s1039" type="#_x0000_t202" style="position:absolute;margin-left:65.95pt;margin-top:20.3pt;width:28.2pt;height:27.75pt;z-index:251574272;mso-position-horizontal-relative:text;mso-position-vertical-relative:text" filled="f" stroked="f">
                  <v:textbox style="mso-next-textbox:#_x0000_s1039">
                    <w:txbxContent>
                      <w:p w:rsidR="00A62D51" w:rsidRPr="00B901DD" w:rsidRDefault="00A62D51" w:rsidP="00EF44F0">
                        <w:pPr>
                          <w:rPr>
                            <w:sz w:val="28"/>
                            <w:szCs w:val="28"/>
                          </w:rPr>
                        </w:pPr>
                        <w:r>
                          <w:rPr>
                            <w:sz w:val="28"/>
                            <w:szCs w:val="28"/>
                          </w:rPr>
                          <w:t>-</w:t>
                        </w:r>
                      </w:p>
                    </w:txbxContent>
                  </v:textbox>
                </v:shape>
              </w:pict>
            </w:r>
            <w:r w:rsidR="000951D8" w:rsidRPr="000951D8">
              <w:rPr>
                <w:noProof/>
                <w:lang w:val="tr-TR" w:eastAsia="en-US"/>
              </w:rPr>
              <w:pict>
                <v:shape id="_x0000_s1040" type="#_x0000_t32" style="position:absolute;margin-left:89.35pt;margin-top:41.95pt;width:48pt;height:0;z-index:251575296;mso-position-horizontal-relative:text;mso-position-vertical-relative:text" o:connectortype="straight"/>
              </w:pict>
            </w:r>
            <w:r w:rsidR="000951D8" w:rsidRPr="000951D8">
              <w:rPr>
                <w:noProof/>
                <w:lang w:val="tr-TR" w:eastAsia="en-US"/>
              </w:rPr>
              <w:pict>
                <v:shape id="_x0000_s1038" type="#_x0000_t32" style="position:absolute;margin-left:18.1pt;margin-top:41.95pt;width:48pt;height:0;z-index:251573248;mso-position-horizontal-relative:text;mso-position-vertical-relative:text" o:connectortype="straight"/>
              </w:pict>
            </w:r>
          </w:p>
        </w:tc>
      </w:tr>
      <w:tr w:rsidR="00D66F4D" w:rsidRPr="000745DB" w:rsidTr="00D62516">
        <w:trPr>
          <w:trHeight w:val="2665"/>
        </w:trPr>
        <w:tc>
          <w:tcPr>
            <w:tcW w:w="5538" w:type="dxa"/>
          </w:tcPr>
          <w:p w:rsidR="00B901DD" w:rsidRPr="000745DB" w:rsidRDefault="00EF44F0" w:rsidP="00EF44F0">
            <w:pPr>
              <w:rPr>
                <w:rFonts w:ascii="Comic Sans MS" w:hAnsi="Comic Sans MS"/>
                <w:noProof/>
                <w:lang w:val="tr-TR" w:eastAsia="en-US"/>
              </w:rPr>
            </w:pPr>
            <w:r w:rsidRPr="000745DB">
              <w:rPr>
                <w:rFonts w:ascii="Comic Sans MS" w:hAnsi="Comic Sans MS"/>
                <w:lang w:val="tr-TR"/>
              </w:rPr>
              <w:t xml:space="preserve">3.  </w:t>
            </w:r>
            <w:r w:rsidR="002A5CE0" w:rsidRPr="000745DB">
              <w:rPr>
                <w:rStyle w:val="hps"/>
                <w:rFonts w:cs="Arial"/>
                <w:color w:val="222222"/>
                <w:lang w:val="tr-TR"/>
              </w:rPr>
              <w:t>İlayda’nın</w:t>
            </w:r>
            <w:r w:rsidR="002A5CE0" w:rsidRPr="000745DB">
              <w:rPr>
                <w:rFonts w:cs="Arial"/>
                <w:color w:val="222222"/>
                <w:lang w:val="tr-TR"/>
              </w:rPr>
              <w:t xml:space="preserve"> </w:t>
            </w:r>
            <w:r w:rsidR="002A5CE0" w:rsidRPr="000745DB">
              <w:rPr>
                <w:rStyle w:val="hps"/>
                <w:rFonts w:cs="Arial"/>
                <w:color w:val="222222"/>
                <w:lang w:val="tr-TR"/>
              </w:rPr>
              <w:t>5</w:t>
            </w:r>
            <w:r w:rsidR="002A5CE0" w:rsidRPr="000745DB">
              <w:rPr>
                <w:rFonts w:cs="Arial"/>
                <w:color w:val="222222"/>
                <w:lang w:val="tr-TR"/>
              </w:rPr>
              <w:t xml:space="preserve"> </w:t>
            </w:r>
            <w:r w:rsidR="002A5CE0" w:rsidRPr="000745DB">
              <w:rPr>
                <w:rStyle w:val="hps"/>
                <w:rFonts w:cs="Arial"/>
                <w:color w:val="222222"/>
                <w:lang w:val="tr-TR"/>
              </w:rPr>
              <w:t>gofreti</w:t>
            </w:r>
            <w:r w:rsidR="002A5CE0" w:rsidRPr="000745DB">
              <w:rPr>
                <w:rFonts w:cs="Arial"/>
                <w:color w:val="222222"/>
                <w:lang w:val="tr-TR"/>
              </w:rPr>
              <w:t xml:space="preserve"> </w:t>
            </w:r>
            <w:r w:rsidR="002A5CE0" w:rsidRPr="000745DB">
              <w:rPr>
                <w:rStyle w:val="hps"/>
                <w:rFonts w:cs="Arial"/>
                <w:color w:val="222222"/>
                <w:lang w:val="tr-TR"/>
              </w:rPr>
              <w:t>vardı.</w:t>
            </w:r>
            <w:r w:rsidR="002A5CE0" w:rsidRPr="000745DB">
              <w:rPr>
                <w:rFonts w:cs="Arial"/>
                <w:color w:val="222222"/>
                <w:lang w:val="tr-TR"/>
              </w:rPr>
              <w:t xml:space="preserve"> İ</w:t>
            </w:r>
            <w:r w:rsidR="002A5CE0" w:rsidRPr="000745DB">
              <w:rPr>
                <w:rStyle w:val="hps"/>
                <w:rFonts w:cs="Arial"/>
                <w:color w:val="222222"/>
                <w:lang w:val="tr-TR"/>
              </w:rPr>
              <w:t>kisini arkadaşına</w:t>
            </w:r>
            <w:r w:rsidR="002A5CE0" w:rsidRPr="000745DB">
              <w:rPr>
                <w:rFonts w:cs="Arial"/>
                <w:color w:val="222222"/>
                <w:lang w:val="tr-TR"/>
              </w:rPr>
              <w:t xml:space="preserve"> </w:t>
            </w:r>
            <w:r w:rsidR="002A5CE0" w:rsidRPr="000745DB">
              <w:rPr>
                <w:rStyle w:val="hps"/>
                <w:rFonts w:cs="Arial"/>
                <w:color w:val="222222"/>
                <w:lang w:val="tr-TR"/>
              </w:rPr>
              <w:t>verdi.</w:t>
            </w:r>
            <w:r w:rsidR="002A5CE0" w:rsidRPr="000745DB">
              <w:rPr>
                <w:rFonts w:cs="Arial"/>
                <w:color w:val="222222"/>
                <w:lang w:val="tr-TR"/>
              </w:rPr>
              <w:t xml:space="preserve"> </w:t>
            </w:r>
            <w:r w:rsidR="002A5CE0" w:rsidRPr="000745DB">
              <w:rPr>
                <w:rStyle w:val="hps"/>
                <w:rFonts w:cs="Arial"/>
                <w:color w:val="222222"/>
                <w:lang w:val="tr-TR"/>
              </w:rPr>
              <w:t>Kaç tane kaldı?</w:t>
            </w:r>
          </w:p>
          <w:p w:rsidR="00110B4E" w:rsidRPr="000745DB" w:rsidRDefault="00117ECB" w:rsidP="00EF44F0">
            <w:pPr>
              <w:rPr>
                <w:rFonts w:ascii="Comic Sans MS" w:hAnsi="Comic Sans MS"/>
                <w:noProof/>
                <w:lang w:val="tr-TR" w:eastAsia="en-US"/>
              </w:rPr>
            </w:pPr>
            <w:r>
              <w:rPr>
                <w:noProof/>
                <w:lang w:val="tr-TR" w:eastAsia="tr-TR"/>
              </w:rPr>
              <w:drawing>
                <wp:anchor distT="0" distB="0" distL="114300" distR="114300" simplePos="0" relativeHeight="251619328" behindDoc="1" locked="0" layoutInCell="1" allowOverlap="1">
                  <wp:simplePos x="0" y="0"/>
                  <wp:positionH relativeFrom="column">
                    <wp:posOffset>1270</wp:posOffset>
                  </wp:positionH>
                  <wp:positionV relativeFrom="paragraph">
                    <wp:posOffset>2540</wp:posOffset>
                  </wp:positionV>
                  <wp:extent cx="571500" cy="390525"/>
                  <wp:effectExtent l="19050" t="0" r="0" b="0"/>
                  <wp:wrapNone/>
                  <wp:docPr id="102" name="Resim 102" descr="http://downloads.clipart.com/21954082.jpg?t=1309371112&amp;h=caf078d45f292834d65241160c5ba139&amp;u=kevinsavet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" descr="http://downloads.clipart.com/21954082.jpg?t=1309371112&amp;h=caf078d45f292834d65241160c5ba139&amp;u=kevinsavet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r:link="rId9"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0" cy="390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110B4E" w:rsidRPr="000745DB" w:rsidRDefault="00110B4E" w:rsidP="00EF44F0">
            <w:pPr>
              <w:rPr>
                <w:rFonts w:ascii="Comic Sans MS" w:hAnsi="Comic Sans MS"/>
                <w:noProof/>
                <w:lang w:val="tr-TR" w:eastAsia="en-US"/>
              </w:rPr>
            </w:pPr>
          </w:p>
          <w:p w:rsidR="00110B4E" w:rsidRPr="000745DB" w:rsidRDefault="00110B4E" w:rsidP="00EF44F0">
            <w:pPr>
              <w:rPr>
                <w:rFonts w:ascii="Comic Sans MS" w:hAnsi="Comic Sans MS"/>
                <w:noProof/>
                <w:lang w:val="tr-TR" w:eastAsia="en-US"/>
              </w:rPr>
            </w:pPr>
          </w:p>
          <w:p w:rsidR="00110B4E" w:rsidRPr="000745DB" w:rsidRDefault="000951D8" w:rsidP="00EF44F0">
            <w:pPr>
              <w:rPr>
                <w:rFonts w:ascii="Comic Sans MS" w:hAnsi="Comic Sans MS"/>
                <w:lang w:val="tr-TR"/>
              </w:rPr>
            </w:pPr>
            <w:r>
              <w:rPr>
                <w:rFonts w:ascii="Comic Sans MS" w:hAnsi="Comic Sans MS"/>
                <w:noProof/>
                <w:lang w:val="tr-TR" w:eastAsia="tr-TR"/>
              </w:rPr>
              <w:pict>
                <v:shape id="_x0000_s1352" type="#_x0000_t32" style="position:absolute;margin-left:168.85pt;margin-top:-57.7pt;width:41.9pt;height:34.85pt;z-index:251841536" o:connectortype="straight" strokeweight="2pt"/>
              </w:pict>
            </w:r>
            <w:r>
              <w:rPr>
                <w:rFonts w:ascii="Comic Sans MS" w:hAnsi="Comic Sans MS"/>
                <w:noProof/>
                <w:lang w:val="tr-TR" w:eastAsia="tr-TR"/>
              </w:rPr>
              <w:pict>
                <v:shape id="_x0000_s1351" type="#_x0000_t32" style="position:absolute;margin-left:218.4pt;margin-top:-59.2pt;width:40.35pt;height:36.35pt;z-index:251840512" o:connectortype="straight" strokeweight="2pt"/>
              </w:pict>
            </w:r>
            <w:r w:rsidR="00117ECB">
              <w:rPr>
                <w:rFonts w:ascii="Comic Sans MS" w:hAnsi="Comic Sans MS"/>
                <w:noProof/>
                <w:lang w:val="tr-TR" w:eastAsia="tr-TR"/>
              </w:rPr>
              <w:drawing>
                <wp:anchor distT="0" distB="0" distL="114300" distR="114300" simplePos="0" relativeHeight="251617280" behindDoc="1" locked="0" layoutInCell="1" allowOverlap="1">
                  <wp:simplePos x="0" y="0"/>
                  <wp:positionH relativeFrom="column">
                    <wp:posOffset>2164080</wp:posOffset>
                  </wp:positionH>
                  <wp:positionV relativeFrom="paragraph">
                    <wp:posOffset>-662940</wp:posOffset>
                  </wp:positionV>
                  <wp:extent cx="571500" cy="390525"/>
                  <wp:effectExtent l="19050" t="0" r="0" b="0"/>
                  <wp:wrapNone/>
                  <wp:docPr id="105" name="Resim 105" descr="http://downloads.clipart.com/21954082.jpg?t=1309371112&amp;h=caf078d45f292834d65241160c5ba139&amp;u=kevinsavet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" descr="http://downloads.clipart.com/21954082.jpg?t=1309371112&amp;h=caf078d45f292834d65241160c5ba139&amp;u=kevinsavet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r:link="rId9"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0" cy="390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117ECB">
              <w:rPr>
                <w:rFonts w:ascii="Comic Sans MS" w:hAnsi="Comic Sans MS"/>
                <w:noProof/>
                <w:lang w:val="tr-TR" w:eastAsia="tr-TR"/>
              </w:rPr>
              <w:drawing>
                <wp:anchor distT="0" distB="0" distL="114300" distR="114300" simplePos="0" relativeHeight="251737088" behindDoc="1" locked="0" layoutInCell="1" allowOverlap="1">
                  <wp:simplePos x="0" y="0"/>
                  <wp:positionH relativeFrom="column">
                    <wp:posOffset>2773680</wp:posOffset>
                  </wp:positionH>
                  <wp:positionV relativeFrom="paragraph">
                    <wp:posOffset>-481965</wp:posOffset>
                  </wp:positionV>
                  <wp:extent cx="571500" cy="390525"/>
                  <wp:effectExtent l="19050" t="0" r="0" b="0"/>
                  <wp:wrapTight wrapText="bothSides">
                    <wp:wrapPolygon edited="0">
                      <wp:start x="-720" y="0"/>
                      <wp:lineTo x="-720" y="21073"/>
                      <wp:lineTo x="21600" y="21073"/>
                      <wp:lineTo x="21600" y="0"/>
                      <wp:lineTo x="-720" y="0"/>
                    </wp:wrapPolygon>
                  </wp:wrapTight>
                  <wp:docPr id="240" name="Resim 240" descr="http://downloads.clipart.com/21954082.jpg?t=1309371112&amp;h=caf078d45f292834d65241160c5ba139&amp;u=kevinsavet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0" descr="http://downloads.clipart.com/21954082.jpg?t=1309371112&amp;h=caf078d45f292834d65241160c5ba139&amp;u=kevinsavet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r:link="rId9"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0" cy="390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117ECB">
              <w:rPr>
                <w:rFonts w:ascii="Comic Sans MS" w:hAnsi="Comic Sans MS"/>
                <w:noProof/>
                <w:lang w:val="tr-TR" w:eastAsia="tr-TR"/>
              </w:rPr>
              <w:drawing>
                <wp:anchor distT="0" distB="0" distL="114300" distR="114300" simplePos="0" relativeHeight="251736064" behindDoc="1" locked="0" layoutInCell="1" allowOverlap="1">
                  <wp:simplePos x="0" y="0"/>
                  <wp:positionH relativeFrom="column">
                    <wp:posOffset>1367155</wp:posOffset>
                  </wp:positionH>
                  <wp:positionV relativeFrom="paragraph">
                    <wp:posOffset>-634365</wp:posOffset>
                  </wp:positionV>
                  <wp:extent cx="571500" cy="390525"/>
                  <wp:effectExtent l="19050" t="0" r="0" b="0"/>
                  <wp:wrapTight wrapText="bothSides">
                    <wp:wrapPolygon edited="0">
                      <wp:start x="-720" y="0"/>
                      <wp:lineTo x="-720" y="21073"/>
                      <wp:lineTo x="21600" y="21073"/>
                      <wp:lineTo x="21600" y="0"/>
                      <wp:lineTo x="-720" y="0"/>
                    </wp:wrapPolygon>
                  </wp:wrapTight>
                  <wp:docPr id="239" name="Resim 239" descr="http://downloads.clipart.com/21954082.jpg?t=1309371112&amp;h=caf078d45f292834d65241160c5ba139&amp;u=kevinsavet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9" descr="http://downloads.clipart.com/21954082.jpg?t=1309371112&amp;h=caf078d45f292834d65241160c5ba139&amp;u=kevinsavet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r:link="rId9"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0" cy="390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117ECB">
              <w:rPr>
                <w:rFonts w:ascii="Comic Sans MS" w:hAnsi="Comic Sans MS"/>
                <w:noProof/>
                <w:lang w:val="tr-TR" w:eastAsia="tr-TR"/>
              </w:rPr>
              <w:drawing>
                <wp:anchor distT="0" distB="0" distL="114300" distR="114300" simplePos="0" relativeHeight="251618304" behindDoc="1" locked="0" layoutInCell="1" allowOverlap="1">
                  <wp:simplePos x="0" y="0"/>
                  <wp:positionH relativeFrom="column">
                    <wp:posOffset>896620</wp:posOffset>
                  </wp:positionH>
                  <wp:positionV relativeFrom="paragraph">
                    <wp:posOffset>-290830</wp:posOffset>
                  </wp:positionV>
                  <wp:extent cx="571500" cy="390525"/>
                  <wp:effectExtent l="19050" t="0" r="0" b="0"/>
                  <wp:wrapTight wrapText="bothSides">
                    <wp:wrapPolygon edited="0">
                      <wp:start x="-720" y="0"/>
                      <wp:lineTo x="-720" y="21073"/>
                      <wp:lineTo x="21600" y="21073"/>
                      <wp:lineTo x="21600" y="0"/>
                      <wp:lineTo x="-720" y="0"/>
                    </wp:wrapPolygon>
                  </wp:wrapTight>
                  <wp:docPr id="106" name="Resim 106" descr="http://downloads.clipart.com/21954082.jpg?t=1309371112&amp;h=caf078d45f292834d65241160c5ba139&amp;u=kevinsavet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" descr="http://downloads.clipart.com/21954082.jpg?t=1309371112&amp;h=caf078d45f292834d65241160c5ba139&amp;u=kevinsavet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r:link="rId9"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0" cy="390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117ECB">
              <w:rPr>
                <w:rFonts w:ascii="Comic Sans MS" w:hAnsi="Comic Sans MS"/>
                <w:noProof/>
                <w:lang w:val="tr-TR" w:eastAsia="tr-TR"/>
              </w:rPr>
              <w:drawing>
                <wp:anchor distT="0" distB="0" distL="114300" distR="114300" simplePos="0" relativeHeight="251616256" behindDoc="1" locked="0" layoutInCell="1" allowOverlap="1">
                  <wp:simplePos x="0" y="0"/>
                  <wp:positionH relativeFrom="column">
                    <wp:posOffset>114300</wp:posOffset>
                  </wp:positionH>
                  <wp:positionV relativeFrom="paragraph">
                    <wp:posOffset>-290830</wp:posOffset>
                  </wp:positionV>
                  <wp:extent cx="571500" cy="390525"/>
                  <wp:effectExtent l="19050" t="0" r="0" b="0"/>
                  <wp:wrapTight wrapText="bothSides">
                    <wp:wrapPolygon edited="0">
                      <wp:start x="-720" y="0"/>
                      <wp:lineTo x="-720" y="21073"/>
                      <wp:lineTo x="21600" y="21073"/>
                      <wp:lineTo x="21600" y="0"/>
                      <wp:lineTo x="-720" y="0"/>
                    </wp:wrapPolygon>
                  </wp:wrapTight>
                  <wp:docPr id="104" name="Resim 104" descr="http://downloads.clipart.com/21954082.jpg?t=1309371112&amp;h=caf078d45f292834d65241160c5ba139&amp;u=kevinsavet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" descr="http://downloads.clipart.com/21954082.jpg?t=1309371112&amp;h=caf078d45f292834d65241160c5ba139&amp;u=kevinsavet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r:link="rId9"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0" cy="390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117ECB">
              <w:rPr>
                <w:rFonts w:ascii="Comic Sans MS" w:hAnsi="Comic Sans MS"/>
                <w:noProof/>
                <w:lang w:val="tr-TR" w:eastAsia="tr-TR"/>
              </w:rPr>
              <w:drawing>
                <wp:anchor distT="0" distB="0" distL="114300" distR="114300" simplePos="0" relativeHeight="251615232" behindDoc="1" locked="0" layoutInCell="1" allowOverlap="1">
                  <wp:simplePos x="0" y="0"/>
                  <wp:positionH relativeFrom="column">
                    <wp:posOffset>-36830</wp:posOffset>
                  </wp:positionH>
                  <wp:positionV relativeFrom="paragraph">
                    <wp:posOffset>-634365</wp:posOffset>
                  </wp:positionV>
                  <wp:extent cx="571500" cy="390525"/>
                  <wp:effectExtent l="19050" t="0" r="0" b="0"/>
                  <wp:wrapTight wrapText="bothSides">
                    <wp:wrapPolygon edited="0">
                      <wp:start x="-720" y="0"/>
                      <wp:lineTo x="-720" y="21073"/>
                      <wp:lineTo x="21600" y="21073"/>
                      <wp:lineTo x="21600" y="0"/>
                      <wp:lineTo x="-720" y="0"/>
                    </wp:wrapPolygon>
                  </wp:wrapTight>
                  <wp:docPr id="103" name="Resim 103" descr="http://downloads.clipart.com/21954082.jpg?t=1309371112&amp;h=caf078d45f292834d65241160c5ba139&amp;u=kevinsavet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 descr="http://downloads.clipart.com/21954082.jpg?t=1309371112&amp;h=caf078d45f292834d65241160c5ba139&amp;u=kevinsavet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r:link="rId9"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0" cy="390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omic Sans MS" w:hAnsi="Comic Sans MS"/>
                <w:noProof/>
                <w:lang w:val="tr-TR" w:eastAsia="en-US"/>
              </w:rPr>
              <w:pict>
                <v:shape id="_x0000_s1047" type="#_x0000_t32" style="position:absolute;margin-left:178pt;margin-top:28.85pt;width:48pt;height:0;z-index:251580416;mso-position-horizontal-relative:text;mso-position-vertical-relative:text" o:connectortype="straight"/>
              </w:pict>
            </w:r>
            <w:r>
              <w:rPr>
                <w:rFonts w:ascii="Comic Sans MS" w:hAnsi="Comic Sans MS"/>
                <w:noProof/>
                <w:lang w:val="tr-TR" w:eastAsia="en-US"/>
              </w:rPr>
              <w:pict>
                <v:shape id="_x0000_s1049" type="#_x0000_t202" style="position:absolute;margin-left:149.8pt;margin-top:7.85pt;width:28.2pt;height:27.75pt;z-index:251582464;mso-position-horizontal-relative:text;mso-position-vertical-relative:text" filled="f" stroked="f">
                  <v:textbox style="mso-next-textbox:#_x0000_s1049">
                    <w:txbxContent>
                      <w:p w:rsidR="00A62D51" w:rsidRPr="00B901DD" w:rsidRDefault="00A62D51" w:rsidP="00562EF3">
                        <w:pPr>
                          <w:rPr>
                            <w:sz w:val="28"/>
                            <w:szCs w:val="28"/>
                          </w:rPr>
                        </w:pPr>
                        <w:r>
                          <w:rPr>
                            <w:sz w:val="28"/>
                            <w:szCs w:val="28"/>
                          </w:rPr>
                          <w:t>=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Comic Sans MS" w:hAnsi="Comic Sans MS"/>
                <w:noProof/>
                <w:lang w:val="tr-TR" w:eastAsia="en-US"/>
              </w:rPr>
              <w:pict>
                <v:shape id="_x0000_s1046" type="#_x0000_t32" style="position:absolute;margin-left:98.8pt;margin-top:28.85pt;width:48pt;height:0;z-index:251579392;mso-position-horizontal-relative:text;mso-position-vertical-relative:text" o:connectortype="straight"/>
              </w:pict>
            </w:r>
            <w:r>
              <w:rPr>
                <w:rFonts w:ascii="Comic Sans MS" w:hAnsi="Comic Sans MS"/>
                <w:noProof/>
                <w:lang w:val="tr-TR" w:eastAsia="en-US"/>
              </w:rPr>
              <w:pict>
                <v:shape id="_x0000_s1048" type="#_x0000_t202" style="position:absolute;margin-left:73.6pt;margin-top:7.85pt;width:28.2pt;height:27.75pt;z-index:251581440;mso-position-horizontal-relative:text;mso-position-vertical-relative:text" filled="f" stroked="f">
                  <v:textbox style="mso-next-textbox:#_x0000_s1048">
                    <w:txbxContent>
                      <w:p w:rsidR="00A62D51" w:rsidRPr="00B901DD" w:rsidRDefault="00A62D51" w:rsidP="00562EF3">
                        <w:pPr>
                          <w:rPr>
                            <w:sz w:val="28"/>
                            <w:szCs w:val="28"/>
                          </w:rPr>
                        </w:pPr>
                        <w:r w:rsidRPr="00B901DD">
                          <w:rPr>
                            <w:sz w:val="28"/>
                            <w:szCs w:val="28"/>
                          </w:rPr>
                          <w:t>+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Comic Sans MS" w:hAnsi="Comic Sans MS"/>
                <w:noProof/>
                <w:lang w:val="tr-TR" w:eastAsia="en-US"/>
              </w:rPr>
              <w:pict>
                <v:shape id="_x0000_s1045" type="#_x0000_t32" style="position:absolute;margin-left:24.4pt;margin-top:28.85pt;width:48pt;height:0;z-index:251578368;mso-position-horizontal-relative:text;mso-position-vertical-relative:text" o:connectortype="straight"/>
              </w:pict>
            </w:r>
          </w:p>
        </w:tc>
        <w:tc>
          <w:tcPr>
            <w:tcW w:w="5538" w:type="dxa"/>
          </w:tcPr>
          <w:p w:rsidR="007524DE" w:rsidRPr="000745DB" w:rsidRDefault="000951D8" w:rsidP="007524DE">
            <w:pPr>
              <w:rPr>
                <w:rFonts w:ascii="Comic Sans MS" w:hAnsi="Comic Sans MS"/>
                <w:lang w:val="tr-TR"/>
              </w:rPr>
            </w:pPr>
            <w:r>
              <w:rPr>
                <w:rFonts w:ascii="Comic Sans MS" w:hAnsi="Comic Sans MS"/>
                <w:noProof/>
                <w:lang w:val="tr-TR" w:eastAsia="tr-TR"/>
              </w:rPr>
              <w:pict>
                <v:shape id="_x0000_s1355" type="#_x0000_t32" style="position:absolute;margin-left:50.55pt;margin-top:37.25pt;width:55.5pt;height:43.5pt;z-index:251844608;mso-position-horizontal-relative:text;mso-position-vertical-relative:text" o:connectortype="straight" strokeweight="2pt"/>
              </w:pict>
            </w:r>
            <w:r>
              <w:rPr>
                <w:rFonts w:ascii="Comic Sans MS" w:hAnsi="Comic Sans MS"/>
                <w:noProof/>
                <w:lang w:val="tr-TR" w:eastAsia="tr-TR"/>
              </w:rPr>
              <w:pict>
                <v:shape id="_x0000_s1354" type="#_x0000_t32" style="position:absolute;margin-left:102pt;margin-top:41pt;width:55.5pt;height:43.5pt;z-index:251843584;mso-position-horizontal-relative:text;mso-position-vertical-relative:text" o:connectortype="straight" strokeweight="2pt"/>
              </w:pict>
            </w:r>
            <w:r>
              <w:rPr>
                <w:rFonts w:ascii="Comic Sans MS" w:hAnsi="Comic Sans MS"/>
                <w:noProof/>
                <w:lang w:val="tr-TR" w:eastAsia="tr-TR"/>
              </w:rPr>
              <w:pict>
                <v:shape id="_x0000_s1353" type="#_x0000_t32" style="position:absolute;margin-left:157.5pt;margin-top:37.25pt;width:55.5pt;height:43.5pt;z-index:251842560;mso-position-horizontal-relative:text;mso-position-vertical-relative:text" o:connectortype="straight" strokeweight="2pt"/>
              </w:pict>
            </w:r>
            <w:r w:rsidR="00117ECB">
              <w:rPr>
                <w:rFonts w:ascii="Comic Sans MS" w:hAnsi="Comic Sans MS"/>
                <w:noProof/>
                <w:lang w:val="tr-TR" w:eastAsia="tr-TR"/>
              </w:rPr>
              <w:drawing>
                <wp:anchor distT="0" distB="0" distL="114300" distR="114300" simplePos="0" relativeHeight="251627520" behindDoc="1" locked="0" layoutInCell="1" allowOverlap="1">
                  <wp:simplePos x="0" y="0"/>
                  <wp:positionH relativeFrom="column">
                    <wp:posOffset>2124075</wp:posOffset>
                  </wp:positionH>
                  <wp:positionV relativeFrom="paragraph">
                    <wp:posOffset>541655</wp:posOffset>
                  </wp:positionV>
                  <wp:extent cx="428625" cy="428625"/>
                  <wp:effectExtent l="19050" t="0" r="9525" b="0"/>
                  <wp:wrapTight wrapText="bothSides">
                    <wp:wrapPolygon edited="0">
                      <wp:start x="-960" y="0"/>
                      <wp:lineTo x="-960" y="21120"/>
                      <wp:lineTo x="22080" y="21120"/>
                      <wp:lineTo x="22080" y="0"/>
                      <wp:lineTo x="-960" y="0"/>
                    </wp:wrapPolygon>
                  </wp:wrapTight>
                  <wp:docPr id="133" name="Resim 133" descr="http://www.wpclipart.com/food/desserts_snacks/cookie/cookie_chocolate_chi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3" descr="http://www.wpclipart.com/food/desserts_snacks/cookie/cookie_chocolate_chi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r:link="rId11"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8625" cy="428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117ECB">
              <w:rPr>
                <w:rFonts w:ascii="Comic Sans MS" w:hAnsi="Comic Sans MS"/>
                <w:noProof/>
                <w:lang w:val="tr-TR" w:eastAsia="tr-TR"/>
              </w:rPr>
              <w:drawing>
                <wp:anchor distT="0" distB="0" distL="114300" distR="114300" simplePos="0" relativeHeight="251626496" behindDoc="1" locked="0" layoutInCell="1" allowOverlap="1">
                  <wp:simplePos x="0" y="0"/>
                  <wp:positionH relativeFrom="column">
                    <wp:posOffset>1416050</wp:posOffset>
                  </wp:positionH>
                  <wp:positionV relativeFrom="paragraph">
                    <wp:posOffset>579755</wp:posOffset>
                  </wp:positionV>
                  <wp:extent cx="428625" cy="428625"/>
                  <wp:effectExtent l="19050" t="0" r="9525" b="0"/>
                  <wp:wrapTight wrapText="bothSides">
                    <wp:wrapPolygon edited="0">
                      <wp:start x="-960" y="0"/>
                      <wp:lineTo x="-960" y="21120"/>
                      <wp:lineTo x="22080" y="21120"/>
                      <wp:lineTo x="22080" y="0"/>
                      <wp:lineTo x="-960" y="0"/>
                    </wp:wrapPolygon>
                  </wp:wrapTight>
                  <wp:docPr id="132" name="Resim 132" descr="http://www.wpclipart.com/food/desserts_snacks/cookie/cookie_chocolate_chi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2" descr="http://www.wpclipart.com/food/desserts_snacks/cookie/cookie_chocolate_chi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r:link="rId11"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8625" cy="428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117ECB">
              <w:rPr>
                <w:rFonts w:ascii="Comic Sans MS" w:hAnsi="Comic Sans MS"/>
                <w:noProof/>
                <w:lang w:val="tr-TR" w:eastAsia="tr-TR"/>
              </w:rPr>
              <w:drawing>
                <wp:anchor distT="0" distB="0" distL="114300" distR="114300" simplePos="0" relativeHeight="251625472" behindDoc="1" locked="0" layoutInCell="1" allowOverlap="1">
                  <wp:simplePos x="0" y="0"/>
                  <wp:positionH relativeFrom="column">
                    <wp:posOffset>757555</wp:posOffset>
                  </wp:positionH>
                  <wp:positionV relativeFrom="paragraph">
                    <wp:posOffset>541655</wp:posOffset>
                  </wp:positionV>
                  <wp:extent cx="428625" cy="428625"/>
                  <wp:effectExtent l="19050" t="0" r="9525" b="0"/>
                  <wp:wrapNone/>
                  <wp:docPr id="131" name="Resim 131" descr="http://www.wpclipart.com/food/desserts_snacks/cookie/cookie_chocolate_chi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1" descr="http://www.wpclipart.com/food/desserts_snacks/cookie/cookie_chocolate_chi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r:link="rId11"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8625" cy="428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omic Sans MS" w:hAnsi="Comic Sans MS"/>
                <w:noProof/>
                <w:lang w:val="tr-TR" w:eastAsia="en-US"/>
              </w:rPr>
              <w:pict>
                <v:shape id="_x0000_s1071" type="#_x0000_t202" style="position:absolute;margin-left:139.05pt;margin-top:99.7pt;width:28.2pt;height:27.75pt;z-index:251603968;mso-position-horizontal-relative:text;mso-position-vertical-relative:text" filled="f" stroked="f">
                  <v:textbox style="mso-next-textbox:#_x0000_s1071">
                    <w:txbxContent>
                      <w:p w:rsidR="00A62D51" w:rsidRPr="00B901DD" w:rsidRDefault="00A62D51" w:rsidP="00125A24">
                        <w:pPr>
                          <w:rPr>
                            <w:sz w:val="28"/>
                            <w:szCs w:val="28"/>
                          </w:rPr>
                        </w:pPr>
                        <w:r>
                          <w:rPr>
                            <w:sz w:val="28"/>
                            <w:szCs w:val="28"/>
                          </w:rPr>
                          <w:t>=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Comic Sans MS" w:hAnsi="Comic Sans MS"/>
                <w:noProof/>
                <w:lang w:val="tr-TR" w:eastAsia="en-US"/>
              </w:rPr>
              <w:pict>
                <v:shape id="_x0000_s1052" type="#_x0000_t32" style="position:absolute;margin-left:165pt;margin-top:119.2pt;width:48pt;height:0;z-index:251585536;mso-position-horizontal-relative:text;mso-position-vertical-relative:text" o:connectortype="straight"/>
              </w:pict>
            </w:r>
            <w:r>
              <w:rPr>
                <w:rFonts w:ascii="Comic Sans MS" w:hAnsi="Comic Sans MS"/>
                <w:noProof/>
                <w:lang w:val="tr-TR" w:eastAsia="en-US"/>
              </w:rPr>
              <w:pict>
                <v:shape id="_x0000_s1065" type="#_x0000_t202" style="position:absolute;margin-left:63.85pt;margin-top:98.2pt;width:28.2pt;height:27.75pt;z-index:251598848;mso-position-horizontal-relative:text;mso-position-vertical-relative:text" filled="f" stroked="f">
                  <v:textbox style="mso-next-textbox:#_x0000_s1065">
                    <w:txbxContent>
                      <w:p w:rsidR="00A62D51" w:rsidRPr="00B901DD" w:rsidRDefault="00A62D51" w:rsidP="00125A24">
                        <w:pPr>
                          <w:rPr>
                            <w:sz w:val="28"/>
                            <w:szCs w:val="28"/>
                          </w:rPr>
                        </w:pPr>
                        <w:r>
                          <w:rPr>
                            <w:sz w:val="28"/>
                            <w:szCs w:val="28"/>
                          </w:rPr>
                          <w:t>-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Comic Sans MS" w:hAnsi="Comic Sans MS"/>
                <w:noProof/>
                <w:lang w:val="tr-TR" w:eastAsia="en-US"/>
              </w:rPr>
              <w:pict>
                <v:shape id="_x0000_s1051" type="#_x0000_t32" style="position:absolute;margin-left:87.4pt;margin-top:119.2pt;width:48pt;height:0;z-index:251584512;mso-position-horizontal-relative:text;mso-position-vertical-relative:text" o:connectortype="straight"/>
              </w:pict>
            </w:r>
            <w:r>
              <w:rPr>
                <w:rFonts w:ascii="Comic Sans MS" w:hAnsi="Comic Sans MS"/>
                <w:noProof/>
                <w:lang w:val="tr-TR" w:eastAsia="en-US"/>
              </w:rPr>
              <w:pict>
                <v:shape id="_x0000_s1050" type="#_x0000_t32" style="position:absolute;margin-left:15.75pt;margin-top:119.2pt;width:48pt;height:0;z-index:251583488;mso-position-horizontal-relative:text;mso-position-vertical-relative:text" o:connectortype="straight"/>
              </w:pict>
            </w:r>
            <w:r w:rsidR="00562EF3" w:rsidRPr="000745DB">
              <w:rPr>
                <w:rFonts w:ascii="Comic Sans MS" w:hAnsi="Comic Sans MS"/>
                <w:lang w:val="tr-TR"/>
              </w:rPr>
              <w:t xml:space="preserve">4.  </w:t>
            </w:r>
            <w:r w:rsidR="002A5CE0" w:rsidRPr="000745DB">
              <w:rPr>
                <w:rStyle w:val="hps"/>
                <w:rFonts w:cs="Arial"/>
                <w:color w:val="222222"/>
                <w:lang w:val="tr-TR"/>
              </w:rPr>
              <w:t>İkbal’in</w:t>
            </w:r>
            <w:r w:rsidR="002A5CE0" w:rsidRPr="000745DB">
              <w:rPr>
                <w:rFonts w:cs="Arial"/>
                <w:color w:val="222222"/>
                <w:lang w:val="tr-TR"/>
              </w:rPr>
              <w:t xml:space="preserve"> </w:t>
            </w:r>
            <w:r w:rsidR="002A5CE0" w:rsidRPr="000745DB">
              <w:rPr>
                <w:rStyle w:val="hps"/>
                <w:rFonts w:cs="Arial"/>
                <w:color w:val="222222"/>
                <w:lang w:val="tr-TR"/>
              </w:rPr>
              <w:t>dört</w:t>
            </w:r>
            <w:r w:rsidR="002A5CE0" w:rsidRPr="000745DB">
              <w:rPr>
                <w:rFonts w:cs="Arial"/>
                <w:color w:val="222222"/>
                <w:lang w:val="tr-TR"/>
              </w:rPr>
              <w:t xml:space="preserve"> </w:t>
            </w:r>
            <w:r w:rsidR="002A5CE0" w:rsidRPr="000745DB">
              <w:rPr>
                <w:rStyle w:val="hps"/>
                <w:rFonts w:cs="Arial"/>
                <w:color w:val="222222"/>
                <w:lang w:val="tr-TR"/>
              </w:rPr>
              <w:t>kurabiyesi vardı</w:t>
            </w:r>
            <w:r w:rsidR="002A5CE0" w:rsidRPr="000745DB">
              <w:rPr>
                <w:rFonts w:cs="Arial"/>
                <w:color w:val="222222"/>
                <w:lang w:val="tr-TR"/>
              </w:rPr>
              <w:t xml:space="preserve">. </w:t>
            </w:r>
            <w:r w:rsidR="002A5CE0" w:rsidRPr="000745DB">
              <w:rPr>
                <w:rStyle w:val="hps"/>
                <w:rFonts w:cs="Arial"/>
                <w:color w:val="222222"/>
                <w:lang w:val="tr-TR"/>
              </w:rPr>
              <w:t>Kardeşi</w:t>
            </w:r>
            <w:r w:rsidR="002A5CE0" w:rsidRPr="000745DB">
              <w:rPr>
                <w:rFonts w:cs="Arial"/>
                <w:color w:val="222222"/>
                <w:lang w:val="tr-TR"/>
              </w:rPr>
              <w:t xml:space="preserve"> </w:t>
            </w:r>
            <w:r w:rsidR="002A5CE0" w:rsidRPr="000745DB">
              <w:rPr>
                <w:rStyle w:val="hps"/>
                <w:rFonts w:cs="Arial"/>
                <w:color w:val="222222"/>
                <w:lang w:val="tr-TR"/>
              </w:rPr>
              <w:t>bunlardan</w:t>
            </w:r>
            <w:r w:rsidR="002A5CE0" w:rsidRPr="000745DB">
              <w:rPr>
                <w:rFonts w:cs="Arial"/>
                <w:color w:val="222222"/>
                <w:lang w:val="tr-TR"/>
              </w:rPr>
              <w:t xml:space="preserve"> </w:t>
            </w:r>
            <w:r w:rsidR="002A5CE0" w:rsidRPr="000745DB">
              <w:rPr>
                <w:rStyle w:val="hps"/>
                <w:rFonts w:cs="Arial"/>
                <w:color w:val="222222"/>
                <w:lang w:val="tr-TR"/>
              </w:rPr>
              <w:t>üçünü</w:t>
            </w:r>
            <w:r w:rsidR="002A5CE0" w:rsidRPr="000745DB">
              <w:rPr>
                <w:rFonts w:cs="Arial"/>
                <w:color w:val="222222"/>
                <w:lang w:val="tr-TR"/>
              </w:rPr>
              <w:t xml:space="preserve"> </w:t>
            </w:r>
            <w:r w:rsidR="002A5CE0" w:rsidRPr="000745DB">
              <w:rPr>
                <w:rStyle w:val="hps"/>
                <w:rFonts w:cs="Arial"/>
                <w:color w:val="222222"/>
                <w:lang w:val="tr-TR"/>
              </w:rPr>
              <w:t>yedi.</w:t>
            </w:r>
            <w:r w:rsidR="002A5CE0" w:rsidRPr="000745DB">
              <w:rPr>
                <w:rFonts w:cs="Arial"/>
                <w:color w:val="222222"/>
                <w:lang w:val="tr-TR"/>
              </w:rPr>
              <w:t xml:space="preserve"> </w:t>
            </w:r>
            <w:r w:rsidR="002A5CE0" w:rsidRPr="000745DB">
              <w:rPr>
                <w:rStyle w:val="hps"/>
                <w:rFonts w:cs="Arial"/>
                <w:color w:val="222222"/>
                <w:lang w:val="tr-TR"/>
              </w:rPr>
              <w:t>İkbal’in kaç</w:t>
            </w:r>
            <w:r w:rsidR="002A5CE0" w:rsidRPr="000745DB">
              <w:rPr>
                <w:rFonts w:cs="Arial"/>
                <w:color w:val="222222"/>
                <w:lang w:val="tr-TR"/>
              </w:rPr>
              <w:t xml:space="preserve"> </w:t>
            </w:r>
            <w:r w:rsidR="002A5CE0" w:rsidRPr="000745DB">
              <w:rPr>
                <w:rStyle w:val="hps"/>
                <w:rFonts w:cs="Arial"/>
                <w:color w:val="222222"/>
                <w:lang w:val="tr-TR"/>
              </w:rPr>
              <w:t>kurabiyesi</w:t>
            </w:r>
            <w:r w:rsidR="002A5CE0" w:rsidRPr="000745DB">
              <w:rPr>
                <w:rFonts w:cs="Arial"/>
                <w:color w:val="222222"/>
                <w:lang w:val="tr-TR"/>
              </w:rPr>
              <w:t xml:space="preserve"> </w:t>
            </w:r>
            <w:r w:rsidR="002A5CE0" w:rsidRPr="000745DB">
              <w:rPr>
                <w:rStyle w:val="hps"/>
                <w:rFonts w:cs="Arial"/>
                <w:color w:val="222222"/>
                <w:lang w:val="tr-TR"/>
              </w:rPr>
              <w:t>kaldı</w:t>
            </w:r>
            <w:r w:rsidR="002A5CE0" w:rsidRPr="000745DB">
              <w:rPr>
                <w:rFonts w:cs="Arial"/>
                <w:color w:val="222222"/>
                <w:lang w:val="tr-TR"/>
              </w:rPr>
              <w:t>?</w:t>
            </w:r>
          </w:p>
          <w:p w:rsidR="00B901DD" w:rsidRPr="000745DB" w:rsidRDefault="00117ECB" w:rsidP="007524DE">
            <w:pPr>
              <w:rPr>
                <w:rFonts w:ascii="Comic Sans MS" w:hAnsi="Comic Sans MS"/>
                <w:lang w:val="tr-TR"/>
              </w:rPr>
            </w:pPr>
            <w:r>
              <w:rPr>
                <w:noProof/>
                <w:lang w:val="tr-TR" w:eastAsia="tr-TR"/>
              </w:rPr>
              <w:drawing>
                <wp:anchor distT="0" distB="0" distL="114300" distR="114300" simplePos="0" relativeHeight="251624448" behindDoc="1" locked="0" layoutInCell="1" allowOverlap="1">
                  <wp:simplePos x="0" y="0"/>
                  <wp:positionH relativeFrom="column">
                    <wp:posOffset>153670</wp:posOffset>
                  </wp:positionH>
                  <wp:positionV relativeFrom="paragraph">
                    <wp:posOffset>31115</wp:posOffset>
                  </wp:positionV>
                  <wp:extent cx="428625" cy="428625"/>
                  <wp:effectExtent l="19050" t="0" r="9525" b="0"/>
                  <wp:wrapTight wrapText="bothSides">
                    <wp:wrapPolygon edited="0">
                      <wp:start x="-960" y="0"/>
                      <wp:lineTo x="-960" y="21120"/>
                      <wp:lineTo x="22080" y="21120"/>
                      <wp:lineTo x="22080" y="0"/>
                      <wp:lineTo x="-960" y="0"/>
                    </wp:wrapPolygon>
                  </wp:wrapTight>
                  <wp:docPr id="130" name="Resim 130" descr="http://www.wpclipart.com/food/desserts_snacks/cookie/cookie_chocolate_chi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0" descr="http://www.wpclipart.com/food/desserts_snacks/cookie/cookie_chocolate_chi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r:link="rId11"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8625" cy="428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D66F4D" w:rsidRPr="000745DB" w:rsidTr="00D62516">
        <w:trPr>
          <w:trHeight w:val="2665"/>
        </w:trPr>
        <w:tc>
          <w:tcPr>
            <w:tcW w:w="5538" w:type="dxa"/>
          </w:tcPr>
          <w:p w:rsidR="00B901DD" w:rsidRPr="000745DB" w:rsidRDefault="000951D8" w:rsidP="00BA57B2">
            <w:pPr>
              <w:rPr>
                <w:rFonts w:ascii="Comic Sans MS" w:hAnsi="Comic Sans MS"/>
                <w:lang w:val="tr-TR"/>
              </w:rPr>
            </w:pPr>
            <w:r w:rsidRPr="000951D8">
              <w:rPr>
                <w:noProof/>
                <w:lang w:val="tr-TR" w:eastAsia="tr-TR"/>
              </w:rPr>
              <w:pict>
                <v:shape id="_x0000_s1357" type="#_x0000_t32" style="position:absolute;margin-left:162.9pt;margin-top:32.1pt;width:55.5pt;height:43.5pt;z-index:251846656;mso-position-horizontal-relative:text;mso-position-vertical-relative:text" o:connectortype="straight" strokeweight="2pt"/>
              </w:pict>
            </w:r>
            <w:r w:rsidRPr="000951D8">
              <w:rPr>
                <w:noProof/>
                <w:lang w:val="tr-TR" w:eastAsia="tr-TR"/>
              </w:rPr>
              <w:pict>
                <v:shape id="_x0000_s1356" type="#_x0000_t32" style="position:absolute;margin-left:192.75pt;margin-top:25.95pt;width:55.5pt;height:43.5pt;z-index:251845632;mso-position-horizontal-relative:text;mso-position-vertical-relative:text" o:connectortype="straight" strokeweight="2pt"/>
              </w:pict>
            </w:r>
            <w:r w:rsidR="00117ECB">
              <w:rPr>
                <w:noProof/>
                <w:lang w:val="tr-TR" w:eastAsia="tr-TR"/>
              </w:rPr>
              <w:drawing>
                <wp:anchor distT="0" distB="0" distL="114300" distR="114300" simplePos="0" relativeHeight="251633664" behindDoc="1" locked="0" layoutInCell="1" allowOverlap="1">
                  <wp:simplePos x="0" y="0"/>
                  <wp:positionH relativeFrom="column">
                    <wp:posOffset>2613660</wp:posOffset>
                  </wp:positionH>
                  <wp:positionV relativeFrom="paragraph">
                    <wp:posOffset>475615</wp:posOffset>
                  </wp:positionV>
                  <wp:extent cx="467995" cy="360045"/>
                  <wp:effectExtent l="19050" t="0" r="8255" b="0"/>
                  <wp:wrapTight wrapText="bothSides">
                    <wp:wrapPolygon edited="0">
                      <wp:start x="-879" y="0"/>
                      <wp:lineTo x="-879" y="20571"/>
                      <wp:lineTo x="21981" y="20571"/>
                      <wp:lineTo x="21981" y="0"/>
                      <wp:lineTo x="-879" y="0"/>
                    </wp:wrapPolygon>
                  </wp:wrapTight>
                  <wp:docPr id="139" name="Resim 139" descr="http://downloads.clipart.com/20544314.jpg?t=1309384613&amp;h=3be39b584794afeecb17d585b06331bc&amp;u=kevinsavet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9" descr="http://downloads.clipart.com/20544314.jpg?t=1309384613&amp;h=3be39b584794afeecb17d585b06331bc&amp;u=kevinsavet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r:link="rId13"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7995" cy="3600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117ECB">
              <w:rPr>
                <w:noProof/>
                <w:lang w:val="tr-TR" w:eastAsia="tr-TR"/>
              </w:rPr>
              <w:drawing>
                <wp:anchor distT="0" distB="0" distL="114300" distR="114300" simplePos="0" relativeHeight="251631616" behindDoc="1" locked="0" layoutInCell="1" allowOverlap="1">
                  <wp:simplePos x="0" y="0"/>
                  <wp:positionH relativeFrom="column">
                    <wp:posOffset>1604010</wp:posOffset>
                  </wp:positionH>
                  <wp:positionV relativeFrom="paragraph">
                    <wp:posOffset>520065</wp:posOffset>
                  </wp:positionV>
                  <wp:extent cx="467995" cy="360045"/>
                  <wp:effectExtent l="19050" t="0" r="8255" b="0"/>
                  <wp:wrapTight wrapText="bothSides">
                    <wp:wrapPolygon edited="0">
                      <wp:start x="-879" y="0"/>
                      <wp:lineTo x="-879" y="20571"/>
                      <wp:lineTo x="21981" y="20571"/>
                      <wp:lineTo x="21981" y="0"/>
                      <wp:lineTo x="-879" y="0"/>
                    </wp:wrapPolygon>
                  </wp:wrapTight>
                  <wp:docPr id="137" name="Resim 137" descr="http://downloads.clipart.com/20544314.jpg?t=1309384613&amp;h=3be39b584794afeecb17d585b06331bc&amp;u=kevinsavet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7" descr="http://downloads.clipart.com/20544314.jpg?t=1309384613&amp;h=3be39b584794afeecb17d585b06331bc&amp;u=kevinsavet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r:link="rId13"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7995" cy="3600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117ECB">
              <w:rPr>
                <w:noProof/>
                <w:lang w:val="tr-TR" w:eastAsia="tr-TR"/>
              </w:rPr>
              <w:drawing>
                <wp:anchor distT="0" distB="0" distL="114300" distR="114300" simplePos="0" relativeHeight="251632640" behindDoc="1" locked="0" layoutInCell="1" allowOverlap="1">
                  <wp:simplePos x="0" y="0"/>
                  <wp:positionH relativeFrom="column">
                    <wp:posOffset>2093595</wp:posOffset>
                  </wp:positionH>
                  <wp:positionV relativeFrom="paragraph">
                    <wp:posOffset>427990</wp:posOffset>
                  </wp:positionV>
                  <wp:extent cx="467995" cy="360045"/>
                  <wp:effectExtent l="19050" t="0" r="8255" b="0"/>
                  <wp:wrapTight wrapText="bothSides">
                    <wp:wrapPolygon edited="0">
                      <wp:start x="-879" y="0"/>
                      <wp:lineTo x="-879" y="20571"/>
                      <wp:lineTo x="21981" y="20571"/>
                      <wp:lineTo x="21981" y="0"/>
                      <wp:lineTo x="-879" y="0"/>
                    </wp:wrapPolygon>
                  </wp:wrapTight>
                  <wp:docPr id="138" name="Resim 138" descr="http://downloads.clipart.com/20544314.jpg?t=1309384613&amp;h=3be39b584794afeecb17d585b06331bc&amp;u=kevinsavet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8" descr="http://downloads.clipart.com/20544314.jpg?t=1309384613&amp;h=3be39b584794afeecb17d585b06331bc&amp;u=kevinsavet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r:link="rId13"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7995" cy="3600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117ECB">
              <w:rPr>
                <w:noProof/>
                <w:lang w:val="tr-TR" w:eastAsia="tr-TR"/>
              </w:rPr>
              <w:drawing>
                <wp:anchor distT="0" distB="0" distL="114300" distR="114300" simplePos="0" relativeHeight="251630592" behindDoc="1" locked="0" layoutInCell="1" allowOverlap="1">
                  <wp:simplePos x="0" y="0"/>
                  <wp:positionH relativeFrom="column">
                    <wp:posOffset>1088390</wp:posOffset>
                  </wp:positionH>
                  <wp:positionV relativeFrom="paragraph">
                    <wp:posOffset>427990</wp:posOffset>
                  </wp:positionV>
                  <wp:extent cx="467995" cy="360045"/>
                  <wp:effectExtent l="19050" t="0" r="8255" b="0"/>
                  <wp:wrapTight wrapText="bothSides">
                    <wp:wrapPolygon edited="0">
                      <wp:start x="-879" y="0"/>
                      <wp:lineTo x="-879" y="20571"/>
                      <wp:lineTo x="21981" y="20571"/>
                      <wp:lineTo x="21981" y="0"/>
                      <wp:lineTo x="-879" y="0"/>
                    </wp:wrapPolygon>
                  </wp:wrapTight>
                  <wp:docPr id="136" name="Resim 136" descr="http://downloads.clipart.com/20544314.jpg?t=1309384613&amp;h=3be39b584794afeecb17d585b06331bc&amp;u=kevinsavet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6" descr="http://downloads.clipart.com/20544314.jpg?t=1309384613&amp;h=3be39b584794afeecb17d585b06331bc&amp;u=kevinsavet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r:link="rId13"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7995" cy="3600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117ECB">
              <w:rPr>
                <w:noProof/>
                <w:lang w:val="tr-TR" w:eastAsia="tr-TR"/>
              </w:rPr>
              <w:drawing>
                <wp:anchor distT="0" distB="0" distL="114300" distR="114300" simplePos="0" relativeHeight="251629568" behindDoc="1" locked="0" layoutInCell="1" allowOverlap="1">
                  <wp:simplePos x="0" y="0"/>
                  <wp:positionH relativeFrom="column">
                    <wp:posOffset>620395</wp:posOffset>
                  </wp:positionH>
                  <wp:positionV relativeFrom="paragraph">
                    <wp:posOffset>579120</wp:posOffset>
                  </wp:positionV>
                  <wp:extent cx="467995" cy="360045"/>
                  <wp:effectExtent l="19050" t="0" r="8255" b="0"/>
                  <wp:wrapTight wrapText="bothSides">
                    <wp:wrapPolygon edited="0">
                      <wp:start x="-879" y="0"/>
                      <wp:lineTo x="-879" y="20571"/>
                      <wp:lineTo x="21981" y="20571"/>
                      <wp:lineTo x="21981" y="0"/>
                      <wp:lineTo x="-879" y="0"/>
                    </wp:wrapPolygon>
                  </wp:wrapTight>
                  <wp:docPr id="135" name="Resim 135" descr="http://downloads.clipart.com/20544314.jpg?t=1309384613&amp;h=3be39b584794afeecb17d585b06331bc&amp;u=kevinsavet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5" descr="http://downloads.clipart.com/20544314.jpg?t=1309384613&amp;h=3be39b584794afeecb17d585b06331bc&amp;u=kevinsavet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r:link="rId13"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7995" cy="3600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117ECB">
              <w:rPr>
                <w:noProof/>
                <w:lang w:val="tr-TR" w:eastAsia="tr-TR"/>
              </w:rPr>
              <w:drawing>
                <wp:anchor distT="0" distB="0" distL="114300" distR="114300" simplePos="0" relativeHeight="251628544" behindDoc="1" locked="0" layoutInCell="1" allowOverlap="1">
                  <wp:simplePos x="0" y="0"/>
                  <wp:positionH relativeFrom="column">
                    <wp:posOffset>152400</wp:posOffset>
                  </wp:positionH>
                  <wp:positionV relativeFrom="paragraph">
                    <wp:posOffset>427990</wp:posOffset>
                  </wp:positionV>
                  <wp:extent cx="467995" cy="360045"/>
                  <wp:effectExtent l="19050" t="0" r="8255" b="0"/>
                  <wp:wrapTight wrapText="bothSides">
                    <wp:wrapPolygon edited="0">
                      <wp:start x="-879" y="0"/>
                      <wp:lineTo x="-879" y="20571"/>
                      <wp:lineTo x="21981" y="20571"/>
                      <wp:lineTo x="21981" y="0"/>
                      <wp:lineTo x="-879" y="0"/>
                    </wp:wrapPolygon>
                  </wp:wrapTight>
                  <wp:docPr id="134" name="Resim 134" descr="http://downloads.clipart.com/20544314.jpg?t=1309384613&amp;h=3be39b584794afeecb17d585b06331bc&amp;u=kevinsavet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4" descr="http://downloads.clipart.com/20544314.jpg?t=1309384613&amp;h=3be39b584794afeecb17d585b06331bc&amp;u=kevinsavet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r:link="rId13"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7995" cy="3600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omic Sans MS" w:hAnsi="Comic Sans MS"/>
                <w:noProof/>
                <w:lang w:val="tr-TR" w:eastAsia="en-US"/>
              </w:rPr>
              <w:pict>
                <v:shape id="_x0000_s1072" type="#_x0000_t202" style="position:absolute;margin-left:146.7pt;margin-top:92.7pt;width:28.2pt;height:27.75pt;z-index:251604992;mso-position-horizontal-relative:text;mso-position-vertical-relative:text" filled="f" stroked="f">
                  <v:textbox style="mso-next-textbox:#_x0000_s1072">
                    <w:txbxContent>
                      <w:p w:rsidR="00A62D51" w:rsidRPr="00B901DD" w:rsidRDefault="00A62D51" w:rsidP="00125A24">
                        <w:pPr>
                          <w:rPr>
                            <w:sz w:val="28"/>
                            <w:szCs w:val="28"/>
                          </w:rPr>
                        </w:pPr>
                        <w:r>
                          <w:rPr>
                            <w:sz w:val="28"/>
                            <w:szCs w:val="28"/>
                          </w:rPr>
                          <w:t>=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Comic Sans MS" w:hAnsi="Comic Sans MS"/>
                <w:noProof/>
                <w:lang w:val="tr-TR" w:eastAsia="en-US"/>
              </w:rPr>
              <w:pict>
                <v:shape id="_x0000_s1066" type="#_x0000_t202" style="position:absolute;margin-left:70.6pt;margin-top:92.7pt;width:28.2pt;height:27.75pt;z-index:251599872;mso-position-horizontal-relative:text;mso-position-vertical-relative:text" filled="f" stroked="f">
                  <v:textbox style="mso-next-textbox:#_x0000_s1066">
                    <w:txbxContent>
                      <w:p w:rsidR="00A62D51" w:rsidRPr="00B901DD" w:rsidRDefault="00A62D51" w:rsidP="00125A24">
                        <w:pPr>
                          <w:rPr>
                            <w:sz w:val="28"/>
                            <w:szCs w:val="28"/>
                          </w:rPr>
                        </w:pPr>
                        <w:r>
                          <w:rPr>
                            <w:sz w:val="28"/>
                            <w:szCs w:val="28"/>
                          </w:rPr>
                          <w:t xml:space="preserve"> -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Comic Sans MS" w:hAnsi="Comic Sans MS"/>
                <w:noProof/>
                <w:lang w:val="tr-TR" w:eastAsia="en-US"/>
              </w:rPr>
              <w:pict>
                <v:shape id="_x0000_s1055" type="#_x0000_t32" style="position:absolute;margin-left:170.4pt;margin-top:110.7pt;width:48pt;height:0;z-index:251588608;mso-position-horizontal-relative:text;mso-position-vertical-relative:text" o:connectortype="straight"/>
              </w:pict>
            </w:r>
            <w:r>
              <w:rPr>
                <w:rFonts w:ascii="Comic Sans MS" w:hAnsi="Comic Sans MS"/>
                <w:noProof/>
                <w:lang w:val="tr-TR" w:eastAsia="en-US"/>
              </w:rPr>
              <w:pict>
                <v:shape id="_x0000_s1054" type="#_x0000_t32" style="position:absolute;margin-left:98.8pt;margin-top:110.7pt;width:48pt;height:0;z-index:251587584;mso-position-horizontal-relative:text;mso-position-vertical-relative:text" o:connectortype="straight"/>
              </w:pict>
            </w:r>
            <w:r>
              <w:rPr>
                <w:rFonts w:ascii="Comic Sans MS" w:hAnsi="Comic Sans MS"/>
                <w:noProof/>
                <w:lang w:val="tr-TR" w:eastAsia="en-US"/>
              </w:rPr>
              <w:pict>
                <v:shape id="_x0000_s1053" type="#_x0000_t32" style="position:absolute;margin-left:16.65pt;margin-top:110.7pt;width:48pt;height:0;z-index:251586560;mso-position-horizontal-relative:text;mso-position-vertical-relative:text" o:connectortype="straight"/>
              </w:pict>
            </w:r>
            <w:r w:rsidR="00562EF3" w:rsidRPr="000745DB">
              <w:rPr>
                <w:rFonts w:ascii="Comic Sans MS" w:hAnsi="Comic Sans MS"/>
                <w:lang w:val="tr-TR"/>
              </w:rPr>
              <w:t xml:space="preserve">5.  </w:t>
            </w:r>
            <w:r w:rsidR="00BA57B2" w:rsidRPr="000745DB">
              <w:rPr>
                <w:rStyle w:val="hps"/>
                <w:rFonts w:cs="Arial"/>
                <w:color w:val="222222"/>
                <w:lang w:val="tr-TR"/>
              </w:rPr>
              <w:t>Bir</w:t>
            </w:r>
            <w:r w:rsidR="00BA57B2" w:rsidRPr="000745DB">
              <w:rPr>
                <w:rFonts w:cs="Arial"/>
                <w:color w:val="222222"/>
                <w:lang w:val="tr-TR"/>
              </w:rPr>
              <w:t xml:space="preserve"> </w:t>
            </w:r>
            <w:r w:rsidR="00BA57B2" w:rsidRPr="000745DB">
              <w:rPr>
                <w:rStyle w:val="hps"/>
                <w:rFonts w:cs="Arial"/>
                <w:color w:val="222222"/>
                <w:lang w:val="tr-TR"/>
              </w:rPr>
              <w:t>kütükte</w:t>
            </w:r>
            <w:r w:rsidR="00BA57B2" w:rsidRPr="000745DB">
              <w:rPr>
                <w:rFonts w:cs="Arial"/>
                <w:color w:val="222222"/>
                <w:lang w:val="tr-TR"/>
              </w:rPr>
              <w:t xml:space="preserve"> </w:t>
            </w:r>
            <w:r w:rsidR="00BA57B2" w:rsidRPr="000745DB">
              <w:rPr>
                <w:rStyle w:val="hps"/>
                <w:rFonts w:cs="Arial"/>
                <w:color w:val="222222"/>
                <w:lang w:val="tr-TR"/>
              </w:rPr>
              <w:t>6</w:t>
            </w:r>
            <w:r w:rsidR="00BA57B2" w:rsidRPr="000745DB">
              <w:rPr>
                <w:rFonts w:cs="Arial"/>
                <w:color w:val="222222"/>
                <w:lang w:val="tr-TR"/>
              </w:rPr>
              <w:t xml:space="preserve"> </w:t>
            </w:r>
            <w:r w:rsidR="00BA57B2" w:rsidRPr="000745DB">
              <w:rPr>
                <w:rStyle w:val="hps"/>
                <w:rFonts w:cs="Arial"/>
                <w:color w:val="222222"/>
                <w:lang w:val="tr-TR"/>
              </w:rPr>
              <w:t>kurbağa</w:t>
            </w:r>
            <w:r w:rsidR="00BA57B2" w:rsidRPr="000745DB">
              <w:rPr>
                <w:rFonts w:cs="Arial"/>
                <w:color w:val="222222"/>
                <w:lang w:val="tr-TR"/>
              </w:rPr>
              <w:t xml:space="preserve"> </w:t>
            </w:r>
            <w:r w:rsidR="00BA57B2" w:rsidRPr="000745DB">
              <w:rPr>
                <w:rStyle w:val="hps"/>
                <w:rFonts w:cs="Arial"/>
                <w:color w:val="222222"/>
                <w:lang w:val="tr-TR"/>
              </w:rPr>
              <w:t>vardı</w:t>
            </w:r>
            <w:r w:rsidR="00BA57B2" w:rsidRPr="000745DB">
              <w:rPr>
                <w:rFonts w:cs="Arial"/>
                <w:color w:val="222222"/>
                <w:lang w:val="tr-TR"/>
              </w:rPr>
              <w:t xml:space="preserve">. </w:t>
            </w:r>
            <w:r w:rsidR="00BA57B2" w:rsidRPr="000745DB">
              <w:rPr>
                <w:rStyle w:val="hps"/>
                <w:rFonts w:cs="Arial"/>
                <w:color w:val="222222"/>
                <w:lang w:val="tr-TR"/>
              </w:rPr>
              <w:t>2</w:t>
            </w:r>
            <w:r w:rsidR="00BA57B2" w:rsidRPr="000745DB">
              <w:rPr>
                <w:rFonts w:cs="Arial"/>
                <w:color w:val="222222"/>
                <w:lang w:val="tr-TR"/>
              </w:rPr>
              <w:t xml:space="preserve"> </w:t>
            </w:r>
            <w:r w:rsidR="00BA57B2" w:rsidRPr="000745DB">
              <w:rPr>
                <w:rStyle w:val="hps"/>
                <w:rFonts w:cs="Arial"/>
                <w:color w:val="222222"/>
                <w:lang w:val="tr-TR"/>
              </w:rPr>
              <w:t>kurbağa suya</w:t>
            </w:r>
            <w:r w:rsidR="00BA57B2" w:rsidRPr="000745DB">
              <w:rPr>
                <w:rFonts w:cs="Arial"/>
                <w:color w:val="222222"/>
                <w:lang w:val="tr-TR"/>
              </w:rPr>
              <w:t xml:space="preserve"> </w:t>
            </w:r>
            <w:r w:rsidR="00BA57B2" w:rsidRPr="000745DB">
              <w:rPr>
                <w:rStyle w:val="hps"/>
                <w:rFonts w:cs="Arial"/>
                <w:color w:val="222222"/>
                <w:lang w:val="tr-TR"/>
              </w:rPr>
              <w:t>atladı</w:t>
            </w:r>
            <w:r w:rsidR="00BA57B2" w:rsidRPr="000745DB">
              <w:rPr>
                <w:rFonts w:cs="Arial"/>
                <w:color w:val="222222"/>
                <w:lang w:val="tr-TR"/>
              </w:rPr>
              <w:t xml:space="preserve">. </w:t>
            </w:r>
            <w:r w:rsidR="00BA57B2" w:rsidRPr="000745DB">
              <w:rPr>
                <w:rStyle w:val="hps"/>
                <w:rFonts w:cs="Arial"/>
                <w:color w:val="222222"/>
                <w:lang w:val="tr-TR"/>
              </w:rPr>
              <w:t>Kütükte kaç</w:t>
            </w:r>
            <w:r w:rsidR="00BA57B2" w:rsidRPr="000745DB">
              <w:rPr>
                <w:rFonts w:cs="Arial"/>
                <w:color w:val="222222"/>
                <w:lang w:val="tr-TR"/>
              </w:rPr>
              <w:t xml:space="preserve"> </w:t>
            </w:r>
            <w:r w:rsidR="00BA57B2" w:rsidRPr="000745DB">
              <w:rPr>
                <w:rStyle w:val="hps"/>
                <w:rFonts w:cs="Arial"/>
                <w:color w:val="222222"/>
                <w:lang w:val="tr-TR"/>
              </w:rPr>
              <w:t>kurbağa</w:t>
            </w:r>
            <w:r w:rsidR="00BA57B2" w:rsidRPr="000745DB">
              <w:rPr>
                <w:rFonts w:cs="Arial"/>
                <w:color w:val="222222"/>
                <w:lang w:val="tr-TR"/>
              </w:rPr>
              <w:t xml:space="preserve"> </w:t>
            </w:r>
            <w:r w:rsidR="00BA57B2" w:rsidRPr="000745DB">
              <w:rPr>
                <w:rStyle w:val="hps"/>
                <w:rFonts w:cs="Arial"/>
                <w:color w:val="222222"/>
                <w:lang w:val="tr-TR"/>
              </w:rPr>
              <w:t>kaldı</w:t>
            </w:r>
            <w:r w:rsidR="00BA57B2" w:rsidRPr="000745DB">
              <w:rPr>
                <w:rFonts w:cs="Arial"/>
                <w:color w:val="222222"/>
                <w:lang w:val="tr-TR"/>
              </w:rPr>
              <w:t>?</w:t>
            </w:r>
          </w:p>
        </w:tc>
        <w:tc>
          <w:tcPr>
            <w:tcW w:w="5538" w:type="dxa"/>
          </w:tcPr>
          <w:p w:rsidR="00B901DD" w:rsidRPr="000745DB" w:rsidRDefault="00117ECB" w:rsidP="00BA57B2">
            <w:pPr>
              <w:rPr>
                <w:rFonts w:ascii="Comic Sans MS" w:hAnsi="Comic Sans MS"/>
                <w:lang w:val="tr-TR"/>
              </w:rPr>
            </w:pPr>
            <w:r>
              <w:rPr>
                <w:rFonts w:ascii="Comic Sans MS" w:hAnsi="Comic Sans MS"/>
                <w:noProof/>
                <w:lang w:val="tr-TR" w:eastAsia="tr-TR"/>
              </w:rPr>
              <w:drawing>
                <wp:anchor distT="0" distB="0" distL="114300" distR="114300" simplePos="0" relativeHeight="251740160" behindDoc="1" locked="0" layoutInCell="1" allowOverlap="1">
                  <wp:simplePos x="0" y="0"/>
                  <wp:positionH relativeFrom="column">
                    <wp:posOffset>2410460</wp:posOffset>
                  </wp:positionH>
                  <wp:positionV relativeFrom="paragraph">
                    <wp:posOffset>520065</wp:posOffset>
                  </wp:positionV>
                  <wp:extent cx="274320" cy="651510"/>
                  <wp:effectExtent l="95250" t="19050" r="87630" b="15240"/>
                  <wp:wrapTight wrapText="bothSides">
                    <wp:wrapPolygon edited="0">
                      <wp:start x="13364" y="-759"/>
                      <wp:lineTo x="-448" y="-1046"/>
                      <wp:lineTo x="-3119" y="7814"/>
                      <wp:lineTo x="-3834" y="20831"/>
                      <wp:lineTo x="4844" y="21835"/>
                      <wp:lineTo x="7737" y="22170"/>
                      <wp:lineTo x="21947" y="21849"/>
                      <wp:lineTo x="23139" y="20022"/>
                      <wp:lineTo x="24363" y="10993"/>
                      <wp:lineTo x="23092" y="1022"/>
                      <wp:lineTo x="23489" y="413"/>
                      <wp:lineTo x="13364" y="-759"/>
                    </wp:wrapPolygon>
                  </wp:wrapTight>
                  <wp:docPr id="243" name="Resim 243" descr="http://www.wpclipart.com/food/desserts_snacks/candy/lollipo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3" descr="http://www.wpclipart.com/food/desserts_snacks/candy/lollipo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r:link="rId15"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921740">
                            <a:off x="0" y="0"/>
                            <a:ext cx="274320" cy="6515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omic Sans MS" w:hAnsi="Comic Sans MS"/>
                <w:noProof/>
                <w:lang w:val="tr-TR" w:eastAsia="tr-TR"/>
              </w:rPr>
              <w:drawing>
                <wp:anchor distT="0" distB="0" distL="114300" distR="114300" simplePos="0" relativeHeight="251739136" behindDoc="1" locked="0" layoutInCell="1" allowOverlap="1">
                  <wp:simplePos x="0" y="0"/>
                  <wp:positionH relativeFrom="column">
                    <wp:posOffset>2733675</wp:posOffset>
                  </wp:positionH>
                  <wp:positionV relativeFrom="paragraph">
                    <wp:posOffset>520065</wp:posOffset>
                  </wp:positionV>
                  <wp:extent cx="274320" cy="651510"/>
                  <wp:effectExtent l="38100" t="19050" r="11430" b="0"/>
                  <wp:wrapTight wrapText="bothSides">
                    <wp:wrapPolygon edited="0">
                      <wp:start x="-3060" y="-311"/>
                      <wp:lineTo x="-1763" y="19902"/>
                      <wp:lineTo x="2992" y="21684"/>
                      <wp:lineTo x="23956" y="21169"/>
                      <wp:lineTo x="20900" y="-899"/>
                      <wp:lineTo x="5925" y="-531"/>
                      <wp:lineTo x="-3060" y="-311"/>
                    </wp:wrapPolygon>
                  </wp:wrapTight>
                  <wp:docPr id="242" name="Resim 242" descr="http://www.wpclipart.com/food/desserts_snacks/candy/lollipo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2" descr="http://www.wpclipart.com/food/desserts_snacks/candy/lollipo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r:link="rId15"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00244">
                            <a:off x="0" y="0"/>
                            <a:ext cx="274320" cy="6515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omic Sans MS" w:hAnsi="Comic Sans MS"/>
                <w:noProof/>
                <w:lang w:val="tr-TR" w:eastAsia="tr-TR"/>
              </w:rPr>
              <w:drawing>
                <wp:anchor distT="0" distB="0" distL="114300" distR="114300" simplePos="0" relativeHeight="251738112" behindDoc="1" locked="0" layoutInCell="1" allowOverlap="1">
                  <wp:simplePos x="0" y="0"/>
                  <wp:positionH relativeFrom="column">
                    <wp:posOffset>3019425</wp:posOffset>
                  </wp:positionH>
                  <wp:positionV relativeFrom="paragraph">
                    <wp:posOffset>525780</wp:posOffset>
                  </wp:positionV>
                  <wp:extent cx="274320" cy="651510"/>
                  <wp:effectExtent l="114300" t="38100" r="87630" b="15240"/>
                  <wp:wrapTight wrapText="bothSides">
                    <wp:wrapPolygon edited="0">
                      <wp:start x="-4198" y="185"/>
                      <wp:lineTo x="-2847" y="19959"/>
                      <wp:lineTo x="10425" y="22763"/>
                      <wp:lineTo x="14696" y="22167"/>
                      <wp:lineTo x="23239" y="20974"/>
                      <wp:lineTo x="24662" y="20775"/>
                      <wp:lineTo x="24197" y="18178"/>
                      <wp:lineTo x="23725" y="17579"/>
                      <wp:lineTo x="23761" y="7593"/>
                      <wp:lineTo x="23289" y="6993"/>
                      <wp:lineTo x="21887" y="1200"/>
                      <wp:lineTo x="19998" y="-1197"/>
                      <wp:lineTo x="2920" y="-809"/>
                      <wp:lineTo x="-4198" y="185"/>
                    </wp:wrapPolygon>
                  </wp:wrapTight>
                  <wp:docPr id="241" name="Resim 241" descr="http://www.wpclipart.com/food/desserts_snacks/candy/lollipo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1" descr="http://www.wpclipart.com/food/desserts_snacks/candy/lollipo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r:link="rId15"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100873">
                            <a:off x="0" y="0"/>
                            <a:ext cx="274320" cy="6515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omic Sans MS" w:hAnsi="Comic Sans MS"/>
                <w:noProof/>
                <w:lang w:val="tr-TR" w:eastAsia="tr-TR"/>
              </w:rPr>
              <w:drawing>
                <wp:anchor distT="0" distB="0" distL="114300" distR="114300" simplePos="0" relativeHeight="251637760" behindDoc="1" locked="0" layoutInCell="1" allowOverlap="1">
                  <wp:simplePos x="0" y="0"/>
                  <wp:positionH relativeFrom="column">
                    <wp:posOffset>1765935</wp:posOffset>
                  </wp:positionH>
                  <wp:positionV relativeFrom="paragraph">
                    <wp:posOffset>520065</wp:posOffset>
                  </wp:positionV>
                  <wp:extent cx="274320" cy="651510"/>
                  <wp:effectExtent l="114300" t="38100" r="87630" b="15240"/>
                  <wp:wrapTight wrapText="bothSides">
                    <wp:wrapPolygon edited="0">
                      <wp:start x="-4198" y="185"/>
                      <wp:lineTo x="-2847" y="19959"/>
                      <wp:lineTo x="10425" y="22763"/>
                      <wp:lineTo x="14696" y="22167"/>
                      <wp:lineTo x="23239" y="20974"/>
                      <wp:lineTo x="24662" y="20775"/>
                      <wp:lineTo x="24197" y="18178"/>
                      <wp:lineTo x="23725" y="17579"/>
                      <wp:lineTo x="23761" y="7593"/>
                      <wp:lineTo x="23289" y="6993"/>
                      <wp:lineTo x="21887" y="1200"/>
                      <wp:lineTo x="19998" y="-1197"/>
                      <wp:lineTo x="2920" y="-809"/>
                      <wp:lineTo x="-4198" y="185"/>
                    </wp:wrapPolygon>
                  </wp:wrapTight>
                  <wp:docPr id="143" name="Resim 143" descr="http://www.wpclipart.com/food/desserts_snacks/candy/lollipo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3" descr="http://www.wpclipart.com/food/desserts_snacks/candy/lollipo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r:link="rId15"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100873">
                            <a:off x="0" y="0"/>
                            <a:ext cx="274320" cy="6515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omic Sans MS" w:hAnsi="Comic Sans MS"/>
                <w:noProof/>
                <w:lang w:val="tr-TR" w:eastAsia="tr-TR"/>
              </w:rPr>
              <w:drawing>
                <wp:anchor distT="0" distB="0" distL="114300" distR="114300" simplePos="0" relativeHeight="251636736" behindDoc="1" locked="0" layoutInCell="1" allowOverlap="1">
                  <wp:simplePos x="0" y="0"/>
                  <wp:positionH relativeFrom="column">
                    <wp:posOffset>1357630</wp:posOffset>
                  </wp:positionH>
                  <wp:positionV relativeFrom="paragraph">
                    <wp:posOffset>520065</wp:posOffset>
                  </wp:positionV>
                  <wp:extent cx="274320" cy="651510"/>
                  <wp:effectExtent l="38100" t="19050" r="30480" b="0"/>
                  <wp:wrapTight wrapText="bothSides">
                    <wp:wrapPolygon edited="0">
                      <wp:start x="-4044" y="-83"/>
                      <wp:lineTo x="-509" y="21981"/>
                      <wp:lineTo x="5464" y="21739"/>
                      <wp:lineTo x="23381" y="21013"/>
                      <wp:lineTo x="24874" y="20953"/>
                      <wp:lineTo x="24443" y="19067"/>
                      <wp:lineTo x="23781" y="9576"/>
                      <wp:lineTo x="21339" y="-1111"/>
                      <wp:lineTo x="6408" y="-506"/>
                      <wp:lineTo x="-4044" y="-83"/>
                    </wp:wrapPolygon>
                  </wp:wrapTight>
                  <wp:docPr id="142" name="Resim 142" descr="http://www.wpclipart.com/food/desserts_snacks/candy/lollipo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2" descr="http://www.wpclipart.com/food/desserts_snacks/candy/lollipo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r:link="rId15"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329735">
                            <a:off x="0" y="0"/>
                            <a:ext cx="274320" cy="6515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omic Sans MS" w:hAnsi="Comic Sans MS"/>
                <w:noProof/>
                <w:lang w:val="tr-TR" w:eastAsia="tr-TR"/>
              </w:rPr>
              <w:drawing>
                <wp:anchor distT="0" distB="0" distL="114300" distR="114300" simplePos="0" relativeHeight="251635712" behindDoc="1" locked="0" layoutInCell="1" allowOverlap="1">
                  <wp:simplePos x="0" y="0"/>
                  <wp:positionH relativeFrom="column">
                    <wp:posOffset>894715</wp:posOffset>
                  </wp:positionH>
                  <wp:positionV relativeFrom="paragraph">
                    <wp:posOffset>520065</wp:posOffset>
                  </wp:positionV>
                  <wp:extent cx="274320" cy="651510"/>
                  <wp:effectExtent l="152400" t="38100" r="144780" b="15240"/>
                  <wp:wrapTight wrapText="bothSides">
                    <wp:wrapPolygon edited="0">
                      <wp:start x="19450" y="-1002"/>
                      <wp:lineTo x="658" y="-1132"/>
                      <wp:lineTo x="-2826" y="5296"/>
                      <wp:lineTo x="-4009" y="20261"/>
                      <wp:lineTo x="-2704" y="20572"/>
                      <wp:lineTo x="3820" y="22130"/>
                      <wp:lineTo x="5125" y="22441"/>
                      <wp:lineTo x="19263" y="22186"/>
                      <wp:lineTo x="22048" y="21399"/>
                      <wp:lineTo x="22788" y="20849"/>
                      <wp:lineTo x="24576" y="11838"/>
                      <wp:lineTo x="25235" y="1105"/>
                      <wp:lineTo x="24670" y="244"/>
                      <wp:lineTo x="19450" y="-1002"/>
                    </wp:wrapPolygon>
                  </wp:wrapTight>
                  <wp:docPr id="141" name="Resim 141" descr="http://www.wpclipart.com/food/desserts_snacks/candy/lollipo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1" descr="http://www.wpclipart.com/food/desserts_snacks/candy/lollipo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r:link="rId15"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1773132">
                            <a:off x="0" y="0"/>
                            <a:ext cx="274320" cy="6515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omic Sans MS" w:hAnsi="Comic Sans MS"/>
                <w:noProof/>
                <w:lang w:val="tr-TR" w:eastAsia="tr-TR"/>
              </w:rPr>
              <w:drawing>
                <wp:anchor distT="0" distB="0" distL="114300" distR="114300" simplePos="0" relativeHeight="251638784" behindDoc="1" locked="0" layoutInCell="1" allowOverlap="1">
                  <wp:simplePos x="0" y="0"/>
                  <wp:positionH relativeFrom="column">
                    <wp:posOffset>483235</wp:posOffset>
                  </wp:positionH>
                  <wp:positionV relativeFrom="paragraph">
                    <wp:posOffset>606425</wp:posOffset>
                  </wp:positionV>
                  <wp:extent cx="274320" cy="651510"/>
                  <wp:effectExtent l="38100" t="19050" r="30480" b="0"/>
                  <wp:wrapTight wrapText="bothSides">
                    <wp:wrapPolygon edited="0">
                      <wp:start x="-3711" y="-162"/>
                      <wp:lineTo x="-848" y="21919"/>
                      <wp:lineTo x="5131" y="21709"/>
                      <wp:lineTo x="24564" y="21028"/>
                      <wp:lineTo x="24191" y="19140"/>
                      <wp:lineTo x="23817" y="9646"/>
                      <wp:lineTo x="21825" y="-424"/>
                      <wp:lineTo x="6752" y="-529"/>
                      <wp:lineTo x="-3711" y="-162"/>
                    </wp:wrapPolygon>
                  </wp:wrapTight>
                  <wp:docPr id="144" name="Resim 144" descr="http://www.wpclipart.com/food/desserts_snacks/candy/lollipo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4" descr="http://www.wpclipart.com/food/desserts_snacks/candy/lollipo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r:link="rId15"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85727">
                            <a:off x="0" y="0"/>
                            <a:ext cx="274320" cy="6515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omic Sans MS" w:hAnsi="Comic Sans MS"/>
                <w:noProof/>
                <w:lang w:val="tr-TR" w:eastAsia="tr-TR"/>
              </w:rPr>
              <w:drawing>
                <wp:anchor distT="0" distB="0" distL="114300" distR="114300" simplePos="0" relativeHeight="251634688" behindDoc="1" locked="0" layoutInCell="1" allowOverlap="1">
                  <wp:simplePos x="0" y="0"/>
                  <wp:positionH relativeFrom="column">
                    <wp:posOffset>69850</wp:posOffset>
                  </wp:positionH>
                  <wp:positionV relativeFrom="paragraph">
                    <wp:posOffset>475615</wp:posOffset>
                  </wp:positionV>
                  <wp:extent cx="274320" cy="651510"/>
                  <wp:effectExtent l="152400" t="38100" r="125730" b="15240"/>
                  <wp:wrapTight wrapText="bothSides">
                    <wp:wrapPolygon edited="0">
                      <wp:start x="-3478" y="314"/>
                      <wp:lineTo x="-2425" y="21218"/>
                      <wp:lineTo x="14326" y="22672"/>
                      <wp:lineTo x="15671" y="22393"/>
                      <wp:lineTo x="23744" y="20718"/>
                      <wp:lineTo x="25090" y="20438"/>
                      <wp:lineTo x="23783" y="17893"/>
                      <wp:lineTo x="23120" y="17327"/>
                      <wp:lineTo x="24466" y="17047"/>
                      <wp:lineTo x="23939" y="6595"/>
                      <wp:lineTo x="23276" y="6029"/>
                      <wp:lineTo x="22009" y="659"/>
                      <wp:lineTo x="20683" y="-474"/>
                      <wp:lineTo x="1904" y="-802"/>
                      <wp:lineTo x="-3478" y="314"/>
                    </wp:wrapPolygon>
                  </wp:wrapTight>
                  <wp:docPr id="140" name="Resim 140" descr="http://www.wpclipart.com/food/desserts_snacks/candy/lollipo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0" descr="http://www.wpclipart.com/food/desserts_snacks/candy/lollipo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r:link="rId15"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573926">
                            <a:off x="0" y="0"/>
                            <a:ext cx="274320" cy="6515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0951D8">
              <w:rPr>
                <w:rFonts w:ascii="Comic Sans MS" w:hAnsi="Comic Sans MS"/>
                <w:noProof/>
                <w:lang w:val="tr-TR" w:eastAsia="en-US"/>
              </w:rPr>
              <w:pict>
                <v:shape id="_x0000_s1073" type="#_x0000_t202" style="position:absolute;margin-left:142.25pt;margin-top:101.3pt;width:28.2pt;height:27.75pt;z-index:251606016;mso-position-horizontal-relative:text;mso-position-vertical-relative:text" filled="f" stroked="f">
                  <v:textbox style="mso-next-textbox:#_x0000_s1073">
                    <w:txbxContent>
                      <w:p w:rsidR="00A62D51" w:rsidRPr="00B901DD" w:rsidRDefault="00A62D51" w:rsidP="00125A24">
                        <w:pPr>
                          <w:rPr>
                            <w:sz w:val="28"/>
                            <w:szCs w:val="28"/>
                          </w:rPr>
                        </w:pPr>
                        <w:r>
                          <w:rPr>
                            <w:sz w:val="28"/>
                            <w:szCs w:val="28"/>
                          </w:rPr>
                          <w:t>=</w:t>
                        </w:r>
                      </w:p>
                    </w:txbxContent>
                  </v:textbox>
                </v:shape>
              </w:pict>
            </w:r>
            <w:r w:rsidR="000951D8">
              <w:rPr>
                <w:rFonts w:ascii="Comic Sans MS" w:hAnsi="Comic Sans MS"/>
                <w:noProof/>
                <w:lang w:val="tr-TR" w:eastAsia="en-US"/>
              </w:rPr>
              <w:pict>
                <v:shape id="_x0000_s1058" type="#_x0000_t32" style="position:absolute;margin-left:167.25pt;margin-top:119.7pt;width:48pt;height:0;z-index:251591680;mso-position-horizontal-relative:text;mso-position-vertical-relative:text" o:connectortype="straight"/>
              </w:pict>
            </w:r>
            <w:r w:rsidR="000951D8">
              <w:rPr>
                <w:rFonts w:ascii="Comic Sans MS" w:hAnsi="Comic Sans MS"/>
                <w:noProof/>
                <w:lang w:val="tr-TR" w:eastAsia="en-US"/>
              </w:rPr>
              <w:pict>
                <v:shape id="_x0000_s1067" type="#_x0000_t202" style="position:absolute;margin-left:68.35pt;margin-top:99.05pt;width:28.2pt;height:27.75pt;z-index:251600896;mso-position-horizontal-relative:text;mso-position-vertical-relative:text" filled="f" stroked="f">
                  <v:textbox style="mso-next-textbox:#_x0000_s1067">
                    <w:txbxContent>
                      <w:p w:rsidR="00A62D51" w:rsidRPr="00B901DD" w:rsidRDefault="00A62D51" w:rsidP="00125A24">
                        <w:pPr>
                          <w:rPr>
                            <w:sz w:val="28"/>
                            <w:szCs w:val="28"/>
                          </w:rPr>
                        </w:pPr>
                        <w:r w:rsidRPr="00B901DD">
                          <w:rPr>
                            <w:sz w:val="28"/>
                            <w:szCs w:val="28"/>
                          </w:rPr>
                          <w:t>+</w:t>
                        </w:r>
                      </w:p>
                    </w:txbxContent>
                  </v:textbox>
                </v:shape>
              </w:pict>
            </w:r>
            <w:r w:rsidR="000951D8">
              <w:rPr>
                <w:rFonts w:ascii="Comic Sans MS" w:hAnsi="Comic Sans MS"/>
                <w:noProof/>
                <w:lang w:val="tr-TR" w:eastAsia="en-US"/>
              </w:rPr>
              <w:pict>
                <v:shape id="_x0000_s1057" type="#_x0000_t32" style="position:absolute;margin-left:91.05pt;margin-top:120.45pt;width:48pt;height:0;z-index:251590656;mso-position-horizontal-relative:text;mso-position-vertical-relative:text" o:connectortype="straight"/>
              </w:pict>
            </w:r>
            <w:r w:rsidR="000951D8">
              <w:rPr>
                <w:rFonts w:ascii="Comic Sans MS" w:hAnsi="Comic Sans MS"/>
                <w:noProof/>
                <w:lang w:val="tr-TR" w:eastAsia="en-US"/>
              </w:rPr>
              <w:pict>
                <v:shape id="_x0000_s1056" type="#_x0000_t32" style="position:absolute;margin-left:20.3pt;margin-top:120.45pt;width:48pt;height:0;z-index:251589632;mso-position-horizontal-relative:text;mso-position-vertical-relative:text" o:connectortype="straight"/>
              </w:pict>
            </w:r>
            <w:r w:rsidR="00562EF3" w:rsidRPr="000745DB">
              <w:rPr>
                <w:rFonts w:ascii="Comic Sans MS" w:hAnsi="Comic Sans MS"/>
                <w:lang w:val="tr-TR"/>
              </w:rPr>
              <w:t xml:space="preserve">6.  </w:t>
            </w:r>
            <w:r w:rsidR="00BA57B2" w:rsidRPr="000745DB">
              <w:rPr>
                <w:rStyle w:val="hps"/>
                <w:rFonts w:cs="Arial"/>
                <w:color w:val="222222"/>
                <w:lang w:val="tr-TR"/>
              </w:rPr>
              <w:t>Volkan’ın</w:t>
            </w:r>
            <w:r w:rsidR="00BA57B2" w:rsidRPr="000745DB">
              <w:rPr>
                <w:rFonts w:cs="Arial"/>
                <w:color w:val="222222"/>
                <w:lang w:val="tr-TR"/>
              </w:rPr>
              <w:t xml:space="preserve"> </w:t>
            </w:r>
            <w:r w:rsidR="00BA57B2" w:rsidRPr="000745DB">
              <w:rPr>
                <w:rStyle w:val="hps"/>
                <w:rFonts w:cs="Arial"/>
                <w:color w:val="222222"/>
                <w:lang w:val="tr-TR"/>
              </w:rPr>
              <w:t>5</w:t>
            </w:r>
            <w:r w:rsidR="00BA57B2" w:rsidRPr="000745DB">
              <w:rPr>
                <w:rFonts w:cs="Arial"/>
                <w:color w:val="222222"/>
                <w:lang w:val="tr-TR"/>
              </w:rPr>
              <w:t xml:space="preserve"> </w:t>
            </w:r>
            <w:r w:rsidR="00BA57B2" w:rsidRPr="000745DB">
              <w:rPr>
                <w:rStyle w:val="hps"/>
                <w:rFonts w:cs="Arial"/>
                <w:color w:val="222222"/>
                <w:lang w:val="tr-TR"/>
              </w:rPr>
              <w:t>lolipopu</w:t>
            </w:r>
            <w:r w:rsidR="00BA57B2" w:rsidRPr="000745DB">
              <w:rPr>
                <w:rFonts w:cs="Arial"/>
                <w:color w:val="222222"/>
                <w:lang w:val="tr-TR"/>
              </w:rPr>
              <w:t xml:space="preserve"> </w:t>
            </w:r>
            <w:r w:rsidR="00BA57B2" w:rsidRPr="000745DB">
              <w:rPr>
                <w:rStyle w:val="hps"/>
                <w:rFonts w:cs="Arial"/>
                <w:color w:val="222222"/>
                <w:lang w:val="tr-TR"/>
              </w:rPr>
              <w:t>vardı.</w:t>
            </w:r>
            <w:r w:rsidR="00BA57B2" w:rsidRPr="000745DB">
              <w:rPr>
                <w:rFonts w:cs="Arial"/>
                <w:color w:val="222222"/>
                <w:lang w:val="tr-TR"/>
              </w:rPr>
              <w:t xml:space="preserve"> </w:t>
            </w:r>
            <w:r w:rsidR="00BA57B2" w:rsidRPr="000745DB">
              <w:rPr>
                <w:rStyle w:val="hps"/>
                <w:rFonts w:cs="Arial"/>
                <w:color w:val="222222"/>
                <w:lang w:val="tr-TR"/>
              </w:rPr>
              <w:t>3</w:t>
            </w:r>
            <w:r w:rsidR="00BA57B2" w:rsidRPr="000745DB">
              <w:rPr>
                <w:rFonts w:cs="Arial"/>
                <w:color w:val="222222"/>
                <w:lang w:val="tr-TR"/>
              </w:rPr>
              <w:t xml:space="preserve"> tane </w:t>
            </w:r>
            <w:r w:rsidR="00BA57B2" w:rsidRPr="000745DB">
              <w:rPr>
                <w:rStyle w:val="hps"/>
                <w:rFonts w:cs="Arial"/>
                <w:color w:val="222222"/>
                <w:lang w:val="tr-TR"/>
              </w:rPr>
              <w:t>daha aldı.</w:t>
            </w:r>
            <w:r w:rsidR="00BA57B2" w:rsidRPr="000745DB">
              <w:rPr>
                <w:rFonts w:cs="Arial"/>
                <w:color w:val="222222"/>
                <w:lang w:val="tr-TR"/>
              </w:rPr>
              <w:t xml:space="preserve"> </w:t>
            </w:r>
            <w:r w:rsidR="00BA57B2" w:rsidRPr="000745DB">
              <w:rPr>
                <w:rStyle w:val="hps"/>
                <w:rFonts w:cs="Arial"/>
                <w:color w:val="222222"/>
                <w:lang w:val="tr-TR"/>
              </w:rPr>
              <w:t>Kaç</w:t>
            </w:r>
            <w:r w:rsidR="00BA57B2" w:rsidRPr="000745DB">
              <w:rPr>
                <w:rFonts w:cs="Arial"/>
                <w:color w:val="222222"/>
                <w:lang w:val="tr-TR"/>
              </w:rPr>
              <w:t xml:space="preserve"> </w:t>
            </w:r>
            <w:r w:rsidR="00BA57B2" w:rsidRPr="000745DB">
              <w:rPr>
                <w:rStyle w:val="hps"/>
                <w:rFonts w:cs="Arial"/>
                <w:color w:val="222222"/>
                <w:lang w:val="tr-TR"/>
              </w:rPr>
              <w:t>lolipopu</w:t>
            </w:r>
            <w:r w:rsidR="00BA57B2" w:rsidRPr="000745DB">
              <w:rPr>
                <w:rFonts w:cs="Arial"/>
                <w:color w:val="222222"/>
                <w:lang w:val="tr-TR"/>
              </w:rPr>
              <w:t xml:space="preserve"> </w:t>
            </w:r>
            <w:r w:rsidR="00BA57B2" w:rsidRPr="000745DB">
              <w:rPr>
                <w:rStyle w:val="hps"/>
                <w:rFonts w:cs="Arial"/>
                <w:color w:val="222222"/>
                <w:lang w:val="tr-TR"/>
              </w:rPr>
              <w:t>oldu?</w:t>
            </w:r>
          </w:p>
        </w:tc>
      </w:tr>
      <w:tr w:rsidR="00D66F4D" w:rsidRPr="000745DB" w:rsidTr="00D62516">
        <w:trPr>
          <w:trHeight w:val="2812"/>
        </w:trPr>
        <w:tc>
          <w:tcPr>
            <w:tcW w:w="5538" w:type="dxa"/>
          </w:tcPr>
          <w:p w:rsidR="007524DE" w:rsidRPr="000745DB" w:rsidRDefault="000951D8" w:rsidP="007524DE">
            <w:pPr>
              <w:ind w:left="360"/>
              <w:rPr>
                <w:rFonts w:ascii="Comic Sans MS" w:hAnsi="Comic Sans MS"/>
                <w:lang w:val="tr-TR"/>
              </w:rPr>
            </w:pPr>
            <w:r>
              <w:rPr>
                <w:rFonts w:ascii="Comic Sans MS" w:hAnsi="Comic Sans MS"/>
                <w:noProof/>
                <w:lang w:val="tr-TR" w:eastAsia="en-US"/>
              </w:rPr>
              <w:pict>
                <v:shape id="_x0000_s1068" type="#_x0000_t202" style="position:absolute;left:0;text-align:left;margin-left:75.4pt;margin-top:99.95pt;width:28.2pt;height:27.75pt;z-index:251601920;mso-position-horizontal-relative:text;mso-position-vertical-relative:text" filled="f" stroked="f">
                  <v:textbox style="mso-next-textbox:#_x0000_s1068">
                    <w:txbxContent>
                      <w:p w:rsidR="00A62D51" w:rsidRPr="00B901DD" w:rsidRDefault="00A62D51" w:rsidP="00125A24">
                        <w:pPr>
                          <w:rPr>
                            <w:sz w:val="28"/>
                            <w:szCs w:val="28"/>
                          </w:rPr>
                        </w:pPr>
                        <w:r>
                          <w:rPr>
                            <w:sz w:val="28"/>
                            <w:szCs w:val="28"/>
                          </w:rPr>
                          <w:t>-</w:t>
                        </w:r>
                      </w:p>
                    </w:txbxContent>
                  </v:textbox>
                </v:shape>
              </w:pict>
            </w:r>
            <w:r w:rsidR="00117ECB">
              <w:rPr>
                <w:rFonts w:ascii="Comic Sans MS" w:hAnsi="Comic Sans MS"/>
                <w:noProof/>
                <w:lang w:val="tr-TR" w:eastAsia="tr-TR"/>
              </w:rPr>
              <w:drawing>
                <wp:anchor distT="0" distB="0" distL="114300" distR="114300" simplePos="0" relativeHeight="251641856" behindDoc="1" locked="0" layoutInCell="1" allowOverlap="1">
                  <wp:simplePos x="0" y="0"/>
                  <wp:positionH relativeFrom="column">
                    <wp:posOffset>2241550</wp:posOffset>
                  </wp:positionH>
                  <wp:positionV relativeFrom="paragraph">
                    <wp:posOffset>526415</wp:posOffset>
                  </wp:positionV>
                  <wp:extent cx="321310" cy="409575"/>
                  <wp:effectExtent l="19050" t="0" r="2540" b="0"/>
                  <wp:wrapTight wrapText="bothSides">
                    <wp:wrapPolygon edited="0">
                      <wp:start x="-1281" y="0"/>
                      <wp:lineTo x="-1281" y="21098"/>
                      <wp:lineTo x="21771" y="21098"/>
                      <wp:lineTo x="21771" y="0"/>
                      <wp:lineTo x="-1281" y="0"/>
                    </wp:wrapPolygon>
                  </wp:wrapTight>
                  <wp:docPr id="147" name="Picture 13" descr="http://downloads.clipart.com/20434876.jpg?t=1309367589&amp;h=64f87c6588548c6a55ed378f39bd11c4&amp;u=kevinsavet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://downloads.clipart.com/20434876.jpg?t=1309367589&amp;h=64f87c6588548c6a55ed378f39bd11c4&amp;u=kevinsavet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grayscl/>
                            <a:biLevel thresh="5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310" cy="409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117ECB">
              <w:rPr>
                <w:rFonts w:ascii="Comic Sans MS" w:hAnsi="Comic Sans MS"/>
                <w:noProof/>
                <w:lang w:val="tr-TR" w:eastAsia="tr-TR"/>
              </w:rPr>
              <w:drawing>
                <wp:anchor distT="0" distB="0" distL="114300" distR="114300" simplePos="0" relativeHeight="251640832" behindDoc="1" locked="0" layoutInCell="1" allowOverlap="1">
                  <wp:simplePos x="0" y="0"/>
                  <wp:positionH relativeFrom="column">
                    <wp:posOffset>1657350</wp:posOffset>
                  </wp:positionH>
                  <wp:positionV relativeFrom="paragraph">
                    <wp:posOffset>593090</wp:posOffset>
                  </wp:positionV>
                  <wp:extent cx="321310" cy="409575"/>
                  <wp:effectExtent l="19050" t="0" r="2540" b="0"/>
                  <wp:wrapTight wrapText="bothSides">
                    <wp:wrapPolygon edited="0">
                      <wp:start x="-1281" y="0"/>
                      <wp:lineTo x="-1281" y="21098"/>
                      <wp:lineTo x="21771" y="21098"/>
                      <wp:lineTo x="21771" y="0"/>
                      <wp:lineTo x="-1281" y="0"/>
                    </wp:wrapPolygon>
                  </wp:wrapTight>
                  <wp:docPr id="146" name="Picture 13" descr="http://downloads.clipart.com/20434876.jpg?t=1309367589&amp;h=64f87c6588548c6a55ed378f39bd11c4&amp;u=kevinsavet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://downloads.clipart.com/20434876.jpg?t=1309367589&amp;h=64f87c6588548c6a55ed378f39bd11c4&amp;u=kevinsavet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grayscl/>
                            <a:biLevel thresh="5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310" cy="409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117ECB">
              <w:rPr>
                <w:rFonts w:ascii="Comic Sans MS" w:hAnsi="Comic Sans MS"/>
                <w:noProof/>
                <w:lang w:val="tr-TR" w:eastAsia="tr-TR"/>
              </w:rPr>
              <w:drawing>
                <wp:anchor distT="0" distB="0" distL="114300" distR="114300" simplePos="0" relativeHeight="251639808" behindDoc="1" locked="0" layoutInCell="1" allowOverlap="1">
                  <wp:simplePos x="0" y="0"/>
                  <wp:positionH relativeFrom="column">
                    <wp:posOffset>963295</wp:posOffset>
                  </wp:positionH>
                  <wp:positionV relativeFrom="paragraph">
                    <wp:posOffset>535940</wp:posOffset>
                  </wp:positionV>
                  <wp:extent cx="321310" cy="409575"/>
                  <wp:effectExtent l="19050" t="0" r="2540" b="0"/>
                  <wp:wrapTight wrapText="bothSides">
                    <wp:wrapPolygon edited="0">
                      <wp:start x="-1281" y="0"/>
                      <wp:lineTo x="-1281" y="21098"/>
                      <wp:lineTo x="21771" y="21098"/>
                      <wp:lineTo x="21771" y="0"/>
                      <wp:lineTo x="-1281" y="0"/>
                    </wp:wrapPolygon>
                  </wp:wrapTight>
                  <wp:docPr id="145" name="Picture 13" descr="http://downloads.clipart.com/20434876.jpg?t=1309367589&amp;h=64f87c6588548c6a55ed378f39bd11c4&amp;u=kevinsavet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://downloads.clipart.com/20434876.jpg?t=1309367589&amp;h=64f87c6588548c6a55ed378f39bd11c4&amp;u=kevinsavet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grayscl/>
                            <a:biLevel thresh="5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310" cy="409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omic Sans MS" w:hAnsi="Comic Sans MS"/>
                <w:noProof/>
                <w:lang w:val="tr-TR" w:eastAsia="en-US"/>
              </w:rPr>
              <w:pict>
                <v:shape id="_x0000_s1061" type="#_x0000_t32" style="position:absolute;left:0;text-align:left;margin-left:176.35pt;margin-top:119.45pt;width:48pt;height:0;z-index:251594752;mso-position-horizontal-relative:text;mso-position-vertical-relative:text" o:connectortype="straight"/>
              </w:pict>
            </w:r>
            <w:r>
              <w:rPr>
                <w:rFonts w:ascii="Comic Sans MS" w:hAnsi="Comic Sans MS"/>
                <w:noProof/>
                <w:lang w:val="tr-TR" w:eastAsia="en-US"/>
              </w:rPr>
              <w:pict>
                <v:shape id="_x0000_s1074" type="#_x0000_t202" style="position:absolute;left:0;text-align:left;margin-left:148.3pt;margin-top:101.75pt;width:28.2pt;height:27.75pt;z-index:251607040;mso-position-horizontal-relative:text;mso-position-vertical-relative:text" filled="f" stroked="f">
                  <v:textbox style="mso-next-textbox:#_x0000_s1074">
                    <w:txbxContent>
                      <w:p w:rsidR="00A62D51" w:rsidRPr="00B901DD" w:rsidRDefault="00A62D51" w:rsidP="00125A24">
                        <w:pPr>
                          <w:rPr>
                            <w:sz w:val="28"/>
                            <w:szCs w:val="28"/>
                          </w:rPr>
                        </w:pPr>
                        <w:r>
                          <w:rPr>
                            <w:sz w:val="28"/>
                            <w:szCs w:val="28"/>
                          </w:rPr>
                          <w:t>=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Comic Sans MS" w:hAnsi="Comic Sans MS"/>
                <w:noProof/>
                <w:lang w:val="tr-TR" w:eastAsia="en-US"/>
              </w:rPr>
              <w:pict>
                <v:shape id="_x0000_s1060" type="#_x0000_t32" style="position:absolute;left:0;text-align:left;margin-left:98.7pt;margin-top:120.2pt;width:48pt;height:0;z-index:251593728;mso-position-horizontal-relative:text;mso-position-vertical-relative:text" o:connectortype="straight"/>
              </w:pict>
            </w:r>
            <w:r>
              <w:rPr>
                <w:rFonts w:ascii="Comic Sans MS" w:hAnsi="Comic Sans MS"/>
                <w:noProof/>
                <w:lang w:val="tr-TR" w:eastAsia="en-US"/>
              </w:rPr>
              <w:pict>
                <v:shape id="_x0000_s1059" type="#_x0000_t32" style="position:absolute;left:0;text-align:left;margin-left:24.4pt;margin-top:120.2pt;width:48pt;height:0;z-index:251592704;mso-position-horizontal-relative:text;mso-position-vertical-relative:text" o:connectortype="straight"/>
              </w:pict>
            </w:r>
            <w:r w:rsidR="00110B4E" w:rsidRPr="000745DB">
              <w:rPr>
                <w:rFonts w:ascii="Comic Sans MS" w:hAnsi="Comic Sans MS"/>
                <w:lang w:val="tr-TR"/>
              </w:rPr>
              <w:t xml:space="preserve">7.  </w:t>
            </w:r>
            <w:r w:rsidR="00BA57B2" w:rsidRPr="000745DB">
              <w:rPr>
                <w:rStyle w:val="hps"/>
                <w:rFonts w:cs="Arial"/>
                <w:color w:val="222222"/>
                <w:lang w:val="tr-TR"/>
              </w:rPr>
              <w:t>Bir</w:t>
            </w:r>
            <w:r w:rsidR="00BA57B2" w:rsidRPr="000745DB">
              <w:rPr>
                <w:rFonts w:cs="Arial"/>
                <w:color w:val="222222"/>
                <w:lang w:val="tr-TR"/>
              </w:rPr>
              <w:t xml:space="preserve"> </w:t>
            </w:r>
            <w:r w:rsidR="00BA57B2" w:rsidRPr="000745DB">
              <w:rPr>
                <w:rStyle w:val="hps"/>
                <w:rFonts w:cs="Arial"/>
                <w:color w:val="222222"/>
                <w:lang w:val="tr-TR"/>
              </w:rPr>
              <w:t>ağacın</w:t>
            </w:r>
            <w:r w:rsidR="00BA57B2" w:rsidRPr="000745DB">
              <w:rPr>
                <w:rFonts w:cs="Arial"/>
                <w:color w:val="222222"/>
                <w:lang w:val="tr-TR"/>
              </w:rPr>
              <w:t xml:space="preserve"> </w:t>
            </w:r>
            <w:r w:rsidR="00BA57B2" w:rsidRPr="000745DB">
              <w:rPr>
                <w:rStyle w:val="hps"/>
                <w:rFonts w:cs="Arial"/>
                <w:color w:val="222222"/>
                <w:lang w:val="tr-TR"/>
              </w:rPr>
              <w:t>üzerinde</w:t>
            </w:r>
            <w:r w:rsidR="00BA57B2" w:rsidRPr="000745DB">
              <w:rPr>
                <w:rFonts w:cs="Arial"/>
                <w:color w:val="222222"/>
                <w:lang w:val="tr-TR"/>
              </w:rPr>
              <w:t xml:space="preserve"> </w:t>
            </w:r>
            <w:r w:rsidR="00BA57B2" w:rsidRPr="000745DB">
              <w:rPr>
                <w:rStyle w:val="hps"/>
                <w:rFonts w:cs="Arial"/>
                <w:color w:val="222222"/>
                <w:lang w:val="tr-TR"/>
              </w:rPr>
              <w:t>4</w:t>
            </w:r>
            <w:r w:rsidR="00BA57B2" w:rsidRPr="000745DB">
              <w:rPr>
                <w:rFonts w:cs="Arial"/>
                <w:color w:val="222222"/>
                <w:lang w:val="tr-TR"/>
              </w:rPr>
              <w:t xml:space="preserve"> </w:t>
            </w:r>
            <w:r w:rsidR="00BA57B2" w:rsidRPr="000745DB">
              <w:rPr>
                <w:rStyle w:val="hps"/>
                <w:rFonts w:cs="Arial"/>
                <w:color w:val="222222"/>
                <w:lang w:val="tr-TR"/>
              </w:rPr>
              <w:t>kuş</w:t>
            </w:r>
            <w:r w:rsidR="00BA57B2" w:rsidRPr="000745DB">
              <w:rPr>
                <w:rFonts w:cs="Arial"/>
                <w:color w:val="222222"/>
                <w:lang w:val="tr-TR"/>
              </w:rPr>
              <w:t xml:space="preserve"> </w:t>
            </w:r>
            <w:r w:rsidR="00BA57B2" w:rsidRPr="000745DB">
              <w:rPr>
                <w:rStyle w:val="hps"/>
                <w:rFonts w:cs="Arial"/>
                <w:color w:val="222222"/>
                <w:lang w:val="tr-TR"/>
              </w:rPr>
              <w:t>vardı</w:t>
            </w:r>
            <w:r w:rsidR="00BA57B2" w:rsidRPr="000745DB">
              <w:rPr>
                <w:rFonts w:cs="Arial"/>
                <w:color w:val="222222"/>
                <w:lang w:val="tr-TR"/>
              </w:rPr>
              <w:t xml:space="preserve">. </w:t>
            </w:r>
            <w:r w:rsidR="00BA57B2" w:rsidRPr="000745DB">
              <w:rPr>
                <w:rStyle w:val="hps"/>
                <w:rFonts w:cs="Arial"/>
                <w:color w:val="222222"/>
                <w:lang w:val="tr-TR"/>
              </w:rPr>
              <w:t>Üç</w:t>
            </w:r>
            <w:r w:rsidR="00BA57B2" w:rsidRPr="000745DB">
              <w:rPr>
                <w:rFonts w:cs="Arial"/>
                <w:color w:val="222222"/>
                <w:lang w:val="tr-TR"/>
              </w:rPr>
              <w:t xml:space="preserve"> </w:t>
            </w:r>
            <w:r w:rsidR="00BA57B2" w:rsidRPr="000745DB">
              <w:rPr>
                <w:rStyle w:val="hps"/>
                <w:rFonts w:cs="Arial"/>
                <w:color w:val="222222"/>
                <w:lang w:val="tr-TR"/>
              </w:rPr>
              <w:t>kuş</w:t>
            </w:r>
            <w:r w:rsidR="00BA57B2" w:rsidRPr="000745DB">
              <w:rPr>
                <w:rFonts w:cs="Arial"/>
                <w:color w:val="222222"/>
                <w:lang w:val="tr-TR"/>
              </w:rPr>
              <w:t xml:space="preserve"> </w:t>
            </w:r>
            <w:r w:rsidR="00BA57B2" w:rsidRPr="000745DB">
              <w:rPr>
                <w:rStyle w:val="hps"/>
                <w:rFonts w:cs="Arial"/>
                <w:color w:val="222222"/>
                <w:lang w:val="tr-TR"/>
              </w:rPr>
              <w:t>uçup gitti</w:t>
            </w:r>
            <w:r w:rsidR="00BA57B2" w:rsidRPr="000745DB">
              <w:rPr>
                <w:rFonts w:cs="Arial"/>
                <w:color w:val="222222"/>
                <w:lang w:val="tr-TR"/>
              </w:rPr>
              <w:t xml:space="preserve">. </w:t>
            </w:r>
            <w:r w:rsidR="00BA57B2" w:rsidRPr="000745DB">
              <w:rPr>
                <w:rStyle w:val="hps"/>
                <w:rFonts w:cs="Arial"/>
                <w:color w:val="222222"/>
                <w:lang w:val="tr-TR"/>
              </w:rPr>
              <w:t>Ağaçta kaç</w:t>
            </w:r>
            <w:r w:rsidR="00BA57B2" w:rsidRPr="000745DB">
              <w:rPr>
                <w:rFonts w:cs="Arial"/>
                <w:color w:val="222222"/>
                <w:lang w:val="tr-TR"/>
              </w:rPr>
              <w:t xml:space="preserve"> </w:t>
            </w:r>
            <w:r w:rsidR="00BA57B2" w:rsidRPr="000745DB">
              <w:rPr>
                <w:rStyle w:val="hps"/>
                <w:rFonts w:cs="Arial"/>
                <w:color w:val="222222"/>
                <w:lang w:val="tr-TR"/>
              </w:rPr>
              <w:t>kuş kaldı</w:t>
            </w:r>
            <w:r w:rsidR="00BA57B2" w:rsidRPr="000745DB">
              <w:rPr>
                <w:rFonts w:cs="Arial"/>
                <w:color w:val="222222"/>
                <w:lang w:val="tr-TR"/>
              </w:rPr>
              <w:t>?</w:t>
            </w:r>
          </w:p>
          <w:p w:rsidR="00B901DD" w:rsidRPr="000745DB" w:rsidRDefault="00117ECB" w:rsidP="007524DE">
            <w:pPr>
              <w:rPr>
                <w:rFonts w:ascii="Comic Sans MS" w:hAnsi="Comic Sans MS"/>
                <w:lang w:val="tr-TR"/>
              </w:rPr>
            </w:pPr>
            <w:r>
              <w:rPr>
                <w:rFonts w:ascii="Comic Sans MS" w:hAnsi="Comic Sans MS"/>
                <w:noProof/>
                <w:lang w:val="tr-TR" w:eastAsia="tr-TR"/>
              </w:rPr>
              <w:drawing>
                <wp:anchor distT="0" distB="0" distL="114300" distR="114300" simplePos="0" relativeHeight="251623424" behindDoc="1" locked="0" layoutInCell="1" allowOverlap="1">
                  <wp:simplePos x="0" y="0"/>
                  <wp:positionH relativeFrom="column">
                    <wp:posOffset>299085</wp:posOffset>
                  </wp:positionH>
                  <wp:positionV relativeFrom="paragraph">
                    <wp:posOffset>41910</wp:posOffset>
                  </wp:positionV>
                  <wp:extent cx="321310" cy="409575"/>
                  <wp:effectExtent l="19050" t="0" r="2540" b="0"/>
                  <wp:wrapTight wrapText="bothSides">
                    <wp:wrapPolygon edited="0">
                      <wp:start x="-1281" y="0"/>
                      <wp:lineTo x="-1281" y="21098"/>
                      <wp:lineTo x="21771" y="21098"/>
                      <wp:lineTo x="21771" y="0"/>
                      <wp:lineTo x="-1281" y="0"/>
                    </wp:wrapPolygon>
                  </wp:wrapTight>
                  <wp:docPr id="129" name="Picture 13" descr="http://downloads.clipart.com/20434876.jpg?t=1309367589&amp;h=64f87c6588548c6a55ed378f39bd11c4&amp;u=kevinsavet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://downloads.clipart.com/20434876.jpg?t=1309367589&amp;h=64f87c6588548c6a55ed378f39bd11c4&amp;u=kevinsavet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grayscl/>
                            <a:biLevel thresh="5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310" cy="409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538" w:type="dxa"/>
          </w:tcPr>
          <w:p w:rsidR="00B901DD" w:rsidRPr="000745DB" w:rsidRDefault="00117ECB" w:rsidP="00BA57B2">
            <w:pPr>
              <w:rPr>
                <w:rFonts w:ascii="Comic Sans MS" w:hAnsi="Comic Sans MS"/>
                <w:lang w:val="tr-TR"/>
              </w:rPr>
            </w:pPr>
            <w:r>
              <w:rPr>
                <w:rFonts w:ascii="Comic Sans MS" w:hAnsi="Comic Sans MS"/>
                <w:noProof/>
                <w:lang w:val="tr-TR" w:eastAsia="tr-TR"/>
              </w:rPr>
              <w:drawing>
                <wp:anchor distT="0" distB="0" distL="114300" distR="114300" simplePos="0" relativeHeight="251644928" behindDoc="1" locked="0" layoutInCell="1" allowOverlap="1">
                  <wp:simplePos x="0" y="0"/>
                  <wp:positionH relativeFrom="column">
                    <wp:posOffset>2244725</wp:posOffset>
                  </wp:positionH>
                  <wp:positionV relativeFrom="paragraph">
                    <wp:posOffset>526415</wp:posOffset>
                  </wp:positionV>
                  <wp:extent cx="247650" cy="466725"/>
                  <wp:effectExtent l="19050" t="0" r="0" b="0"/>
                  <wp:wrapTight wrapText="bothSides">
                    <wp:wrapPolygon edited="0">
                      <wp:start x="-1662" y="0"/>
                      <wp:lineTo x="-1662" y="21159"/>
                      <wp:lineTo x="21600" y="21159"/>
                      <wp:lineTo x="21600" y="0"/>
                      <wp:lineTo x="-1662" y="0"/>
                    </wp:wrapPolygon>
                  </wp:wrapTight>
                  <wp:docPr id="150" name="Picture 28" descr="http://www.wpclipart.com/cartoon/people/kids/boy_cartoons/stick_bo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http://www.wpclipart.com/cartoon/people/kids/boy_cartoons/stick_boy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466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omic Sans MS" w:hAnsi="Comic Sans MS"/>
                <w:noProof/>
                <w:lang w:val="tr-TR" w:eastAsia="tr-TR"/>
              </w:rPr>
              <w:drawing>
                <wp:anchor distT="0" distB="0" distL="114300" distR="114300" simplePos="0" relativeHeight="251622400" behindDoc="1" locked="0" layoutInCell="1" allowOverlap="1">
                  <wp:simplePos x="0" y="0"/>
                  <wp:positionH relativeFrom="column">
                    <wp:posOffset>2653665</wp:posOffset>
                  </wp:positionH>
                  <wp:positionV relativeFrom="paragraph">
                    <wp:posOffset>574040</wp:posOffset>
                  </wp:positionV>
                  <wp:extent cx="247650" cy="466725"/>
                  <wp:effectExtent l="19050" t="0" r="0" b="0"/>
                  <wp:wrapTight wrapText="bothSides">
                    <wp:wrapPolygon edited="0">
                      <wp:start x="-1662" y="0"/>
                      <wp:lineTo x="-1662" y="21159"/>
                      <wp:lineTo x="21600" y="21159"/>
                      <wp:lineTo x="21600" y="0"/>
                      <wp:lineTo x="-1662" y="0"/>
                    </wp:wrapPolygon>
                  </wp:wrapTight>
                  <wp:docPr id="127" name="Picture 28" descr="http://www.wpclipart.com/cartoon/people/kids/boy_cartoons/stick_bo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http://www.wpclipart.com/cartoon/people/kids/boy_cartoons/stick_boy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466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omic Sans MS" w:hAnsi="Comic Sans MS"/>
                <w:noProof/>
                <w:lang w:val="tr-TR" w:eastAsia="tr-TR"/>
              </w:rPr>
              <w:drawing>
                <wp:anchor distT="0" distB="0" distL="114300" distR="114300" simplePos="0" relativeHeight="251610112" behindDoc="1" locked="0" layoutInCell="1" allowOverlap="1">
                  <wp:simplePos x="0" y="0"/>
                  <wp:positionH relativeFrom="column">
                    <wp:posOffset>3046095</wp:posOffset>
                  </wp:positionH>
                  <wp:positionV relativeFrom="paragraph">
                    <wp:posOffset>469265</wp:posOffset>
                  </wp:positionV>
                  <wp:extent cx="247650" cy="466725"/>
                  <wp:effectExtent l="19050" t="0" r="0" b="0"/>
                  <wp:wrapTight wrapText="bothSides">
                    <wp:wrapPolygon edited="0">
                      <wp:start x="-1662" y="0"/>
                      <wp:lineTo x="-1662" y="21159"/>
                      <wp:lineTo x="21600" y="21159"/>
                      <wp:lineTo x="21600" y="0"/>
                      <wp:lineTo x="-1662" y="0"/>
                    </wp:wrapPolygon>
                  </wp:wrapTight>
                  <wp:docPr id="58" name="Picture 28" descr="http://www.wpclipart.com/cartoon/people/kids/boy_cartoons/stick_bo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http://www.wpclipart.com/cartoon/people/kids/boy_cartoons/stick_boy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466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omic Sans MS" w:hAnsi="Comic Sans MS"/>
                <w:noProof/>
                <w:lang w:val="tr-TR" w:eastAsia="tr-TR"/>
              </w:rPr>
              <w:drawing>
                <wp:anchor distT="0" distB="0" distL="114300" distR="114300" simplePos="0" relativeHeight="251643904" behindDoc="1" locked="0" layoutInCell="1" allowOverlap="1">
                  <wp:simplePos x="0" y="0"/>
                  <wp:positionH relativeFrom="column">
                    <wp:posOffset>1466850</wp:posOffset>
                  </wp:positionH>
                  <wp:positionV relativeFrom="paragraph">
                    <wp:posOffset>678815</wp:posOffset>
                  </wp:positionV>
                  <wp:extent cx="281305" cy="447675"/>
                  <wp:effectExtent l="19050" t="0" r="4445" b="0"/>
                  <wp:wrapTight wrapText="bothSides">
                    <wp:wrapPolygon edited="0">
                      <wp:start x="-1463" y="0"/>
                      <wp:lineTo x="-1463" y="21140"/>
                      <wp:lineTo x="21941" y="21140"/>
                      <wp:lineTo x="21941" y="0"/>
                      <wp:lineTo x="-1463" y="0"/>
                    </wp:wrapPolygon>
                  </wp:wrapTight>
                  <wp:docPr id="149" name="Picture 25" descr="http://www.wpclipart.com/cartoon/people/kids/girl_cartoons/stick_gir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http://www.wpclipart.com/cartoon/people/kids/girl_cartoons/stick_gir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305" cy="447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omic Sans MS" w:hAnsi="Comic Sans MS"/>
                <w:noProof/>
                <w:lang w:val="tr-TR" w:eastAsia="tr-TR"/>
              </w:rPr>
              <w:drawing>
                <wp:anchor distT="0" distB="0" distL="114300" distR="114300" simplePos="0" relativeHeight="251620352" behindDoc="1" locked="0" layoutInCell="1" allowOverlap="1">
                  <wp:simplePos x="0" y="0"/>
                  <wp:positionH relativeFrom="column">
                    <wp:posOffset>413385</wp:posOffset>
                  </wp:positionH>
                  <wp:positionV relativeFrom="paragraph">
                    <wp:posOffset>749300</wp:posOffset>
                  </wp:positionV>
                  <wp:extent cx="281305" cy="447675"/>
                  <wp:effectExtent l="19050" t="0" r="4445" b="0"/>
                  <wp:wrapTight wrapText="bothSides">
                    <wp:wrapPolygon edited="0">
                      <wp:start x="-1463" y="0"/>
                      <wp:lineTo x="-1463" y="21140"/>
                      <wp:lineTo x="21941" y="21140"/>
                      <wp:lineTo x="21941" y="0"/>
                      <wp:lineTo x="-1463" y="0"/>
                    </wp:wrapPolygon>
                  </wp:wrapTight>
                  <wp:docPr id="125" name="Picture 25" descr="http://www.wpclipart.com/cartoon/people/kids/girl_cartoons/stick_gir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http://www.wpclipart.com/cartoon/people/kids/girl_cartoons/stick_gir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305" cy="447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omic Sans MS" w:hAnsi="Comic Sans MS"/>
                <w:noProof/>
                <w:lang w:val="tr-TR" w:eastAsia="tr-TR"/>
              </w:rPr>
              <w:drawing>
                <wp:anchor distT="0" distB="0" distL="114300" distR="114300" simplePos="0" relativeHeight="251642880" behindDoc="1" locked="0" layoutInCell="1" allowOverlap="1">
                  <wp:simplePos x="0" y="0"/>
                  <wp:positionH relativeFrom="column">
                    <wp:posOffset>1134745</wp:posOffset>
                  </wp:positionH>
                  <wp:positionV relativeFrom="paragraph">
                    <wp:posOffset>488315</wp:posOffset>
                  </wp:positionV>
                  <wp:extent cx="281305" cy="447675"/>
                  <wp:effectExtent l="19050" t="0" r="4445" b="0"/>
                  <wp:wrapTight wrapText="bothSides">
                    <wp:wrapPolygon edited="0">
                      <wp:start x="-1463" y="0"/>
                      <wp:lineTo x="-1463" y="21140"/>
                      <wp:lineTo x="21941" y="21140"/>
                      <wp:lineTo x="21941" y="0"/>
                      <wp:lineTo x="-1463" y="0"/>
                    </wp:wrapPolygon>
                  </wp:wrapTight>
                  <wp:docPr id="148" name="Picture 25" descr="http://www.wpclipart.com/cartoon/people/kids/girl_cartoons/stick_gir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http://www.wpclipart.com/cartoon/people/kids/girl_cartoons/stick_gir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305" cy="447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omic Sans MS" w:hAnsi="Comic Sans MS"/>
                <w:noProof/>
                <w:lang w:val="tr-TR" w:eastAsia="tr-TR"/>
              </w:rPr>
              <w:drawing>
                <wp:anchor distT="0" distB="0" distL="114300" distR="114300" simplePos="0" relativeHeight="251621376" behindDoc="1" locked="0" layoutInCell="1" allowOverlap="1">
                  <wp:simplePos x="0" y="0"/>
                  <wp:positionH relativeFrom="column">
                    <wp:posOffset>757555</wp:posOffset>
                  </wp:positionH>
                  <wp:positionV relativeFrom="paragraph">
                    <wp:posOffset>593090</wp:posOffset>
                  </wp:positionV>
                  <wp:extent cx="281305" cy="447675"/>
                  <wp:effectExtent l="19050" t="0" r="4445" b="0"/>
                  <wp:wrapTight wrapText="bothSides">
                    <wp:wrapPolygon edited="0">
                      <wp:start x="-1463" y="0"/>
                      <wp:lineTo x="-1463" y="21140"/>
                      <wp:lineTo x="21941" y="21140"/>
                      <wp:lineTo x="21941" y="0"/>
                      <wp:lineTo x="-1463" y="0"/>
                    </wp:wrapPolygon>
                  </wp:wrapTight>
                  <wp:docPr id="126" name="Picture 25" descr="http://www.wpclipart.com/cartoon/people/kids/girl_cartoons/stick_gir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http://www.wpclipart.com/cartoon/people/kids/girl_cartoons/stick_gir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305" cy="447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omic Sans MS" w:hAnsi="Comic Sans MS"/>
                <w:noProof/>
                <w:lang w:val="tr-TR" w:eastAsia="tr-TR"/>
              </w:rPr>
              <w:drawing>
                <wp:anchor distT="0" distB="0" distL="114300" distR="114300" simplePos="0" relativeHeight="251609088" behindDoc="1" locked="0" layoutInCell="1" allowOverlap="1">
                  <wp:simplePos x="0" y="0"/>
                  <wp:positionH relativeFrom="column">
                    <wp:posOffset>8255</wp:posOffset>
                  </wp:positionH>
                  <wp:positionV relativeFrom="paragraph">
                    <wp:posOffset>678815</wp:posOffset>
                  </wp:positionV>
                  <wp:extent cx="281305" cy="447675"/>
                  <wp:effectExtent l="19050" t="0" r="4445" b="0"/>
                  <wp:wrapTight wrapText="bothSides">
                    <wp:wrapPolygon edited="0">
                      <wp:start x="-1463" y="0"/>
                      <wp:lineTo x="-1463" y="21140"/>
                      <wp:lineTo x="21941" y="21140"/>
                      <wp:lineTo x="21941" y="0"/>
                      <wp:lineTo x="-1463" y="0"/>
                    </wp:wrapPolygon>
                  </wp:wrapTight>
                  <wp:docPr id="56" name="Picture 25" descr="http://www.wpclipart.com/cartoon/people/kids/girl_cartoons/stick_gir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http://www.wpclipart.com/cartoon/people/kids/girl_cartoons/stick_gir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305" cy="447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0951D8">
              <w:rPr>
                <w:rFonts w:ascii="Comic Sans MS" w:hAnsi="Comic Sans MS"/>
                <w:noProof/>
                <w:lang w:val="tr-TR" w:eastAsia="en-US"/>
              </w:rPr>
              <w:pict>
                <v:shape id="_x0000_s1064" type="#_x0000_t32" style="position:absolute;margin-left:167.25pt;margin-top:120.2pt;width:48pt;height:0;z-index:251597824;mso-position-horizontal-relative:text;mso-position-vertical-relative:text" o:connectortype="straight"/>
              </w:pict>
            </w:r>
            <w:r w:rsidR="000951D8">
              <w:rPr>
                <w:rFonts w:ascii="Comic Sans MS" w:hAnsi="Comic Sans MS"/>
                <w:noProof/>
                <w:lang w:val="tr-TR" w:eastAsia="en-US"/>
              </w:rPr>
              <w:pict>
                <v:shape id="_x0000_s1075" type="#_x0000_t202" style="position:absolute;margin-left:139.8pt;margin-top:99.95pt;width:28.2pt;height:27.75pt;z-index:251608064;mso-position-horizontal-relative:text;mso-position-vertical-relative:text" filled="f" stroked="f">
                  <v:textbox style="mso-next-textbox:#_x0000_s1075">
                    <w:txbxContent>
                      <w:p w:rsidR="00A62D51" w:rsidRPr="00B901DD" w:rsidRDefault="00A62D51" w:rsidP="00125A24">
                        <w:pPr>
                          <w:rPr>
                            <w:sz w:val="28"/>
                            <w:szCs w:val="28"/>
                          </w:rPr>
                        </w:pPr>
                        <w:r>
                          <w:rPr>
                            <w:sz w:val="28"/>
                            <w:szCs w:val="28"/>
                          </w:rPr>
                          <w:t>=</w:t>
                        </w:r>
                      </w:p>
                    </w:txbxContent>
                  </v:textbox>
                </v:shape>
              </w:pict>
            </w:r>
            <w:r w:rsidR="000951D8">
              <w:rPr>
                <w:rFonts w:ascii="Comic Sans MS" w:hAnsi="Comic Sans MS"/>
                <w:noProof/>
                <w:lang w:val="tr-TR" w:eastAsia="en-US"/>
              </w:rPr>
              <w:pict>
                <v:shape id="_x0000_s1063" type="#_x0000_t32" style="position:absolute;margin-left:91.05pt;margin-top:120.2pt;width:48pt;height:0;z-index:251596800;mso-position-horizontal-relative:text;mso-position-vertical-relative:text" o:connectortype="straight"/>
              </w:pict>
            </w:r>
            <w:r w:rsidR="000951D8">
              <w:rPr>
                <w:rFonts w:ascii="Comic Sans MS" w:hAnsi="Comic Sans MS"/>
                <w:noProof/>
                <w:lang w:val="tr-TR" w:eastAsia="en-US"/>
              </w:rPr>
              <w:pict>
                <v:shape id="_x0000_s1069" type="#_x0000_t202" style="position:absolute;margin-left:69.05pt;margin-top:97.25pt;width:28.2pt;height:27.75pt;z-index:251602944;mso-position-horizontal-relative:text;mso-position-vertical-relative:text" filled="f" stroked="f">
                  <v:textbox style="mso-next-textbox:#_x0000_s1069">
                    <w:txbxContent>
                      <w:p w:rsidR="00A62D51" w:rsidRPr="00B901DD" w:rsidRDefault="00A62D51" w:rsidP="00125A24">
                        <w:pPr>
                          <w:rPr>
                            <w:sz w:val="28"/>
                            <w:szCs w:val="28"/>
                          </w:rPr>
                        </w:pPr>
                        <w:r w:rsidRPr="00B901DD">
                          <w:rPr>
                            <w:sz w:val="28"/>
                            <w:szCs w:val="28"/>
                          </w:rPr>
                          <w:t>+</w:t>
                        </w:r>
                      </w:p>
                    </w:txbxContent>
                  </v:textbox>
                </v:shape>
              </w:pict>
            </w:r>
            <w:r w:rsidR="000951D8">
              <w:rPr>
                <w:rFonts w:ascii="Comic Sans MS" w:hAnsi="Comic Sans MS"/>
                <w:noProof/>
                <w:lang w:val="tr-TR" w:eastAsia="en-US"/>
              </w:rPr>
              <w:pict>
                <v:shape id="_x0000_s1062" type="#_x0000_t32" style="position:absolute;margin-left:19.55pt;margin-top:119.45pt;width:48pt;height:0;z-index:251595776;mso-position-horizontal-relative:text;mso-position-vertical-relative:text" o:connectortype="straight"/>
              </w:pict>
            </w:r>
            <w:r w:rsidR="00110B4E" w:rsidRPr="000745DB">
              <w:rPr>
                <w:rFonts w:ascii="Comic Sans MS" w:hAnsi="Comic Sans MS"/>
                <w:lang w:val="tr-TR"/>
              </w:rPr>
              <w:t xml:space="preserve">8. </w:t>
            </w:r>
            <w:r w:rsidR="00BA57B2" w:rsidRPr="000745DB">
              <w:rPr>
                <w:rFonts w:cs="Arial"/>
                <w:color w:val="222222"/>
                <w:lang w:val="tr-TR"/>
              </w:rPr>
              <w:t xml:space="preserve">Kütüphanede </w:t>
            </w:r>
            <w:r w:rsidR="00BA57B2" w:rsidRPr="000745DB">
              <w:rPr>
                <w:rStyle w:val="hps"/>
                <w:rFonts w:cs="Arial"/>
                <w:color w:val="222222"/>
                <w:lang w:val="tr-TR"/>
              </w:rPr>
              <w:t>beş</w:t>
            </w:r>
            <w:r w:rsidR="00BA57B2" w:rsidRPr="000745DB">
              <w:rPr>
                <w:rFonts w:cs="Arial"/>
                <w:color w:val="222222"/>
                <w:lang w:val="tr-TR"/>
              </w:rPr>
              <w:t xml:space="preserve"> </w:t>
            </w:r>
            <w:r w:rsidR="00BA57B2" w:rsidRPr="000745DB">
              <w:rPr>
                <w:rStyle w:val="hps"/>
                <w:rFonts w:cs="Arial"/>
                <w:color w:val="222222"/>
                <w:lang w:val="tr-TR"/>
              </w:rPr>
              <w:t>kız</w:t>
            </w:r>
            <w:r w:rsidR="00BA57B2" w:rsidRPr="000745DB">
              <w:rPr>
                <w:rFonts w:cs="Arial"/>
                <w:color w:val="222222"/>
                <w:lang w:val="tr-TR"/>
              </w:rPr>
              <w:t xml:space="preserve"> </w:t>
            </w:r>
            <w:r w:rsidR="00BA57B2" w:rsidRPr="000745DB">
              <w:rPr>
                <w:rStyle w:val="hps"/>
                <w:rFonts w:cs="Arial"/>
                <w:color w:val="222222"/>
                <w:lang w:val="tr-TR"/>
              </w:rPr>
              <w:t>öğrenci vardı</w:t>
            </w:r>
            <w:r w:rsidR="00BA57B2" w:rsidRPr="000745DB">
              <w:rPr>
                <w:rFonts w:cs="Arial"/>
                <w:color w:val="222222"/>
                <w:lang w:val="tr-TR"/>
              </w:rPr>
              <w:t xml:space="preserve">. </w:t>
            </w:r>
            <w:r w:rsidR="00BA57B2" w:rsidRPr="000745DB">
              <w:rPr>
                <w:rStyle w:val="hps"/>
                <w:rFonts w:cs="Arial"/>
                <w:color w:val="222222"/>
                <w:lang w:val="tr-TR"/>
              </w:rPr>
              <w:t>Üç</w:t>
            </w:r>
            <w:r w:rsidR="00BA57B2" w:rsidRPr="000745DB">
              <w:rPr>
                <w:rFonts w:cs="Arial"/>
                <w:color w:val="222222"/>
                <w:lang w:val="tr-TR"/>
              </w:rPr>
              <w:t xml:space="preserve"> </w:t>
            </w:r>
            <w:r w:rsidR="00BA57B2" w:rsidRPr="000745DB">
              <w:rPr>
                <w:rStyle w:val="hps"/>
                <w:rFonts w:cs="Arial"/>
                <w:color w:val="222222"/>
                <w:lang w:val="tr-TR"/>
              </w:rPr>
              <w:t>erkek</w:t>
            </w:r>
            <w:r w:rsidR="00BA57B2" w:rsidRPr="000745DB">
              <w:rPr>
                <w:rFonts w:cs="Arial"/>
                <w:color w:val="222222"/>
                <w:lang w:val="tr-TR"/>
              </w:rPr>
              <w:t xml:space="preserve"> </w:t>
            </w:r>
            <w:r w:rsidR="00BA57B2" w:rsidRPr="000745DB">
              <w:rPr>
                <w:rStyle w:val="hps"/>
                <w:rFonts w:cs="Arial"/>
                <w:color w:val="222222"/>
                <w:lang w:val="tr-TR"/>
              </w:rPr>
              <w:t>öğrenci</w:t>
            </w:r>
            <w:r w:rsidR="00BA57B2" w:rsidRPr="000745DB">
              <w:rPr>
                <w:rFonts w:cs="Arial"/>
                <w:color w:val="222222"/>
                <w:lang w:val="tr-TR"/>
              </w:rPr>
              <w:t xml:space="preserve"> </w:t>
            </w:r>
            <w:r w:rsidR="00BA57B2" w:rsidRPr="000745DB">
              <w:rPr>
                <w:rStyle w:val="hps"/>
                <w:rFonts w:cs="Arial"/>
                <w:color w:val="222222"/>
                <w:lang w:val="tr-TR"/>
              </w:rPr>
              <w:t>geldi</w:t>
            </w:r>
            <w:r w:rsidR="00BA57B2" w:rsidRPr="000745DB">
              <w:rPr>
                <w:rFonts w:cs="Arial"/>
                <w:color w:val="222222"/>
                <w:lang w:val="tr-TR"/>
              </w:rPr>
              <w:t xml:space="preserve"> </w:t>
            </w:r>
            <w:r w:rsidR="00BA57B2" w:rsidRPr="000745DB">
              <w:rPr>
                <w:rStyle w:val="hps"/>
                <w:rFonts w:cs="Arial"/>
                <w:color w:val="222222"/>
                <w:lang w:val="tr-TR"/>
              </w:rPr>
              <w:t>kütüphanede</w:t>
            </w:r>
            <w:r w:rsidR="00BA57B2" w:rsidRPr="000745DB">
              <w:rPr>
                <w:rFonts w:cs="Arial"/>
                <w:color w:val="222222"/>
                <w:lang w:val="tr-TR"/>
              </w:rPr>
              <w:t xml:space="preserve"> </w:t>
            </w:r>
            <w:r w:rsidR="00BA57B2" w:rsidRPr="000745DB">
              <w:rPr>
                <w:rStyle w:val="hps"/>
                <w:rFonts w:cs="Arial"/>
                <w:color w:val="222222"/>
                <w:lang w:val="tr-TR"/>
              </w:rPr>
              <w:t>kaç öğrenci</w:t>
            </w:r>
            <w:r w:rsidR="00BA57B2" w:rsidRPr="000745DB">
              <w:rPr>
                <w:rFonts w:cs="Arial"/>
                <w:color w:val="222222"/>
                <w:lang w:val="tr-TR"/>
              </w:rPr>
              <w:t xml:space="preserve"> </w:t>
            </w:r>
            <w:r w:rsidR="00BA57B2" w:rsidRPr="000745DB">
              <w:rPr>
                <w:rStyle w:val="hps"/>
                <w:rFonts w:cs="Arial"/>
                <w:color w:val="222222"/>
                <w:lang w:val="tr-TR"/>
              </w:rPr>
              <w:t>oldu</w:t>
            </w:r>
            <w:r w:rsidR="00BA57B2" w:rsidRPr="000745DB">
              <w:rPr>
                <w:rFonts w:cs="Arial"/>
                <w:color w:val="222222"/>
                <w:lang w:val="tr-TR"/>
              </w:rPr>
              <w:t>?</w:t>
            </w:r>
          </w:p>
        </w:tc>
      </w:tr>
    </w:tbl>
    <w:p w:rsidR="00B901DD" w:rsidRPr="000745DB" w:rsidRDefault="000951D8" w:rsidP="00E66E89">
      <w:pPr>
        <w:rPr>
          <w:rFonts w:ascii="Comic Sans MS" w:hAnsi="Comic Sans MS"/>
          <w:lang w:val="tr-TR"/>
        </w:rPr>
      </w:pPr>
      <w:r w:rsidRPr="000951D8">
        <w:rPr>
          <w:noProof/>
          <w:lang w:val="tr-TR" w:eastAsia="en-US"/>
        </w:rPr>
        <w:pict>
          <v:shape id="_x0000_s1277" type="#_x0000_t202" style="position:absolute;margin-left:139.05pt;margin-top:737.45pt;width:333pt;height:20.15pt;z-index:251750400;visibility:visible;mso-position-horizontal-relative:margin;mso-position-vertical-relative:text;mso-width-relative:margin;mso-height-relative:margin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" filled="f" stroked="f">
            <v:path arrowok="t"/>
            <v:textbox>
              <w:txbxContent>
                <w:p w:rsidR="00A62D51" w:rsidRPr="00B216F4" w:rsidRDefault="00A62D51" w:rsidP="002D5E1A">
                  <w:pPr>
                    <w:pStyle w:val="Copyright"/>
                    <w:rPr>
                      <w:sz w:val="20"/>
                      <w:szCs w:val="20"/>
                    </w:rPr>
                  </w:pPr>
                  <w:r w:rsidRPr="00B216F4">
                    <w:rPr>
                      <w:sz w:val="20"/>
                      <w:szCs w:val="20"/>
                    </w:rPr>
                    <w:t xml:space="preserve">Copyright © 2011 </w:t>
                  </w:r>
                  <w:proofErr w:type="spellStart"/>
                  <w:r w:rsidRPr="00B216F4">
                    <w:rPr>
                      <w:sz w:val="20"/>
                      <w:szCs w:val="20"/>
                    </w:rPr>
                    <w:t>Savetz</w:t>
                  </w:r>
                  <w:proofErr w:type="spellEnd"/>
                  <w:r w:rsidRPr="00B216F4">
                    <w:rPr>
                      <w:sz w:val="20"/>
                      <w:szCs w:val="20"/>
                    </w:rPr>
                    <w:t xml:space="preserve"> Publishing Inc. • www.InstantWorksheets.net</w:t>
                  </w:r>
                </w:p>
                <w:p w:rsidR="00A62D51" w:rsidRDefault="00A62D51" w:rsidP="002D5E1A">
                  <w:pPr>
                    <w:pStyle w:val="Copyright"/>
                  </w:pPr>
                </w:p>
              </w:txbxContent>
            </v:textbox>
            <w10:wrap anchorx="margin"/>
          </v:shape>
        </w:pict>
      </w:r>
    </w:p>
    <w:tbl>
      <w:tblPr>
        <w:tblpPr w:leftFromText="141" w:rightFromText="141" w:tblpY="735"/>
        <w:tblW w:w="110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538"/>
        <w:gridCol w:w="5538"/>
      </w:tblGrid>
      <w:tr w:rsidR="00BA57B2" w:rsidRPr="000745DB" w:rsidTr="00BA57B2">
        <w:trPr>
          <w:trHeight w:val="2665"/>
        </w:trPr>
        <w:tc>
          <w:tcPr>
            <w:tcW w:w="5538" w:type="dxa"/>
          </w:tcPr>
          <w:p w:rsidR="00BA57B2" w:rsidRPr="000745DB" w:rsidRDefault="00117ECB" w:rsidP="00BA57B2">
            <w:pPr>
              <w:rPr>
                <w:rFonts w:ascii="Comic Sans MS" w:hAnsi="Comic Sans MS"/>
                <w:lang w:val="tr-TR"/>
              </w:rPr>
            </w:pPr>
            <w:r>
              <w:rPr>
                <w:noProof/>
                <w:lang w:val="tr-TR" w:eastAsia="tr-TR"/>
              </w:rPr>
              <w:lastRenderedPageBreak/>
              <w:drawing>
                <wp:anchor distT="0" distB="0" distL="114300" distR="114300" simplePos="0" relativeHeight="251757568" behindDoc="1" locked="0" layoutInCell="1" allowOverlap="1">
                  <wp:simplePos x="0" y="0"/>
                  <wp:positionH relativeFrom="column">
                    <wp:posOffset>2667000</wp:posOffset>
                  </wp:positionH>
                  <wp:positionV relativeFrom="paragraph">
                    <wp:posOffset>488315</wp:posOffset>
                  </wp:positionV>
                  <wp:extent cx="361950" cy="428625"/>
                  <wp:effectExtent l="19050" t="0" r="0" b="0"/>
                  <wp:wrapTight wrapText="bothSides">
                    <wp:wrapPolygon edited="0">
                      <wp:start x="-1137" y="0"/>
                      <wp:lineTo x="-1137" y="21120"/>
                      <wp:lineTo x="21600" y="21120"/>
                      <wp:lineTo x="21600" y="0"/>
                      <wp:lineTo x="-1137" y="0"/>
                    </wp:wrapPolygon>
                  </wp:wrapTight>
                  <wp:docPr id="260" name="Picture 10" descr="http://downloads.clipart.com/4162899.jpg?t=1309367191&amp;h=ff9ae1ee9850559597c2327212cee0bd&amp;u=kevinsavet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://downloads.clipart.com/4162899.jpg?t=1309367191&amp;h=ff9ae1ee9850559597c2327212cee0bd&amp;u=kevinsavet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950" cy="428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lang w:val="tr-TR" w:eastAsia="tr-TR"/>
              </w:rPr>
              <w:drawing>
                <wp:anchor distT="0" distB="0" distL="114300" distR="114300" simplePos="0" relativeHeight="251756544" behindDoc="1" locked="0" layoutInCell="1" allowOverlap="1">
                  <wp:simplePos x="0" y="0"/>
                  <wp:positionH relativeFrom="column">
                    <wp:posOffset>2219325</wp:posOffset>
                  </wp:positionH>
                  <wp:positionV relativeFrom="paragraph">
                    <wp:posOffset>488315</wp:posOffset>
                  </wp:positionV>
                  <wp:extent cx="361950" cy="428625"/>
                  <wp:effectExtent l="19050" t="0" r="0" b="0"/>
                  <wp:wrapTight wrapText="bothSides">
                    <wp:wrapPolygon edited="0">
                      <wp:start x="-1137" y="0"/>
                      <wp:lineTo x="-1137" y="21120"/>
                      <wp:lineTo x="21600" y="21120"/>
                      <wp:lineTo x="21600" y="0"/>
                      <wp:lineTo x="-1137" y="0"/>
                    </wp:wrapPolygon>
                  </wp:wrapTight>
                  <wp:docPr id="259" name="Picture 10" descr="http://downloads.clipart.com/4162899.jpg?t=1309367191&amp;h=ff9ae1ee9850559597c2327212cee0bd&amp;u=kevinsavet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://downloads.clipart.com/4162899.jpg?t=1309367191&amp;h=ff9ae1ee9850559597c2327212cee0bd&amp;u=kevinsavet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950" cy="428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BA57B2" w:rsidRPr="000745DB">
              <w:rPr>
                <w:rFonts w:ascii="Comic Sans MS" w:hAnsi="Comic Sans MS"/>
                <w:lang w:val="tr-TR"/>
              </w:rPr>
              <w:t xml:space="preserve">1.  </w:t>
            </w:r>
            <w:r w:rsidR="000745DB" w:rsidRPr="000745DB">
              <w:rPr>
                <w:rFonts w:cs="Arial"/>
                <w:color w:val="222222"/>
                <w:lang w:val="tr-TR"/>
              </w:rPr>
              <w:t xml:space="preserve"> </w:t>
            </w:r>
            <w:r w:rsidR="000745DB" w:rsidRPr="000745DB">
              <w:rPr>
                <w:rStyle w:val="hps"/>
                <w:rFonts w:cs="Arial"/>
                <w:color w:val="222222"/>
                <w:lang w:val="tr-TR"/>
              </w:rPr>
              <w:t>Mahmut’un</w:t>
            </w:r>
            <w:r w:rsidR="000745DB" w:rsidRPr="000745DB">
              <w:rPr>
                <w:rFonts w:cs="Arial"/>
                <w:color w:val="222222"/>
                <w:lang w:val="tr-TR"/>
              </w:rPr>
              <w:t xml:space="preserve"> </w:t>
            </w:r>
            <w:r w:rsidR="000745DB" w:rsidRPr="000745DB">
              <w:rPr>
                <w:rStyle w:val="hps"/>
                <w:rFonts w:cs="Arial"/>
                <w:color w:val="222222"/>
                <w:lang w:val="tr-TR"/>
              </w:rPr>
              <w:t>3 elması</w:t>
            </w:r>
            <w:r w:rsidR="000745DB" w:rsidRPr="000745DB">
              <w:rPr>
                <w:rFonts w:cs="Arial"/>
                <w:color w:val="222222"/>
                <w:lang w:val="tr-TR"/>
              </w:rPr>
              <w:t xml:space="preserve"> </w:t>
            </w:r>
            <w:r w:rsidR="000745DB" w:rsidRPr="000745DB">
              <w:rPr>
                <w:rStyle w:val="hps"/>
                <w:rFonts w:cs="Arial"/>
                <w:color w:val="222222"/>
                <w:lang w:val="tr-TR"/>
              </w:rPr>
              <w:t>vardı</w:t>
            </w:r>
            <w:r w:rsidR="000745DB" w:rsidRPr="000745DB">
              <w:rPr>
                <w:rFonts w:cs="Arial"/>
                <w:color w:val="222222"/>
                <w:lang w:val="tr-TR"/>
              </w:rPr>
              <w:t xml:space="preserve">. </w:t>
            </w:r>
            <w:r w:rsidR="000745DB" w:rsidRPr="000745DB">
              <w:rPr>
                <w:rStyle w:val="hps"/>
                <w:rFonts w:cs="Arial"/>
                <w:color w:val="222222"/>
                <w:lang w:val="tr-TR"/>
              </w:rPr>
              <w:t>Abisi</w:t>
            </w:r>
            <w:r w:rsidR="000745DB" w:rsidRPr="000745DB">
              <w:rPr>
                <w:rFonts w:cs="Arial"/>
                <w:color w:val="222222"/>
                <w:lang w:val="tr-TR"/>
              </w:rPr>
              <w:t xml:space="preserve"> </w:t>
            </w:r>
            <w:r w:rsidR="000745DB" w:rsidRPr="000745DB">
              <w:rPr>
                <w:rStyle w:val="hps"/>
                <w:rFonts w:cs="Arial"/>
                <w:color w:val="222222"/>
                <w:lang w:val="tr-TR"/>
              </w:rPr>
              <w:t>2 elma</w:t>
            </w:r>
            <w:r w:rsidR="000745DB" w:rsidRPr="000745DB">
              <w:rPr>
                <w:rFonts w:cs="Arial"/>
                <w:color w:val="222222"/>
                <w:lang w:val="tr-TR"/>
              </w:rPr>
              <w:t xml:space="preserve"> daha </w:t>
            </w:r>
            <w:r w:rsidR="000745DB" w:rsidRPr="000745DB">
              <w:rPr>
                <w:rStyle w:val="hps"/>
                <w:rFonts w:cs="Arial"/>
                <w:color w:val="222222"/>
                <w:lang w:val="tr-TR"/>
              </w:rPr>
              <w:t>verdi</w:t>
            </w:r>
            <w:r w:rsidR="000745DB" w:rsidRPr="000745DB">
              <w:rPr>
                <w:rFonts w:cs="Arial"/>
                <w:color w:val="222222"/>
                <w:lang w:val="tr-TR"/>
              </w:rPr>
              <w:t xml:space="preserve">. </w:t>
            </w:r>
            <w:r w:rsidR="000745DB" w:rsidRPr="000745DB">
              <w:rPr>
                <w:rStyle w:val="hps"/>
                <w:rFonts w:cs="Arial"/>
                <w:color w:val="222222"/>
                <w:lang w:val="tr-TR"/>
              </w:rPr>
              <w:t xml:space="preserve"> Mahmut’un</w:t>
            </w:r>
            <w:r w:rsidR="000745DB" w:rsidRPr="000745DB">
              <w:rPr>
                <w:rFonts w:cs="Arial"/>
                <w:color w:val="222222"/>
                <w:lang w:val="tr-TR"/>
              </w:rPr>
              <w:t xml:space="preserve"> </w:t>
            </w:r>
            <w:r w:rsidR="000745DB" w:rsidRPr="000745DB">
              <w:rPr>
                <w:rStyle w:val="hps"/>
                <w:rFonts w:cs="Arial"/>
                <w:color w:val="222222"/>
                <w:lang w:val="tr-TR"/>
              </w:rPr>
              <w:t>kaç</w:t>
            </w:r>
            <w:r w:rsidR="000745DB" w:rsidRPr="000745DB">
              <w:rPr>
                <w:rFonts w:cs="Arial"/>
                <w:color w:val="222222"/>
                <w:lang w:val="tr-TR"/>
              </w:rPr>
              <w:t xml:space="preserve"> </w:t>
            </w:r>
            <w:r w:rsidR="000745DB" w:rsidRPr="000745DB">
              <w:rPr>
                <w:rStyle w:val="hps"/>
                <w:rFonts w:cs="Arial"/>
                <w:color w:val="222222"/>
                <w:lang w:val="tr-TR"/>
              </w:rPr>
              <w:t>elması</w:t>
            </w:r>
            <w:r w:rsidR="000745DB" w:rsidRPr="000745DB">
              <w:rPr>
                <w:rFonts w:cs="Arial"/>
                <w:color w:val="222222"/>
                <w:lang w:val="tr-TR"/>
              </w:rPr>
              <w:t xml:space="preserve"> </w:t>
            </w:r>
            <w:r w:rsidR="000745DB" w:rsidRPr="000745DB">
              <w:rPr>
                <w:rStyle w:val="hps"/>
                <w:rFonts w:cs="Arial"/>
                <w:color w:val="222222"/>
                <w:lang w:val="tr-TR"/>
              </w:rPr>
              <w:t>oldu?</w:t>
            </w:r>
          </w:p>
          <w:p w:rsidR="00BA57B2" w:rsidRPr="000745DB" w:rsidRDefault="00117ECB" w:rsidP="00BA57B2">
            <w:pPr>
              <w:ind w:left="360"/>
              <w:rPr>
                <w:rFonts w:ascii="Comic Sans MS" w:hAnsi="Comic Sans MS"/>
                <w:lang w:val="tr-TR"/>
              </w:rPr>
            </w:pPr>
            <w:r>
              <w:rPr>
                <w:rFonts w:ascii="Comic Sans MS" w:hAnsi="Comic Sans MS"/>
                <w:noProof/>
                <w:lang w:val="tr-TR" w:eastAsia="tr-TR"/>
              </w:rPr>
              <w:drawing>
                <wp:anchor distT="0" distB="0" distL="114300" distR="114300" simplePos="0" relativeHeight="251753472" behindDoc="1" locked="0" layoutInCell="1" allowOverlap="1">
                  <wp:simplePos x="0" y="0"/>
                  <wp:positionH relativeFrom="column">
                    <wp:posOffset>114300</wp:posOffset>
                  </wp:positionH>
                  <wp:positionV relativeFrom="paragraph">
                    <wp:posOffset>63500</wp:posOffset>
                  </wp:positionV>
                  <wp:extent cx="361950" cy="428625"/>
                  <wp:effectExtent l="19050" t="0" r="0" b="0"/>
                  <wp:wrapTight wrapText="bothSides">
                    <wp:wrapPolygon edited="0">
                      <wp:start x="-1137" y="0"/>
                      <wp:lineTo x="-1137" y="21120"/>
                      <wp:lineTo x="21600" y="21120"/>
                      <wp:lineTo x="21600" y="0"/>
                      <wp:lineTo x="-1137" y="0"/>
                    </wp:wrapPolygon>
                  </wp:wrapTight>
                  <wp:docPr id="256" name="Picture 10" descr="http://downloads.clipart.com/4162899.jpg?t=1309367191&amp;h=ff9ae1ee9850559597c2327212cee0bd&amp;u=kevinsavet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://downloads.clipart.com/4162899.jpg?t=1309367191&amp;h=ff9ae1ee9850559597c2327212cee0bd&amp;u=kevinsavet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950" cy="428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BA57B2" w:rsidRPr="000745DB" w:rsidRDefault="00BA57B2" w:rsidP="00BA57B2">
            <w:pPr>
              <w:ind w:left="360"/>
              <w:rPr>
                <w:rFonts w:ascii="Comic Sans MS" w:hAnsi="Comic Sans MS"/>
                <w:lang w:val="tr-TR"/>
              </w:rPr>
            </w:pPr>
          </w:p>
          <w:p w:rsidR="00BA57B2" w:rsidRPr="000745DB" w:rsidRDefault="000951D8" w:rsidP="00BA57B2">
            <w:pPr>
              <w:rPr>
                <w:rFonts w:ascii="Comic Sans MS" w:hAnsi="Comic Sans MS"/>
                <w:lang w:val="tr-TR"/>
              </w:rPr>
            </w:pPr>
            <w:r>
              <w:rPr>
                <w:rFonts w:ascii="Comic Sans MS" w:hAnsi="Comic Sans MS"/>
                <w:noProof/>
                <w:lang w:val="tr-TR" w:eastAsia="en-US"/>
              </w:rPr>
              <w:pict>
                <v:shape id="_x0000_s1289" type="#_x0000_t202" style="position:absolute;margin-left:26.8pt;margin-top:9.05pt;width:28.2pt;height:27.75pt;z-index:251762688" filled="f" stroked="f">
                  <v:textbox style="mso-next-textbox:#_x0000_s1289">
                    <w:txbxContent>
                      <w:p w:rsidR="00BA57B2" w:rsidRPr="00B901DD" w:rsidRDefault="00BA57B2" w:rsidP="00BA57B2">
                        <w:pPr>
                          <w:rPr>
                            <w:sz w:val="28"/>
                            <w:szCs w:val="28"/>
                          </w:rPr>
                        </w:pPr>
                        <w:r>
                          <w:rPr>
                            <w:sz w:val="28"/>
                            <w:szCs w:val="28"/>
                          </w:rPr>
                          <w:t>=</w:t>
                        </w:r>
                      </w:p>
                    </w:txbxContent>
                  </v:textbox>
                </v:shape>
              </w:pict>
            </w:r>
          </w:p>
          <w:p w:rsidR="00BA57B2" w:rsidRPr="000745DB" w:rsidRDefault="00117ECB" w:rsidP="00BA57B2">
            <w:pPr>
              <w:rPr>
                <w:rFonts w:ascii="Comic Sans MS" w:hAnsi="Comic Sans MS"/>
                <w:lang w:val="tr-TR"/>
              </w:rPr>
            </w:pPr>
            <w:r>
              <w:rPr>
                <w:noProof/>
                <w:lang w:val="tr-TR" w:eastAsia="tr-TR"/>
              </w:rPr>
              <w:drawing>
                <wp:anchor distT="0" distB="0" distL="114300" distR="114300" simplePos="0" relativeHeight="251754496" behindDoc="1" locked="0" layoutInCell="1" allowOverlap="1">
                  <wp:simplePos x="0" y="0"/>
                  <wp:positionH relativeFrom="column">
                    <wp:posOffset>508635</wp:posOffset>
                  </wp:positionH>
                  <wp:positionV relativeFrom="paragraph">
                    <wp:posOffset>-573405</wp:posOffset>
                  </wp:positionV>
                  <wp:extent cx="361950" cy="428625"/>
                  <wp:effectExtent l="19050" t="0" r="0" b="0"/>
                  <wp:wrapTight wrapText="bothSides">
                    <wp:wrapPolygon edited="0">
                      <wp:start x="-1137" y="0"/>
                      <wp:lineTo x="-1137" y="21120"/>
                      <wp:lineTo x="21600" y="21120"/>
                      <wp:lineTo x="21600" y="0"/>
                      <wp:lineTo x="-1137" y="0"/>
                    </wp:wrapPolygon>
                  </wp:wrapTight>
                  <wp:docPr id="257" name="Picture 10" descr="http://downloads.clipart.com/4162899.jpg?t=1309367191&amp;h=ff9ae1ee9850559597c2327212cee0bd&amp;u=kevinsavet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://downloads.clipart.com/4162899.jpg?t=1309367191&amp;h=ff9ae1ee9850559597c2327212cee0bd&amp;u=kevinsavet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950" cy="428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omic Sans MS" w:hAnsi="Comic Sans MS"/>
                <w:noProof/>
                <w:lang w:val="tr-TR" w:eastAsia="tr-TR"/>
              </w:rPr>
              <w:drawing>
                <wp:anchor distT="0" distB="0" distL="114300" distR="114300" simplePos="0" relativeHeight="251755520" behindDoc="1" locked="0" layoutInCell="1" allowOverlap="1">
                  <wp:simplePos x="0" y="0"/>
                  <wp:positionH relativeFrom="column">
                    <wp:posOffset>946785</wp:posOffset>
                  </wp:positionH>
                  <wp:positionV relativeFrom="paragraph">
                    <wp:posOffset>-573405</wp:posOffset>
                  </wp:positionV>
                  <wp:extent cx="361950" cy="428625"/>
                  <wp:effectExtent l="19050" t="0" r="0" b="0"/>
                  <wp:wrapTight wrapText="bothSides">
                    <wp:wrapPolygon edited="0">
                      <wp:start x="-1137" y="0"/>
                      <wp:lineTo x="-1137" y="21120"/>
                      <wp:lineTo x="21600" y="21120"/>
                      <wp:lineTo x="21600" y="0"/>
                      <wp:lineTo x="-1137" y="0"/>
                    </wp:wrapPolygon>
                  </wp:wrapTight>
                  <wp:docPr id="258" name="Picture 10" descr="http://downloads.clipart.com/4162899.jpg?t=1309367191&amp;h=ff9ae1ee9850559597c2327212cee0bd&amp;u=kevinsavet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://downloads.clipart.com/4162899.jpg?t=1309367191&amp;h=ff9ae1ee9850559597c2327212cee0bd&amp;u=kevinsavet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950" cy="428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0951D8">
              <w:rPr>
                <w:rFonts w:ascii="Comic Sans MS" w:hAnsi="Comic Sans MS"/>
                <w:noProof/>
                <w:lang w:val="tr-TR" w:eastAsia="en-US"/>
              </w:rPr>
              <w:pict>
                <v:shape id="_x0000_s1288" type="#_x0000_t202" style="position:absolute;margin-left:75.85pt;margin-top:-9.15pt;width:28.2pt;height:27.75pt;z-index:251761664;mso-position-horizontal-relative:text;mso-position-vertical-relative:text" filled="f" stroked="f">
                  <v:textbox style="mso-next-textbox:#_x0000_s1288">
                    <w:txbxContent>
                      <w:p w:rsidR="00BA57B2" w:rsidRPr="00B901DD" w:rsidRDefault="00BA57B2" w:rsidP="00BA57B2">
                        <w:pPr>
                          <w:rPr>
                            <w:sz w:val="28"/>
                            <w:szCs w:val="28"/>
                          </w:rPr>
                        </w:pPr>
                        <w:r w:rsidRPr="00B901DD">
                          <w:rPr>
                            <w:sz w:val="28"/>
                            <w:szCs w:val="28"/>
                          </w:rPr>
                          <w:t>+</w:t>
                        </w:r>
                      </w:p>
                    </w:txbxContent>
                  </v:textbox>
                </v:shape>
              </w:pict>
            </w:r>
            <w:r w:rsidR="000951D8">
              <w:rPr>
                <w:rFonts w:ascii="Comic Sans MS" w:hAnsi="Comic Sans MS"/>
                <w:noProof/>
                <w:lang w:val="tr-TR" w:eastAsia="en-US"/>
              </w:rPr>
              <w:pict>
                <v:shape id="_x0000_s1287" type="#_x0000_t32" style="position:absolute;margin-left:176.35pt;margin-top:14.1pt;width:48pt;height:0;z-index:251760640;mso-position-horizontal-relative:text;mso-position-vertical-relative:text" o:connectortype="straight"/>
              </w:pict>
            </w:r>
            <w:r w:rsidR="000951D8">
              <w:rPr>
                <w:rFonts w:ascii="Comic Sans MS" w:hAnsi="Comic Sans MS"/>
                <w:noProof/>
                <w:lang w:val="tr-TR" w:eastAsia="en-US"/>
              </w:rPr>
              <w:pict>
                <v:shape id="_x0000_s1286" type="#_x0000_t32" style="position:absolute;margin-left:98.8pt;margin-top:14.1pt;width:48pt;height:0;z-index:251759616;mso-position-horizontal-relative:text;mso-position-vertical-relative:text" o:connectortype="straight"/>
              </w:pict>
            </w:r>
            <w:r w:rsidR="000951D8">
              <w:rPr>
                <w:rFonts w:ascii="Comic Sans MS" w:hAnsi="Comic Sans MS"/>
                <w:noProof/>
                <w:lang w:val="tr-TR" w:eastAsia="en-US"/>
              </w:rPr>
              <w:pict>
                <v:shape id="_x0000_s1285" type="#_x0000_t32" style="position:absolute;margin-left:27.85pt;margin-top:14.1pt;width:48pt;height:0;z-index:251758592;mso-position-horizontal-relative:text;mso-position-vertical-relative:text" o:connectortype="straight"/>
              </w:pict>
            </w:r>
          </w:p>
        </w:tc>
        <w:tc>
          <w:tcPr>
            <w:tcW w:w="5538" w:type="dxa"/>
          </w:tcPr>
          <w:p w:rsidR="00BA57B2" w:rsidRPr="000745DB" w:rsidRDefault="00117ECB" w:rsidP="00BA57B2">
            <w:pPr>
              <w:rPr>
                <w:rFonts w:cs="Arial"/>
                <w:color w:val="222222"/>
                <w:lang w:val="tr-TR"/>
              </w:rPr>
            </w:pPr>
            <w:r>
              <w:rPr>
                <w:rFonts w:ascii="Comic Sans MS" w:hAnsi="Comic Sans MS"/>
                <w:noProof/>
                <w:lang w:val="tr-TR" w:eastAsia="tr-TR"/>
              </w:rPr>
              <w:drawing>
                <wp:anchor distT="0" distB="0" distL="114300" distR="114300" simplePos="0" relativeHeight="251786240" behindDoc="1" locked="0" layoutInCell="1" allowOverlap="1">
                  <wp:simplePos x="0" y="0"/>
                  <wp:positionH relativeFrom="column">
                    <wp:posOffset>1338580</wp:posOffset>
                  </wp:positionH>
                  <wp:positionV relativeFrom="paragraph">
                    <wp:posOffset>564515</wp:posOffset>
                  </wp:positionV>
                  <wp:extent cx="321310" cy="409575"/>
                  <wp:effectExtent l="19050" t="0" r="2540" b="0"/>
                  <wp:wrapTight wrapText="bothSides">
                    <wp:wrapPolygon edited="0">
                      <wp:start x="-1281" y="0"/>
                      <wp:lineTo x="-1281" y="21098"/>
                      <wp:lineTo x="21771" y="21098"/>
                      <wp:lineTo x="21771" y="0"/>
                      <wp:lineTo x="-1281" y="0"/>
                    </wp:wrapPolygon>
                  </wp:wrapTight>
                  <wp:docPr id="288" name="Picture 13" descr="http://downloads.clipart.com/20434876.jpg?t=1309367589&amp;h=64f87c6588548c6a55ed378f39bd11c4&amp;u=kevinsavet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://downloads.clipart.com/20434876.jpg?t=1309367589&amp;h=64f87c6588548c6a55ed378f39bd11c4&amp;u=kevinsavet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grayscl/>
                            <a:biLevel thresh="5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310" cy="409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BA57B2" w:rsidRPr="000745DB">
              <w:rPr>
                <w:rFonts w:ascii="Comic Sans MS" w:hAnsi="Comic Sans MS"/>
                <w:lang w:val="tr-TR"/>
              </w:rPr>
              <w:t xml:space="preserve">2.  </w:t>
            </w:r>
            <w:r w:rsidR="000745DB" w:rsidRPr="000745DB">
              <w:rPr>
                <w:rFonts w:cs="Arial"/>
                <w:color w:val="222222"/>
                <w:lang w:val="tr-TR"/>
              </w:rPr>
              <w:t xml:space="preserve"> </w:t>
            </w:r>
            <w:r w:rsidR="000745DB" w:rsidRPr="000745DB">
              <w:rPr>
                <w:rStyle w:val="hps"/>
                <w:rFonts w:cs="Arial"/>
                <w:color w:val="222222"/>
                <w:lang w:val="tr-TR"/>
              </w:rPr>
              <w:t>Bir</w:t>
            </w:r>
            <w:r w:rsidR="000745DB" w:rsidRPr="000745DB">
              <w:rPr>
                <w:rFonts w:cs="Arial"/>
                <w:color w:val="222222"/>
                <w:lang w:val="tr-TR"/>
              </w:rPr>
              <w:t xml:space="preserve"> </w:t>
            </w:r>
            <w:r w:rsidR="000745DB" w:rsidRPr="000745DB">
              <w:rPr>
                <w:rStyle w:val="hps"/>
                <w:rFonts w:cs="Arial"/>
                <w:color w:val="222222"/>
                <w:lang w:val="tr-TR"/>
              </w:rPr>
              <w:t>ağaçta</w:t>
            </w:r>
            <w:r w:rsidR="000745DB" w:rsidRPr="000745DB">
              <w:rPr>
                <w:rFonts w:cs="Arial"/>
                <w:color w:val="222222"/>
                <w:lang w:val="tr-TR"/>
              </w:rPr>
              <w:t xml:space="preserve"> </w:t>
            </w:r>
            <w:r w:rsidR="000745DB" w:rsidRPr="000745DB">
              <w:rPr>
                <w:rStyle w:val="hps"/>
                <w:rFonts w:cs="Arial"/>
                <w:color w:val="222222"/>
                <w:lang w:val="tr-TR"/>
              </w:rPr>
              <w:t>dört</w:t>
            </w:r>
            <w:r w:rsidR="000745DB" w:rsidRPr="000745DB">
              <w:rPr>
                <w:rFonts w:cs="Arial"/>
                <w:color w:val="222222"/>
                <w:lang w:val="tr-TR"/>
              </w:rPr>
              <w:t xml:space="preserve"> </w:t>
            </w:r>
            <w:r w:rsidR="000745DB" w:rsidRPr="000745DB">
              <w:rPr>
                <w:rStyle w:val="hps"/>
                <w:rFonts w:cs="Arial"/>
                <w:color w:val="222222"/>
                <w:lang w:val="tr-TR"/>
              </w:rPr>
              <w:t>kuş</w:t>
            </w:r>
            <w:r w:rsidR="000745DB" w:rsidRPr="000745DB">
              <w:rPr>
                <w:rFonts w:cs="Arial"/>
                <w:color w:val="222222"/>
                <w:lang w:val="tr-TR"/>
              </w:rPr>
              <w:t xml:space="preserve"> </w:t>
            </w:r>
            <w:r w:rsidR="000745DB" w:rsidRPr="000745DB">
              <w:rPr>
                <w:rStyle w:val="hps"/>
                <w:rFonts w:cs="Arial"/>
                <w:color w:val="222222"/>
                <w:lang w:val="tr-TR"/>
              </w:rPr>
              <w:t>vardı</w:t>
            </w:r>
            <w:r w:rsidR="000745DB" w:rsidRPr="000745DB">
              <w:rPr>
                <w:rFonts w:cs="Arial"/>
                <w:color w:val="222222"/>
                <w:lang w:val="tr-TR"/>
              </w:rPr>
              <w:t xml:space="preserve">. </w:t>
            </w:r>
            <w:proofErr w:type="gramStart"/>
            <w:r w:rsidR="000745DB" w:rsidRPr="000745DB">
              <w:rPr>
                <w:rStyle w:val="hps"/>
                <w:rFonts w:cs="Arial"/>
                <w:color w:val="222222"/>
                <w:lang w:val="tr-TR"/>
              </w:rPr>
              <w:t>ağacın</w:t>
            </w:r>
            <w:proofErr w:type="gramEnd"/>
            <w:r w:rsidR="000745DB" w:rsidRPr="000745DB">
              <w:rPr>
                <w:rStyle w:val="hps"/>
                <w:rFonts w:cs="Arial"/>
                <w:color w:val="222222"/>
                <w:lang w:val="tr-TR"/>
              </w:rPr>
              <w:t xml:space="preserve"> üzerine</w:t>
            </w:r>
            <w:r w:rsidR="000745DB" w:rsidRPr="000745DB">
              <w:rPr>
                <w:rFonts w:cs="Arial"/>
                <w:color w:val="222222"/>
                <w:lang w:val="tr-TR"/>
              </w:rPr>
              <w:t xml:space="preserve"> iki kuş daha kondu. </w:t>
            </w:r>
            <w:r w:rsidR="000745DB" w:rsidRPr="000745DB">
              <w:rPr>
                <w:rStyle w:val="hps"/>
                <w:rFonts w:cs="Arial"/>
                <w:color w:val="222222"/>
                <w:lang w:val="tr-TR"/>
              </w:rPr>
              <w:t>Ağaçta toplam kaç kuş oldu</w:t>
            </w:r>
            <w:r w:rsidR="000745DB" w:rsidRPr="000745DB">
              <w:rPr>
                <w:rFonts w:cs="Arial"/>
                <w:color w:val="222222"/>
                <w:lang w:val="tr-TR"/>
              </w:rPr>
              <w:t>?</w:t>
            </w:r>
          </w:p>
          <w:p w:rsidR="000745DB" w:rsidRPr="000745DB" w:rsidRDefault="000745DB" w:rsidP="00BA57B2">
            <w:pPr>
              <w:rPr>
                <w:lang w:val="tr-TR"/>
              </w:rPr>
            </w:pPr>
          </w:p>
          <w:p w:rsidR="00BA57B2" w:rsidRPr="000745DB" w:rsidRDefault="00117ECB" w:rsidP="00BA57B2">
            <w:pPr>
              <w:rPr>
                <w:lang w:val="tr-TR"/>
              </w:rPr>
            </w:pPr>
            <w:r>
              <w:rPr>
                <w:noProof/>
                <w:lang w:val="tr-TR" w:eastAsia="tr-TR"/>
              </w:rPr>
              <w:drawing>
                <wp:anchor distT="0" distB="0" distL="114300" distR="114300" simplePos="0" relativeHeight="251764736" behindDoc="1" locked="0" layoutInCell="1" allowOverlap="1">
                  <wp:simplePos x="0" y="0"/>
                  <wp:positionH relativeFrom="column">
                    <wp:posOffset>217170</wp:posOffset>
                  </wp:positionH>
                  <wp:positionV relativeFrom="paragraph">
                    <wp:posOffset>41910</wp:posOffset>
                  </wp:positionV>
                  <wp:extent cx="321310" cy="409575"/>
                  <wp:effectExtent l="19050" t="0" r="2540" b="0"/>
                  <wp:wrapTight wrapText="bothSides">
                    <wp:wrapPolygon edited="0">
                      <wp:start x="-1281" y="0"/>
                      <wp:lineTo x="-1281" y="21098"/>
                      <wp:lineTo x="21771" y="21098"/>
                      <wp:lineTo x="21771" y="0"/>
                      <wp:lineTo x="-1281" y="0"/>
                    </wp:wrapPolygon>
                  </wp:wrapTight>
                  <wp:docPr id="267" name="Picture 13" descr="http://downloads.clipart.com/20434876.jpg?t=1309367589&amp;h=64f87c6588548c6a55ed378f39bd11c4&amp;u=kevinsavet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://downloads.clipart.com/20434876.jpg?t=1309367589&amp;h=64f87c6588548c6a55ed378f39bd11c4&amp;u=kevinsavet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grayscl/>
                            <a:biLevel thresh="5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310" cy="409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BA57B2" w:rsidRPr="000745DB" w:rsidRDefault="00BA57B2" w:rsidP="00BA57B2">
            <w:pPr>
              <w:rPr>
                <w:lang w:val="tr-TR"/>
              </w:rPr>
            </w:pPr>
          </w:p>
          <w:p w:rsidR="00BA57B2" w:rsidRPr="000745DB" w:rsidRDefault="00BA57B2" w:rsidP="00BA57B2">
            <w:pPr>
              <w:rPr>
                <w:lang w:val="tr-TR"/>
              </w:rPr>
            </w:pPr>
          </w:p>
          <w:p w:rsidR="00BA57B2" w:rsidRPr="000745DB" w:rsidRDefault="00117ECB" w:rsidP="00BA57B2">
            <w:pPr>
              <w:rPr>
                <w:rFonts w:ascii="Comic Sans MS" w:hAnsi="Comic Sans MS"/>
                <w:lang w:val="tr-TR"/>
              </w:rPr>
            </w:pPr>
            <w:r>
              <w:rPr>
                <w:noProof/>
                <w:lang w:val="tr-TR" w:eastAsia="tr-TR"/>
              </w:rPr>
              <w:drawing>
                <wp:anchor distT="0" distB="0" distL="114300" distR="114300" simplePos="0" relativeHeight="251763712" behindDoc="1" locked="0" layoutInCell="1" allowOverlap="1">
                  <wp:simplePos x="0" y="0"/>
                  <wp:positionH relativeFrom="column">
                    <wp:posOffset>2284095</wp:posOffset>
                  </wp:positionH>
                  <wp:positionV relativeFrom="paragraph">
                    <wp:posOffset>-598170</wp:posOffset>
                  </wp:positionV>
                  <wp:extent cx="321310" cy="409575"/>
                  <wp:effectExtent l="19050" t="0" r="2540" b="0"/>
                  <wp:wrapTight wrapText="bothSides">
                    <wp:wrapPolygon edited="0">
                      <wp:start x="-1281" y="0"/>
                      <wp:lineTo x="-1281" y="21098"/>
                      <wp:lineTo x="21771" y="21098"/>
                      <wp:lineTo x="21771" y="0"/>
                      <wp:lineTo x="-1281" y="0"/>
                    </wp:wrapPolygon>
                  </wp:wrapTight>
                  <wp:docPr id="266" name="Picture 13" descr="http://downloads.clipart.com/20434876.jpg?t=1309367589&amp;h=64f87c6588548c6a55ed378f39bd11c4&amp;u=kevinsavet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://downloads.clipart.com/20434876.jpg?t=1309367589&amp;h=64f87c6588548c6a55ed378f39bd11c4&amp;u=kevinsavet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grayscl/>
                            <a:biLevel thresh="5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310" cy="409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lang w:val="tr-TR" w:eastAsia="tr-TR"/>
              </w:rPr>
              <w:drawing>
                <wp:anchor distT="0" distB="0" distL="114300" distR="114300" simplePos="0" relativeHeight="251765760" behindDoc="1" locked="0" layoutInCell="1" allowOverlap="1">
                  <wp:simplePos x="0" y="0"/>
                  <wp:positionH relativeFrom="column">
                    <wp:posOffset>645795</wp:posOffset>
                  </wp:positionH>
                  <wp:positionV relativeFrom="paragraph">
                    <wp:posOffset>-417195</wp:posOffset>
                  </wp:positionV>
                  <wp:extent cx="321310" cy="409575"/>
                  <wp:effectExtent l="19050" t="0" r="2540" b="0"/>
                  <wp:wrapTight wrapText="bothSides">
                    <wp:wrapPolygon edited="0">
                      <wp:start x="-1281" y="0"/>
                      <wp:lineTo x="-1281" y="21098"/>
                      <wp:lineTo x="21771" y="21098"/>
                      <wp:lineTo x="21771" y="0"/>
                      <wp:lineTo x="-1281" y="0"/>
                    </wp:wrapPolygon>
                  </wp:wrapTight>
                  <wp:docPr id="268" name="Picture 13" descr="http://downloads.clipart.com/20434876.jpg?t=1309367589&amp;h=64f87c6588548c6a55ed378f39bd11c4&amp;u=kevinsavet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://downloads.clipart.com/20434876.jpg?t=1309367589&amp;h=64f87c6588548c6a55ed378f39bd11c4&amp;u=kevinsavet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grayscl/>
                            <a:biLevel thresh="5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310" cy="409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lang w:val="tr-TR" w:eastAsia="tr-TR"/>
              </w:rPr>
              <w:drawing>
                <wp:anchor distT="0" distB="0" distL="114300" distR="114300" simplePos="0" relativeHeight="251766784" behindDoc="1" locked="0" layoutInCell="1" allowOverlap="1">
                  <wp:simplePos x="0" y="0"/>
                  <wp:positionH relativeFrom="column">
                    <wp:posOffset>1017270</wp:posOffset>
                  </wp:positionH>
                  <wp:positionV relativeFrom="paragraph">
                    <wp:posOffset>-483870</wp:posOffset>
                  </wp:positionV>
                  <wp:extent cx="321310" cy="409575"/>
                  <wp:effectExtent l="19050" t="0" r="2540" b="0"/>
                  <wp:wrapTight wrapText="bothSides">
                    <wp:wrapPolygon edited="0">
                      <wp:start x="-1281" y="0"/>
                      <wp:lineTo x="-1281" y="21098"/>
                      <wp:lineTo x="21771" y="21098"/>
                      <wp:lineTo x="21771" y="0"/>
                      <wp:lineTo x="-1281" y="0"/>
                    </wp:wrapPolygon>
                  </wp:wrapTight>
                  <wp:docPr id="269" name="Picture 13" descr="http://downloads.clipart.com/20434876.jpg?t=1309367589&amp;h=64f87c6588548c6a55ed378f39bd11c4&amp;u=kevinsavet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://downloads.clipart.com/20434876.jpg?t=1309367589&amp;h=64f87c6588548c6a55ed378f39bd11c4&amp;u=kevinsavet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grayscl/>
                            <a:biLevel thresh="5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310" cy="409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lang w:val="tr-TR" w:eastAsia="tr-TR"/>
              </w:rPr>
              <w:drawing>
                <wp:anchor distT="0" distB="0" distL="114300" distR="114300" simplePos="0" relativeHeight="251767808" behindDoc="1" locked="0" layoutInCell="1" allowOverlap="1">
                  <wp:simplePos x="0" y="0"/>
                  <wp:positionH relativeFrom="column">
                    <wp:posOffset>2750820</wp:posOffset>
                  </wp:positionH>
                  <wp:positionV relativeFrom="paragraph">
                    <wp:posOffset>-550545</wp:posOffset>
                  </wp:positionV>
                  <wp:extent cx="321310" cy="409575"/>
                  <wp:effectExtent l="19050" t="0" r="2540" b="0"/>
                  <wp:wrapTight wrapText="bothSides">
                    <wp:wrapPolygon edited="0">
                      <wp:start x="-1281" y="0"/>
                      <wp:lineTo x="-1281" y="21098"/>
                      <wp:lineTo x="21771" y="21098"/>
                      <wp:lineTo x="21771" y="0"/>
                      <wp:lineTo x="-1281" y="0"/>
                    </wp:wrapPolygon>
                  </wp:wrapTight>
                  <wp:docPr id="270" name="Picture 13" descr="http://downloads.clipart.com/20434876.jpg?t=1309367589&amp;h=64f87c6588548c6a55ed378f39bd11c4&amp;u=kevinsavet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://downloads.clipart.com/20434876.jpg?t=1309367589&amp;h=64f87c6588548c6a55ed378f39bd11c4&amp;u=kevinsavet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grayscl/>
                            <a:biLevel thresh="5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310" cy="409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0951D8" w:rsidRPr="000951D8">
              <w:rPr>
                <w:noProof/>
                <w:lang w:val="tr-TR" w:eastAsia="en-US"/>
              </w:rPr>
              <w:pict>
                <v:shape id="_x0000_s1299" type="#_x0000_t32" style="position:absolute;margin-left:179.55pt;margin-top:25.65pt;width:48pt;height:0;z-index:251772928;mso-position-horizontal-relative:text;mso-position-vertical-relative:text" o:connectortype="straight"/>
              </w:pict>
            </w:r>
            <w:r w:rsidR="000951D8" w:rsidRPr="000951D8">
              <w:rPr>
                <w:noProof/>
                <w:lang w:val="tr-TR" w:eastAsia="en-US"/>
              </w:rPr>
              <w:pict>
                <v:shape id="_x0000_s1298" type="#_x0000_t202" style="position:absolute;margin-left:149.85pt;margin-top:3.15pt;width:28.2pt;height:27.75pt;z-index:251771904;mso-position-horizontal-relative:text;mso-position-vertical-relative:text" filled="f" stroked="f">
                  <v:textbox style="mso-next-textbox:#_x0000_s1298">
                    <w:txbxContent>
                      <w:p w:rsidR="00BA57B2" w:rsidRPr="00B901DD" w:rsidRDefault="00BA57B2" w:rsidP="00BA57B2">
                        <w:pPr>
                          <w:rPr>
                            <w:sz w:val="28"/>
                            <w:szCs w:val="28"/>
                          </w:rPr>
                        </w:pPr>
                        <w:r>
                          <w:rPr>
                            <w:sz w:val="28"/>
                            <w:szCs w:val="28"/>
                          </w:rPr>
                          <w:t>=</w:t>
                        </w:r>
                      </w:p>
                    </w:txbxContent>
                  </v:textbox>
                </v:shape>
              </w:pict>
            </w:r>
            <w:r w:rsidR="000951D8" w:rsidRPr="000951D8">
              <w:rPr>
                <w:noProof/>
                <w:lang w:val="tr-TR" w:eastAsia="en-US"/>
              </w:rPr>
              <w:pict>
                <v:shape id="_x0000_s1297" type="#_x0000_t32" style="position:absolute;margin-left:97.25pt;margin-top:27.15pt;width:48pt;height:0;z-index:251770880;mso-position-horizontal-relative:text;mso-position-vertical-relative:text" o:connectortype="straight"/>
              </w:pict>
            </w:r>
            <w:r w:rsidR="000951D8" w:rsidRPr="000951D8">
              <w:rPr>
                <w:noProof/>
                <w:lang w:val="tr-TR" w:eastAsia="en-US"/>
              </w:rPr>
              <w:pict>
                <v:shape id="_x0000_s1296" type="#_x0000_t202" style="position:absolute;margin-left:69.05pt;margin-top:3.9pt;width:28.2pt;height:27.75pt;z-index:251769856;mso-position-horizontal-relative:text;mso-position-vertical-relative:text" filled="f" stroked="f">
                  <v:textbox style="mso-next-textbox:#_x0000_s1296">
                    <w:txbxContent>
                      <w:p w:rsidR="00BA57B2" w:rsidRPr="00B901DD" w:rsidRDefault="00BA57B2" w:rsidP="00BA57B2">
                        <w:pPr>
                          <w:rPr>
                            <w:sz w:val="28"/>
                            <w:szCs w:val="28"/>
                          </w:rPr>
                        </w:pPr>
                        <w:r w:rsidRPr="00B901DD">
                          <w:rPr>
                            <w:sz w:val="28"/>
                            <w:szCs w:val="28"/>
                          </w:rPr>
                          <w:t>+</w:t>
                        </w:r>
                      </w:p>
                    </w:txbxContent>
                  </v:textbox>
                </v:shape>
              </w:pict>
            </w:r>
            <w:r w:rsidR="000951D8" w:rsidRPr="000951D8">
              <w:rPr>
                <w:noProof/>
                <w:lang w:val="tr-TR" w:eastAsia="en-US"/>
              </w:rPr>
              <w:pict>
                <v:shape id="_x0000_s1295" type="#_x0000_t32" style="position:absolute;margin-left:19.55pt;margin-top:27.15pt;width:48pt;height:0;z-index:251768832;mso-position-horizontal-relative:text;mso-position-vertical-relative:text" o:connectortype="straight"/>
              </w:pict>
            </w:r>
          </w:p>
        </w:tc>
      </w:tr>
      <w:tr w:rsidR="00BA57B2" w:rsidRPr="000745DB" w:rsidTr="00BA57B2">
        <w:trPr>
          <w:trHeight w:val="2665"/>
        </w:trPr>
        <w:tc>
          <w:tcPr>
            <w:tcW w:w="5538" w:type="dxa"/>
          </w:tcPr>
          <w:p w:rsidR="00BA57B2" w:rsidRPr="000745DB" w:rsidRDefault="00BA57B2" w:rsidP="00BA57B2">
            <w:pPr>
              <w:rPr>
                <w:rFonts w:ascii="Comic Sans MS" w:hAnsi="Comic Sans MS"/>
                <w:noProof/>
                <w:lang w:val="tr-TR" w:eastAsia="en-US"/>
              </w:rPr>
            </w:pPr>
            <w:r w:rsidRPr="000745DB">
              <w:rPr>
                <w:rFonts w:ascii="Comic Sans MS" w:hAnsi="Comic Sans MS"/>
                <w:lang w:val="tr-TR"/>
              </w:rPr>
              <w:t xml:space="preserve">3.  </w:t>
            </w:r>
            <w:r w:rsidR="000745DB" w:rsidRPr="000745DB">
              <w:rPr>
                <w:rFonts w:cs="Arial"/>
                <w:color w:val="222222"/>
                <w:lang w:val="tr-TR"/>
              </w:rPr>
              <w:t xml:space="preserve"> </w:t>
            </w:r>
            <w:proofErr w:type="spellStart"/>
            <w:r w:rsidR="000745DB" w:rsidRPr="000745DB">
              <w:rPr>
                <w:rStyle w:val="hps"/>
                <w:rFonts w:cs="Arial"/>
                <w:color w:val="222222"/>
                <w:lang w:val="tr-TR"/>
              </w:rPr>
              <w:t>Umutcan’ın</w:t>
            </w:r>
            <w:proofErr w:type="spellEnd"/>
            <w:r w:rsidR="000745DB" w:rsidRPr="000745DB">
              <w:rPr>
                <w:rFonts w:cs="Arial"/>
                <w:color w:val="222222"/>
                <w:lang w:val="tr-TR"/>
              </w:rPr>
              <w:t xml:space="preserve"> </w:t>
            </w:r>
            <w:r w:rsidR="000745DB" w:rsidRPr="000745DB">
              <w:rPr>
                <w:rStyle w:val="hps"/>
                <w:rFonts w:cs="Arial"/>
                <w:color w:val="222222"/>
                <w:lang w:val="tr-TR"/>
              </w:rPr>
              <w:t>5</w:t>
            </w:r>
            <w:r w:rsidR="000745DB" w:rsidRPr="000745DB">
              <w:rPr>
                <w:rFonts w:cs="Arial"/>
                <w:color w:val="222222"/>
                <w:lang w:val="tr-TR"/>
              </w:rPr>
              <w:t xml:space="preserve"> </w:t>
            </w:r>
            <w:r w:rsidR="000745DB" w:rsidRPr="000745DB">
              <w:rPr>
                <w:rStyle w:val="hps"/>
                <w:rFonts w:cs="Arial"/>
                <w:color w:val="222222"/>
                <w:lang w:val="tr-TR"/>
              </w:rPr>
              <w:t>misketi</w:t>
            </w:r>
            <w:r w:rsidR="000745DB" w:rsidRPr="000745DB">
              <w:rPr>
                <w:rFonts w:cs="Arial"/>
                <w:color w:val="222222"/>
                <w:lang w:val="tr-TR"/>
              </w:rPr>
              <w:t xml:space="preserve"> </w:t>
            </w:r>
            <w:r w:rsidR="000745DB" w:rsidRPr="000745DB">
              <w:rPr>
                <w:rStyle w:val="hps"/>
                <w:rFonts w:cs="Arial"/>
                <w:color w:val="222222"/>
                <w:lang w:val="tr-TR"/>
              </w:rPr>
              <w:t>vardı.</w:t>
            </w:r>
            <w:r w:rsidR="000745DB" w:rsidRPr="000745DB">
              <w:rPr>
                <w:rFonts w:cs="Arial"/>
                <w:color w:val="222222"/>
                <w:lang w:val="tr-TR"/>
              </w:rPr>
              <w:t xml:space="preserve"> </w:t>
            </w:r>
            <w:r w:rsidR="000745DB" w:rsidRPr="000745DB">
              <w:rPr>
                <w:rStyle w:val="hps"/>
                <w:rFonts w:cs="Arial"/>
                <w:color w:val="222222"/>
                <w:lang w:val="tr-TR"/>
              </w:rPr>
              <w:t>Arkadaşı</w:t>
            </w:r>
            <w:r w:rsidR="000745DB" w:rsidRPr="000745DB">
              <w:rPr>
                <w:rFonts w:cs="Arial"/>
                <w:color w:val="222222"/>
                <w:lang w:val="tr-TR"/>
              </w:rPr>
              <w:t xml:space="preserve"> </w:t>
            </w:r>
            <w:r w:rsidR="000745DB" w:rsidRPr="000745DB">
              <w:rPr>
                <w:rStyle w:val="hps"/>
                <w:rFonts w:cs="Arial"/>
                <w:color w:val="222222"/>
                <w:lang w:val="tr-TR"/>
              </w:rPr>
              <w:t>ona</w:t>
            </w:r>
            <w:r w:rsidR="000745DB" w:rsidRPr="000745DB">
              <w:rPr>
                <w:rFonts w:cs="Arial"/>
                <w:color w:val="222222"/>
                <w:lang w:val="tr-TR"/>
              </w:rPr>
              <w:t xml:space="preserve"> </w:t>
            </w:r>
            <w:r w:rsidR="000745DB" w:rsidRPr="000745DB">
              <w:rPr>
                <w:rStyle w:val="hps"/>
                <w:rFonts w:cs="Arial"/>
                <w:color w:val="222222"/>
                <w:lang w:val="tr-TR"/>
              </w:rPr>
              <w:t>2</w:t>
            </w:r>
            <w:r w:rsidR="000745DB" w:rsidRPr="000745DB">
              <w:rPr>
                <w:rFonts w:cs="Arial"/>
                <w:color w:val="222222"/>
                <w:lang w:val="tr-TR"/>
              </w:rPr>
              <w:t xml:space="preserve"> </w:t>
            </w:r>
            <w:r w:rsidR="000745DB" w:rsidRPr="000745DB">
              <w:rPr>
                <w:rStyle w:val="hps"/>
                <w:rFonts w:cs="Arial"/>
                <w:color w:val="222222"/>
                <w:lang w:val="tr-TR"/>
              </w:rPr>
              <w:t>misket daha verdi.</w:t>
            </w:r>
            <w:r w:rsidR="000745DB" w:rsidRPr="000745DB">
              <w:rPr>
                <w:rFonts w:cs="Arial"/>
                <w:color w:val="222222"/>
                <w:lang w:val="tr-TR"/>
              </w:rPr>
              <w:t xml:space="preserve"> Ş</w:t>
            </w:r>
            <w:r w:rsidR="000745DB" w:rsidRPr="000745DB">
              <w:rPr>
                <w:rStyle w:val="hps"/>
                <w:rFonts w:cs="Arial"/>
                <w:color w:val="222222"/>
                <w:lang w:val="tr-TR"/>
              </w:rPr>
              <w:t>imdi kaç</w:t>
            </w:r>
            <w:r w:rsidR="000745DB" w:rsidRPr="000745DB">
              <w:rPr>
                <w:rFonts w:cs="Arial"/>
                <w:color w:val="222222"/>
                <w:lang w:val="tr-TR"/>
              </w:rPr>
              <w:t xml:space="preserve"> misketi </w:t>
            </w:r>
            <w:r w:rsidR="000745DB" w:rsidRPr="000745DB">
              <w:rPr>
                <w:rStyle w:val="hps"/>
                <w:rFonts w:cs="Arial"/>
                <w:color w:val="222222"/>
                <w:lang w:val="tr-TR"/>
              </w:rPr>
              <w:t>var?</w:t>
            </w:r>
          </w:p>
          <w:p w:rsidR="00BA57B2" w:rsidRPr="000745DB" w:rsidRDefault="00117ECB" w:rsidP="00BA57B2">
            <w:pPr>
              <w:rPr>
                <w:rFonts w:ascii="Comic Sans MS" w:hAnsi="Comic Sans MS"/>
                <w:noProof/>
                <w:lang w:val="tr-TR" w:eastAsia="en-US"/>
              </w:rPr>
            </w:pPr>
            <w:r>
              <w:rPr>
                <w:rFonts w:ascii="Comic Sans MS" w:hAnsi="Comic Sans MS"/>
                <w:noProof/>
                <w:lang w:val="tr-TR" w:eastAsia="tr-TR"/>
              </w:rPr>
              <w:drawing>
                <wp:anchor distT="0" distB="0" distL="114300" distR="114300" simplePos="0" relativeHeight="251831296" behindDoc="1" locked="0" layoutInCell="1" allowOverlap="1">
                  <wp:simplePos x="0" y="0"/>
                  <wp:positionH relativeFrom="column">
                    <wp:posOffset>1242060</wp:posOffset>
                  </wp:positionH>
                  <wp:positionV relativeFrom="paragraph">
                    <wp:posOffset>163830</wp:posOffset>
                  </wp:positionV>
                  <wp:extent cx="219075" cy="266700"/>
                  <wp:effectExtent l="19050" t="0" r="9525" b="0"/>
                  <wp:wrapTight wrapText="bothSides">
                    <wp:wrapPolygon edited="0">
                      <wp:start x="-1878" y="0"/>
                      <wp:lineTo x="-1878" y="20057"/>
                      <wp:lineTo x="22539" y="20057"/>
                      <wp:lineTo x="22539" y="0"/>
                      <wp:lineTo x="-1878" y="0"/>
                    </wp:wrapPolygon>
                  </wp:wrapTight>
                  <wp:docPr id="332" name="Picture 1" descr="http://www.wpclipart.com/toys/game/marbles/blue_marbl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www.wpclipart.com/toys/game/marbles/blue_marbl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075" cy="266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omic Sans MS" w:hAnsi="Comic Sans MS"/>
                <w:noProof/>
                <w:lang w:val="tr-TR" w:eastAsia="tr-TR"/>
              </w:rPr>
              <w:drawing>
                <wp:anchor distT="0" distB="0" distL="114300" distR="114300" simplePos="0" relativeHeight="251830272" behindDoc="1" locked="0" layoutInCell="1" allowOverlap="1">
                  <wp:simplePos x="0" y="0"/>
                  <wp:positionH relativeFrom="column">
                    <wp:posOffset>775335</wp:posOffset>
                  </wp:positionH>
                  <wp:positionV relativeFrom="paragraph">
                    <wp:posOffset>163830</wp:posOffset>
                  </wp:positionV>
                  <wp:extent cx="219075" cy="266700"/>
                  <wp:effectExtent l="19050" t="0" r="9525" b="0"/>
                  <wp:wrapTight wrapText="bothSides">
                    <wp:wrapPolygon edited="0">
                      <wp:start x="-1878" y="0"/>
                      <wp:lineTo x="-1878" y="20057"/>
                      <wp:lineTo x="22539" y="20057"/>
                      <wp:lineTo x="22539" y="0"/>
                      <wp:lineTo x="-1878" y="0"/>
                    </wp:wrapPolygon>
                  </wp:wrapTight>
                  <wp:docPr id="331" name="Picture 1" descr="http://www.wpclipart.com/toys/game/marbles/blue_marbl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www.wpclipart.com/toys/game/marbles/blue_marbl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075" cy="266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omic Sans MS" w:hAnsi="Comic Sans MS"/>
                <w:noProof/>
                <w:lang w:val="tr-TR" w:eastAsia="tr-TR"/>
              </w:rPr>
              <w:drawing>
                <wp:anchor distT="0" distB="0" distL="114300" distR="114300" simplePos="0" relativeHeight="251829248" behindDoc="1" locked="0" layoutInCell="1" allowOverlap="1">
                  <wp:simplePos x="0" y="0"/>
                  <wp:positionH relativeFrom="column">
                    <wp:posOffset>561975</wp:posOffset>
                  </wp:positionH>
                  <wp:positionV relativeFrom="paragraph">
                    <wp:posOffset>259080</wp:posOffset>
                  </wp:positionV>
                  <wp:extent cx="219075" cy="266700"/>
                  <wp:effectExtent l="19050" t="0" r="9525" b="0"/>
                  <wp:wrapTight wrapText="bothSides">
                    <wp:wrapPolygon edited="0">
                      <wp:start x="-1878" y="0"/>
                      <wp:lineTo x="-1878" y="20057"/>
                      <wp:lineTo x="22539" y="20057"/>
                      <wp:lineTo x="22539" y="0"/>
                      <wp:lineTo x="-1878" y="0"/>
                    </wp:wrapPolygon>
                  </wp:wrapTight>
                  <wp:docPr id="330" name="Picture 1" descr="http://www.wpclipart.com/toys/game/marbles/blue_marbl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www.wpclipart.com/toys/game/marbles/blue_marbl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075" cy="266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omic Sans MS" w:hAnsi="Comic Sans MS"/>
                <w:noProof/>
                <w:lang w:val="tr-TR" w:eastAsia="tr-TR"/>
              </w:rPr>
              <w:drawing>
                <wp:anchor distT="0" distB="0" distL="114300" distR="114300" simplePos="0" relativeHeight="251828224" behindDoc="1" locked="0" layoutInCell="1" allowOverlap="1">
                  <wp:simplePos x="0" y="0"/>
                  <wp:positionH relativeFrom="column">
                    <wp:posOffset>266700</wp:posOffset>
                  </wp:positionH>
                  <wp:positionV relativeFrom="paragraph">
                    <wp:posOffset>163830</wp:posOffset>
                  </wp:positionV>
                  <wp:extent cx="219075" cy="266700"/>
                  <wp:effectExtent l="19050" t="0" r="9525" b="0"/>
                  <wp:wrapTight wrapText="bothSides">
                    <wp:wrapPolygon edited="0">
                      <wp:start x="-1878" y="0"/>
                      <wp:lineTo x="-1878" y="20057"/>
                      <wp:lineTo x="22539" y="20057"/>
                      <wp:lineTo x="22539" y="0"/>
                      <wp:lineTo x="-1878" y="0"/>
                    </wp:wrapPolygon>
                  </wp:wrapTight>
                  <wp:docPr id="329" name="Picture 1" descr="http://www.wpclipart.com/toys/game/marbles/blue_marbl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www.wpclipart.com/toys/game/marbles/blue_marbl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075" cy="266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omic Sans MS" w:hAnsi="Comic Sans MS"/>
                <w:noProof/>
                <w:lang w:val="tr-TR" w:eastAsia="tr-TR"/>
              </w:rPr>
              <w:drawing>
                <wp:anchor distT="0" distB="0" distL="114300" distR="114300" simplePos="0" relativeHeight="251834368" behindDoc="1" locked="0" layoutInCell="1" allowOverlap="1">
                  <wp:simplePos x="0" y="0"/>
                  <wp:positionH relativeFrom="column">
                    <wp:posOffset>1013460</wp:posOffset>
                  </wp:positionH>
                  <wp:positionV relativeFrom="paragraph">
                    <wp:posOffset>259080</wp:posOffset>
                  </wp:positionV>
                  <wp:extent cx="219075" cy="266700"/>
                  <wp:effectExtent l="19050" t="0" r="9525" b="0"/>
                  <wp:wrapTight wrapText="bothSides">
                    <wp:wrapPolygon edited="0">
                      <wp:start x="-1878" y="0"/>
                      <wp:lineTo x="-1878" y="20057"/>
                      <wp:lineTo x="22539" y="20057"/>
                      <wp:lineTo x="22539" y="0"/>
                      <wp:lineTo x="-1878" y="0"/>
                    </wp:wrapPolygon>
                  </wp:wrapTight>
                  <wp:docPr id="335" name="Picture 1" descr="http://www.wpclipart.com/toys/game/marbles/blue_marbl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www.wpclipart.com/toys/game/marbles/blue_marbl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075" cy="266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omic Sans MS" w:hAnsi="Comic Sans MS"/>
                <w:noProof/>
                <w:lang w:val="tr-TR" w:eastAsia="tr-TR"/>
              </w:rPr>
              <w:drawing>
                <wp:anchor distT="0" distB="0" distL="114300" distR="114300" simplePos="0" relativeHeight="251833344" behindDoc="1" locked="0" layoutInCell="1" allowOverlap="1">
                  <wp:simplePos x="0" y="0"/>
                  <wp:positionH relativeFrom="column">
                    <wp:posOffset>2152650</wp:posOffset>
                  </wp:positionH>
                  <wp:positionV relativeFrom="paragraph">
                    <wp:posOffset>163830</wp:posOffset>
                  </wp:positionV>
                  <wp:extent cx="219075" cy="266700"/>
                  <wp:effectExtent l="19050" t="0" r="9525" b="0"/>
                  <wp:wrapTight wrapText="bothSides">
                    <wp:wrapPolygon edited="0">
                      <wp:start x="-1878" y="0"/>
                      <wp:lineTo x="-1878" y="20057"/>
                      <wp:lineTo x="22539" y="20057"/>
                      <wp:lineTo x="22539" y="0"/>
                      <wp:lineTo x="-1878" y="0"/>
                    </wp:wrapPolygon>
                  </wp:wrapTight>
                  <wp:docPr id="334" name="Picture 1" descr="http://www.wpclipart.com/toys/game/marbles/blue_marbl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www.wpclipart.com/toys/game/marbles/blue_marbl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075" cy="266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omic Sans MS" w:hAnsi="Comic Sans MS"/>
                <w:noProof/>
                <w:lang w:val="tr-TR" w:eastAsia="tr-TR"/>
              </w:rPr>
              <w:drawing>
                <wp:anchor distT="0" distB="0" distL="114300" distR="114300" simplePos="0" relativeHeight="251832320" behindDoc="1" locked="0" layoutInCell="1" allowOverlap="1">
                  <wp:simplePos x="0" y="0"/>
                  <wp:positionH relativeFrom="column">
                    <wp:posOffset>1838325</wp:posOffset>
                  </wp:positionH>
                  <wp:positionV relativeFrom="paragraph">
                    <wp:posOffset>163830</wp:posOffset>
                  </wp:positionV>
                  <wp:extent cx="219075" cy="266700"/>
                  <wp:effectExtent l="19050" t="0" r="9525" b="0"/>
                  <wp:wrapTight wrapText="bothSides">
                    <wp:wrapPolygon edited="0">
                      <wp:start x="-1878" y="0"/>
                      <wp:lineTo x="-1878" y="20057"/>
                      <wp:lineTo x="22539" y="20057"/>
                      <wp:lineTo x="22539" y="0"/>
                      <wp:lineTo x="-1878" y="0"/>
                    </wp:wrapPolygon>
                  </wp:wrapTight>
                  <wp:docPr id="333" name="Picture 1" descr="http://www.wpclipart.com/toys/game/marbles/blue_marbl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www.wpclipart.com/toys/game/marbles/blue_marbl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075" cy="266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BA57B2" w:rsidRPr="000745DB" w:rsidRDefault="00BA57B2" w:rsidP="00BA57B2">
            <w:pPr>
              <w:rPr>
                <w:rFonts w:ascii="Comic Sans MS" w:hAnsi="Comic Sans MS"/>
                <w:noProof/>
                <w:lang w:val="tr-TR" w:eastAsia="en-US"/>
              </w:rPr>
            </w:pPr>
          </w:p>
          <w:p w:rsidR="00BA57B2" w:rsidRPr="000745DB" w:rsidRDefault="00BA57B2" w:rsidP="00BA57B2">
            <w:pPr>
              <w:rPr>
                <w:rFonts w:ascii="Comic Sans MS" w:hAnsi="Comic Sans MS"/>
                <w:noProof/>
                <w:lang w:val="tr-TR" w:eastAsia="en-US"/>
              </w:rPr>
            </w:pPr>
          </w:p>
          <w:p w:rsidR="00BA57B2" w:rsidRPr="000745DB" w:rsidRDefault="000951D8" w:rsidP="00BA57B2">
            <w:pPr>
              <w:rPr>
                <w:rFonts w:ascii="Comic Sans MS" w:hAnsi="Comic Sans MS"/>
                <w:lang w:val="tr-TR"/>
              </w:rPr>
            </w:pPr>
            <w:r>
              <w:rPr>
                <w:rFonts w:ascii="Comic Sans MS" w:hAnsi="Comic Sans MS"/>
                <w:noProof/>
                <w:lang w:val="tr-TR" w:eastAsia="en-US"/>
              </w:rPr>
              <w:pict>
                <v:shape id="_x0000_s1302" type="#_x0000_t32" style="position:absolute;margin-left:178pt;margin-top:28.85pt;width:48pt;height:0;z-index:251776000" o:connectortype="straight"/>
              </w:pict>
            </w:r>
            <w:r>
              <w:rPr>
                <w:rFonts w:ascii="Comic Sans MS" w:hAnsi="Comic Sans MS"/>
                <w:noProof/>
                <w:lang w:val="tr-TR" w:eastAsia="en-US"/>
              </w:rPr>
              <w:pict>
                <v:shape id="_x0000_s1304" type="#_x0000_t202" style="position:absolute;margin-left:149.8pt;margin-top:7.85pt;width:28.2pt;height:27.75pt;z-index:251778048" filled="f" stroked="f">
                  <v:textbox style="mso-next-textbox:#_x0000_s1304">
                    <w:txbxContent>
                      <w:p w:rsidR="00BA57B2" w:rsidRPr="00B901DD" w:rsidRDefault="00BA57B2" w:rsidP="00BA57B2">
                        <w:pPr>
                          <w:rPr>
                            <w:sz w:val="28"/>
                            <w:szCs w:val="28"/>
                          </w:rPr>
                        </w:pPr>
                        <w:r>
                          <w:rPr>
                            <w:sz w:val="28"/>
                            <w:szCs w:val="28"/>
                          </w:rPr>
                          <w:t>=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Comic Sans MS" w:hAnsi="Comic Sans MS"/>
                <w:noProof/>
                <w:lang w:val="tr-TR" w:eastAsia="en-US"/>
              </w:rPr>
              <w:pict>
                <v:shape id="_x0000_s1301" type="#_x0000_t32" style="position:absolute;margin-left:98.8pt;margin-top:28.85pt;width:48pt;height:0;z-index:251774976" o:connectortype="straight"/>
              </w:pict>
            </w:r>
            <w:r>
              <w:rPr>
                <w:rFonts w:ascii="Comic Sans MS" w:hAnsi="Comic Sans MS"/>
                <w:noProof/>
                <w:lang w:val="tr-TR" w:eastAsia="en-US"/>
              </w:rPr>
              <w:pict>
                <v:shape id="_x0000_s1303" type="#_x0000_t202" style="position:absolute;margin-left:73.6pt;margin-top:7.85pt;width:28.2pt;height:27.75pt;z-index:251777024" filled="f" stroked="f">
                  <v:textbox style="mso-next-textbox:#_x0000_s1303">
                    <w:txbxContent>
                      <w:p w:rsidR="00BA57B2" w:rsidRPr="00B901DD" w:rsidRDefault="00BA57B2" w:rsidP="00BA57B2">
                        <w:pPr>
                          <w:rPr>
                            <w:sz w:val="28"/>
                            <w:szCs w:val="28"/>
                          </w:rPr>
                        </w:pPr>
                        <w:r w:rsidRPr="00B901DD">
                          <w:rPr>
                            <w:sz w:val="28"/>
                            <w:szCs w:val="28"/>
                          </w:rPr>
                          <w:t>+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Comic Sans MS" w:hAnsi="Comic Sans MS"/>
                <w:noProof/>
                <w:lang w:val="tr-TR" w:eastAsia="en-US"/>
              </w:rPr>
              <w:pict>
                <v:shape id="_x0000_s1300" type="#_x0000_t32" style="position:absolute;margin-left:24.4pt;margin-top:28.85pt;width:48pt;height:0;z-index:251773952" o:connectortype="straight"/>
              </w:pict>
            </w:r>
          </w:p>
        </w:tc>
        <w:tc>
          <w:tcPr>
            <w:tcW w:w="5538" w:type="dxa"/>
          </w:tcPr>
          <w:p w:rsidR="00BA57B2" w:rsidRPr="000745DB" w:rsidRDefault="00BA76A0" w:rsidP="000745DB">
            <w:pPr>
              <w:rPr>
                <w:rFonts w:ascii="Comic Sans MS" w:hAnsi="Comic Sans MS"/>
                <w:lang w:val="tr-TR"/>
              </w:rPr>
            </w:pPr>
            <w:r>
              <w:rPr>
                <w:rFonts w:ascii="Comic Sans MS" w:hAnsi="Comic Sans MS"/>
                <w:noProof/>
                <w:lang w:val="tr-TR" w:eastAsia="tr-TR"/>
              </w:rPr>
              <w:drawing>
                <wp:anchor distT="0" distB="0" distL="114300" distR="114300" simplePos="0" relativeHeight="251792384" behindDoc="1" locked="0" layoutInCell="1" allowOverlap="1">
                  <wp:simplePos x="0" y="0"/>
                  <wp:positionH relativeFrom="column">
                    <wp:posOffset>274320</wp:posOffset>
                  </wp:positionH>
                  <wp:positionV relativeFrom="paragraph">
                    <wp:posOffset>391160</wp:posOffset>
                  </wp:positionV>
                  <wp:extent cx="476250" cy="257175"/>
                  <wp:effectExtent l="19050" t="0" r="0" b="0"/>
                  <wp:wrapTight wrapText="bothSides">
                    <wp:wrapPolygon edited="0">
                      <wp:start x="-864" y="0"/>
                      <wp:lineTo x="-864" y="20800"/>
                      <wp:lineTo x="21600" y="20800"/>
                      <wp:lineTo x="21600" y="0"/>
                      <wp:lineTo x="-864" y="0"/>
                    </wp:wrapPolygon>
                  </wp:wrapTight>
                  <wp:docPr id="294" name="Picture 19" descr="http://www.wpclipart.com/art/artist_supplies/tablet_pe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http://www.wpclipart.com/art/artist_supplies/tablet_pe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6250" cy="257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omic Sans MS" w:hAnsi="Comic Sans MS"/>
                <w:noProof/>
                <w:lang w:val="tr-TR" w:eastAsia="tr-TR"/>
              </w:rPr>
              <w:drawing>
                <wp:anchor distT="0" distB="0" distL="114300" distR="114300" simplePos="0" relativeHeight="251788288" behindDoc="1" locked="0" layoutInCell="1" allowOverlap="1">
                  <wp:simplePos x="0" y="0"/>
                  <wp:positionH relativeFrom="column">
                    <wp:posOffset>645795</wp:posOffset>
                  </wp:positionH>
                  <wp:positionV relativeFrom="paragraph">
                    <wp:posOffset>553085</wp:posOffset>
                  </wp:positionV>
                  <wp:extent cx="476250" cy="257175"/>
                  <wp:effectExtent l="19050" t="0" r="0" b="0"/>
                  <wp:wrapTight wrapText="bothSides">
                    <wp:wrapPolygon edited="0">
                      <wp:start x="-864" y="0"/>
                      <wp:lineTo x="-864" y="20800"/>
                      <wp:lineTo x="21600" y="20800"/>
                      <wp:lineTo x="21600" y="0"/>
                      <wp:lineTo x="-864" y="0"/>
                    </wp:wrapPolygon>
                  </wp:wrapTight>
                  <wp:docPr id="290" name="Picture 19" descr="http://www.wpclipart.com/art/artist_supplies/tablet_pe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http://www.wpclipart.com/art/artist_supplies/tablet_pe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6250" cy="257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omic Sans MS" w:hAnsi="Comic Sans MS"/>
                <w:noProof/>
                <w:lang w:val="tr-TR" w:eastAsia="tr-TR"/>
              </w:rPr>
              <w:drawing>
                <wp:anchor distT="0" distB="0" distL="114300" distR="114300" simplePos="0" relativeHeight="251791360" behindDoc="1" locked="0" layoutInCell="1" allowOverlap="1">
                  <wp:simplePos x="0" y="0"/>
                  <wp:positionH relativeFrom="column">
                    <wp:posOffset>490855</wp:posOffset>
                  </wp:positionH>
                  <wp:positionV relativeFrom="paragraph">
                    <wp:posOffset>819785</wp:posOffset>
                  </wp:positionV>
                  <wp:extent cx="476250" cy="257175"/>
                  <wp:effectExtent l="19050" t="0" r="0" b="0"/>
                  <wp:wrapTight wrapText="bothSides">
                    <wp:wrapPolygon edited="0">
                      <wp:start x="-864" y="0"/>
                      <wp:lineTo x="-864" y="20800"/>
                      <wp:lineTo x="21600" y="20800"/>
                      <wp:lineTo x="21600" y="0"/>
                      <wp:lineTo x="-864" y="0"/>
                    </wp:wrapPolygon>
                  </wp:wrapTight>
                  <wp:docPr id="293" name="Picture 19" descr="http://www.wpclipart.com/art/artist_supplies/tablet_pe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http://www.wpclipart.com/art/artist_supplies/tablet_pe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6250" cy="257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omic Sans MS" w:hAnsi="Comic Sans MS"/>
                <w:noProof/>
                <w:lang w:val="tr-TR" w:eastAsia="tr-TR"/>
              </w:rPr>
              <w:drawing>
                <wp:anchor distT="0" distB="0" distL="114300" distR="114300" simplePos="0" relativeHeight="251790336" behindDoc="1" locked="0" layoutInCell="1" allowOverlap="1">
                  <wp:simplePos x="0" y="0"/>
                  <wp:positionH relativeFrom="column">
                    <wp:posOffset>274320</wp:posOffset>
                  </wp:positionH>
                  <wp:positionV relativeFrom="paragraph">
                    <wp:posOffset>1076960</wp:posOffset>
                  </wp:positionV>
                  <wp:extent cx="476250" cy="257175"/>
                  <wp:effectExtent l="19050" t="0" r="0" b="0"/>
                  <wp:wrapNone/>
                  <wp:docPr id="292" name="Picture 19" descr="http://www.wpclipart.com/art/artist_supplies/tablet_pe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http://www.wpclipart.com/art/artist_supplies/tablet_pe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6250" cy="257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omic Sans MS" w:hAnsi="Comic Sans MS"/>
                <w:noProof/>
                <w:lang w:val="tr-TR" w:eastAsia="tr-TR"/>
              </w:rPr>
              <w:drawing>
                <wp:anchor distT="0" distB="0" distL="114300" distR="114300" simplePos="0" relativeHeight="251789312" behindDoc="0" locked="0" layoutInCell="1" allowOverlap="1">
                  <wp:simplePos x="0" y="0"/>
                  <wp:positionH relativeFrom="column">
                    <wp:posOffset>-40005</wp:posOffset>
                  </wp:positionH>
                  <wp:positionV relativeFrom="paragraph">
                    <wp:posOffset>915035</wp:posOffset>
                  </wp:positionV>
                  <wp:extent cx="476250" cy="257175"/>
                  <wp:effectExtent l="19050" t="0" r="0" b="0"/>
                  <wp:wrapNone/>
                  <wp:docPr id="291" name="Picture 19" descr="http://www.wpclipart.com/art/artist_supplies/tablet_pe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http://www.wpclipart.com/art/artist_supplies/tablet_pe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6250" cy="257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117ECB">
              <w:rPr>
                <w:rFonts w:ascii="Comic Sans MS" w:hAnsi="Comic Sans MS"/>
                <w:noProof/>
                <w:lang w:val="tr-TR" w:eastAsia="tr-TR"/>
              </w:rPr>
              <w:drawing>
                <wp:anchor distT="0" distB="0" distL="114300" distR="114300" simplePos="0" relativeHeight="251795456" behindDoc="1" locked="0" layoutInCell="1" allowOverlap="1">
                  <wp:simplePos x="0" y="0"/>
                  <wp:positionH relativeFrom="column">
                    <wp:posOffset>2202815</wp:posOffset>
                  </wp:positionH>
                  <wp:positionV relativeFrom="paragraph">
                    <wp:posOffset>817880</wp:posOffset>
                  </wp:positionV>
                  <wp:extent cx="476250" cy="257175"/>
                  <wp:effectExtent l="19050" t="0" r="0" b="0"/>
                  <wp:wrapTight wrapText="bothSides">
                    <wp:wrapPolygon edited="0">
                      <wp:start x="-864" y="0"/>
                      <wp:lineTo x="-864" y="20800"/>
                      <wp:lineTo x="21600" y="20800"/>
                      <wp:lineTo x="21600" y="0"/>
                      <wp:lineTo x="-864" y="0"/>
                    </wp:wrapPolygon>
                  </wp:wrapTight>
                  <wp:docPr id="297" name="Picture 19" descr="http://www.wpclipart.com/art/artist_supplies/tablet_pe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http://www.wpclipart.com/art/artist_supplies/tablet_pe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6250" cy="257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117ECB">
              <w:rPr>
                <w:rFonts w:ascii="Comic Sans MS" w:hAnsi="Comic Sans MS"/>
                <w:noProof/>
                <w:lang w:val="tr-TR" w:eastAsia="tr-TR"/>
              </w:rPr>
              <w:drawing>
                <wp:anchor distT="0" distB="0" distL="114300" distR="114300" simplePos="0" relativeHeight="251787264" behindDoc="1" locked="0" layoutInCell="1" allowOverlap="1">
                  <wp:simplePos x="0" y="0"/>
                  <wp:positionH relativeFrom="column">
                    <wp:posOffset>62230</wp:posOffset>
                  </wp:positionH>
                  <wp:positionV relativeFrom="paragraph">
                    <wp:posOffset>646430</wp:posOffset>
                  </wp:positionV>
                  <wp:extent cx="476250" cy="257175"/>
                  <wp:effectExtent l="19050" t="0" r="0" b="0"/>
                  <wp:wrapTight wrapText="bothSides">
                    <wp:wrapPolygon edited="0">
                      <wp:start x="-864" y="0"/>
                      <wp:lineTo x="-864" y="20800"/>
                      <wp:lineTo x="21600" y="20800"/>
                      <wp:lineTo x="21600" y="0"/>
                      <wp:lineTo x="-864" y="0"/>
                    </wp:wrapPolygon>
                  </wp:wrapTight>
                  <wp:docPr id="289" name="Picture 19" descr="http://www.wpclipart.com/art/artist_supplies/tablet_pe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http://www.wpclipart.com/art/artist_supplies/tablet_pe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6250" cy="257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0951D8">
              <w:rPr>
                <w:rFonts w:ascii="Comic Sans MS" w:hAnsi="Comic Sans MS"/>
                <w:noProof/>
                <w:lang w:val="tr-TR" w:eastAsia="en-US"/>
              </w:rPr>
              <w:pict>
                <v:shape id="_x0000_s1342" type="#_x0000_t202" style="position:absolute;margin-left:139.05pt;margin-top:99.7pt;width:28.2pt;height:27.75pt;z-index:251816960;mso-position-horizontal-relative:text;mso-position-vertical-relative:text" filled="f" stroked="f">
                  <v:textbox style="mso-next-textbox:#_x0000_s1342">
                    <w:txbxContent>
                      <w:p w:rsidR="00BA57B2" w:rsidRPr="00B901DD" w:rsidRDefault="00BA57B2" w:rsidP="00BA57B2">
                        <w:pPr>
                          <w:rPr>
                            <w:sz w:val="28"/>
                            <w:szCs w:val="28"/>
                          </w:rPr>
                        </w:pPr>
                        <w:r>
                          <w:rPr>
                            <w:sz w:val="28"/>
                            <w:szCs w:val="28"/>
                          </w:rPr>
                          <w:t>=</w:t>
                        </w:r>
                      </w:p>
                    </w:txbxContent>
                  </v:textbox>
                </v:shape>
              </w:pict>
            </w:r>
            <w:r w:rsidR="000951D8">
              <w:rPr>
                <w:rFonts w:ascii="Comic Sans MS" w:hAnsi="Comic Sans MS"/>
                <w:noProof/>
                <w:lang w:val="tr-TR" w:eastAsia="en-US"/>
              </w:rPr>
              <w:pict>
                <v:shape id="_x0000_s1324" type="#_x0000_t32" style="position:absolute;margin-left:165pt;margin-top:119.2pt;width:48pt;height:0;z-index:251798528;mso-position-horizontal-relative:text;mso-position-vertical-relative:text" o:connectortype="straight"/>
              </w:pict>
            </w:r>
            <w:r w:rsidR="000951D8">
              <w:rPr>
                <w:rFonts w:ascii="Comic Sans MS" w:hAnsi="Comic Sans MS"/>
                <w:noProof/>
                <w:lang w:val="tr-TR" w:eastAsia="en-US"/>
              </w:rPr>
              <w:pict>
                <v:shape id="_x0000_s1337" type="#_x0000_t202" style="position:absolute;margin-left:63.85pt;margin-top:98.2pt;width:28.2pt;height:27.75pt;z-index:251811840;mso-position-horizontal-relative:text;mso-position-vertical-relative:text" filled="f" stroked="f">
                  <v:textbox style="mso-next-textbox:#_x0000_s1337">
                    <w:txbxContent>
                      <w:p w:rsidR="000745DB" w:rsidRPr="00B901DD" w:rsidRDefault="000745DB" w:rsidP="000745DB">
                        <w:pPr>
                          <w:rPr>
                            <w:sz w:val="28"/>
                            <w:szCs w:val="28"/>
                          </w:rPr>
                        </w:pPr>
                        <w:r>
                          <w:rPr>
                            <w:sz w:val="28"/>
                            <w:szCs w:val="28"/>
                          </w:rPr>
                          <w:t xml:space="preserve"> -</w:t>
                        </w:r>
                      </w:p>
                      <w:p w:rsidR="00BA57B2" w:rsidRPr="000745DB" w:rsidRDefault="00BA57B2" w:rsidP="000745DB">
                        <w:pPr>
                          <w:rPr>
                            <w:szCs w:val="28"/>
                          </w:rPr>
                        </w:pPr>
                      </w:p>
                    </w:txbxContent>
                  </v:textbox>
                </v:shape>
              </w:pict>
            </w:r>
            <w:r w:rsidR="000951D8">
              <w:rPr>
                <w:rFonts w:ascii="Comic Sans MS" w:hAnsi="Comic Sans MS"/>
                <w:noProof/>
                <w:lang w:val="tr-TR" w:eastAsia="en-US"/>
              </w:rPr>
              <w:pict>
                <v:shape id="_x0000_s1323" type="#_x0000_t32" style="position:absolute;margin-left:87.4pt;margin-top:119.2pt;width:48pt;height:0;z-index:251797504;mso-position-horizontal-relative:text;mso-position-vertical-relative:text" o:connectortype="straight"/>
              </w:pict>
            </w:r>
            <w:r w:rsidR="000951D8">
              <w:rPr>
                <w:rFonts w:ascii="Comic Sans MS" w:hAnsi="Comic Sans MS"/>
                <w:noProof/>
                <w:lang w:val="tr-TR" w:eastAsia="en-US"/>
              </w:rPr>
              <w:pict>
                <v:shape id="_x0000_s1322" type="#_x0000_t32" style="position:absolute;margin-left:15.75pt;margin-top:119.2pt;width:48pt;height:0;z-index:251796480;mso-position-horizontal-relative:text;mso-position-vertical-relative:text" o:connectortype="straight"/>
              </w:pict>
            </w:r>
            <w:r w:rsidR="00117ECB">
              <w:rPr>
                <w:rFonts w:ascii="Comic Sans MS" w:hAnsi="Comic Sans MS"/>
                <w:noProof/>
                <w:lang w:val="tr-TR" w:eastAsia="tr-TR"/>
              </w:rPr>
              <w:drawing>
                <wp:anchor distT="0" distB="0" distL="114300" distR="114300" simplePos="0" relativeHeight="251794432" behindDoc="1" locked="0" layoutInCell="1" allowOverlap="1">
                  <wp:simplePos x="0" y="0"/>
                  <wp:positionH relativeFrom="column">
                    <wp:posOffset>2750820</wp:posOffset>
                  </wp:positionH>
                  <wp:positionV relativeFrom="paragraph">
                    <wp:posOffset>675640</wp:posOffset>
                  </wp:positionV>
                  <wp:extent cx="476250" cy="257175"/>
                  <wp:effectExtent l="19050" t="0" r="0" b="0"/>
                  <wp:wrapTight wrapText="bothSides">
                    <wp:wrapPolygon edited="0">
                      <wp:start x="-864" y="0"/>
                      <wp:lineTo x="-864" y="20800"/>
                      <wp:lineTo x="21600" y="20800"/>
                      <wp:lineTo x="21600" y="0"/>
                      <wp:lineTo x="-864" y="0"/>
                    </wp:wrapPolygon>
                  </wp:wrapTight>
                  <wp:docPr id="296" name="Picture 19" descr="http://www.wpclipart.com/art/artist_supplies/tablet_pe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http://www.wpclipart.com/art/artist_supplies/tablet_pe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6250" cy="257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117ECB">
              <w:rPr>
                <w:rFonts w:ascii="Comic Sans MS" w:hAnsi="Comic Sans MS"/>
                <w:noProof/>
                <w:lang w:val="tr-TR" w:eastAsia="tr-TR"/>
              </w:rPr>
              <w:drawing>
                <wp:anchor distT="0" distB="0" distL="114300" distR="114300" simplePos="0" relativeHeight="251793408" behindDoc="1" locked="0" layoutInCell="1" allowOverlap="1">
                  <wp:simplePos x="0" y="0"/>
                  <wp:positionH relativeFrom="column">
                    <wp:posOffset>2388870</wp:posOffset>
                  </wp:positionH>
                  <wp:positionV relativeFrom="paragraph">
                    <wp:posOffset>466090</wp:posOffset>
                  </wp:positionV>
                  <wp:extent cx="476250" cy="257175"/>
                  <wp:effectExtent l="19050" t="0" r="0" b="0"/>
                  <wp:wrapTight wrapText="bothSides">
                    <wp:wrapPolygon edited="0">
                      <wp:start x="-864" y="0"/>
                      <wp:lineTo x="-864" y="20800"/>
                      <wp:lineTo x="21600" y="20800"/>
                      <wp:lineTo x="21600" y="0"/>
                      <wp:lineTo x="-864" y="0"/>
                    </wp:wrapPolygon>
                  </wp:wrapTight>
                  <wp:docPr id="295" name="Picture 19" descr="http://www.wpclipart.com/art/artist_supplies/tablet_pe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http://www.wpclipart.com/art/artist_supplies/tablet_pe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6250" cy="257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BA57B2" w:rsidRPr="000745DB">
              <w:rPr>
                <w:rFonts w:ascii="Comic Sans MS" w:hAnsi="Comic Sans MS"/>
                <w:lang w:val="tr-TR"/>
              </w:rPr>
              <w:t xml:space="preserve">4.  </w:t>
            </w:r>
            <w:r w:rsidR="000745DB" w:rsidRPr="000745DB">
              <w:rPr>
                <w:rFonts w:cs="Arial"/>
                <w:color w:val="222222"/>
                <w:lang w:val="tr-TR"/>
              </w:rPr>
              <w:t xml:space="preserve"> </w:t>
            </w:r>
            <w:r w:rsidR="000745DB" w:rsidRPr="000745DB">
              <w:rPr>
                <w:rStyle w:val="hps"/>
                <w:rFonts w:cs="Arial"/>
                <w:color w:val="222222"/>
                <w:lang w:val="tr-TR"/>
              </w:rPr>
              <w:t>İrem’in</w:t>
            </w:r>
            <w:r w:rsidR="000745DB" w:rsidRPr="000745DB">
              <w:rPr>
                <w:rFonts w:cs="Arial"/>
                <w:color w:val="222222"/>
                <w:lang w:val="tr-TR"/>
              </w:rPr>
              <w:t xml:space="preserve"> </w:t>
            </w:r>
            <w:r w:rsidR="000745DB" w:rsidRPr="000745DB">
              <w:rPr>
                <w:rStyle w:val="hps"/>
                <w:rFonts w:cs="Arial"/>
                <w:color w:val="222222"/>
                <w:lang w:val="tr-TR"/>
              </w:rPr>
              <w:t>6</w:t>
            </w:r>
            <w:r w:rsidR="000745DB" w:rsidRPr="000745DB">
              <w:rPr>
                <w:rFonts w:cs="Arial"/>
                <w:color w:val="222222"/>
                <w:lang w:val="tr-TR"/>
              </w:rPr>
              <w:t xml:space="preserve"> </w:t>
            </w:r>
            <w:r w:rsidR="000745DB" w:rsidRPr="000745DB">
              <w:rPr>
                <w:rStyle w:val="hps"/>
                <w:rFonts w:cs="Arial"/>
                <w:color w:val="222222"/>
                <w:lang w:val="tr-TR"/>
              </w:rPr>
              <w:t>kalemi</w:t>
            </w:r>
            <w:r w:rsidR="000745DB" w:rsidRPr="000745DB">
              <w:rPr>
                <w:rFonts w:cs="Arial"/>
                <w:color w:val="222222"/>
                <w:lang w:val="tr-TR"/>
              </w:rPr>
              <w:t xml:space="preserve"> </w:t>
            </w:r>
            <w:r w:rsidR="000745DB" w:rsidRPr="000745DB">
              <w:rPr>
                <w:rStyle w:val="hps"/>
                <w:rFonts w:cs="Arial"/>
                <w:color w:val="222222"/>
                <w:lang w:val="tr-TR"/>
              </w:rPr>
              <w:t>vardır</w:t>
            </w:r>
            <w:r w:rsidR="000745DB" w:rsidRPr="000745DB">
              <w:rPr>
                <w:rFonts w:cs="Arial"/>
                <w:color w:val="222222"/>
                <w:lang w:val="tr-TR"/>
              </w:rPr>
              <w:t xml:space="preserve">. </w:t>
            </w:r>
            <w:r>
              <w:rPr>
                <w:rStyle w:val="hps"/>
                <w:rFonts w:cs="Arial"/>
                <w:color w:val="222222"/>
                <w:lang w:val="tr-TR"/>
              </w:rPr>
              <w:t>Kaç tanesini arkadaşına verir</w:t>
            </w:r>
            <w:r w:rsidR="000745DB" w:rsidRPr="000745DB">
              <w:rPr>
                <w:rStyle w:val="hps"/>
                <w:rFonts w:cs="Arial"/>
                <w:color w:val="222222"/>
                <w:lang w:val="tr-TR"/>
              </w:rPr>
              <w:t>se 3 kalemi kalır?</w:t>
            </w:r>
          </w:p>
        </w:tc>
      </w:tr>
      <w:tr w:rsidR="00BA57B2" w:rsidRPr="000745DB" w:rsidTr="00BA57B2">
        <w:trPr>
          <w:trHeight w:val="2665"/>
        </w:trPr>
        <w:tc>
          <w:tcPr>
            <w:tcW w:w="5538" w:type="dxa"/>
          </w:tcPr>
          <w:p w:rsidR="00BA57B2" w:rsidRPr="000745DB" w:rsidRDefault="00117ECB" w:rsidP="00BA76A0">
            <w:pPr>
              <w:rPr>
                <w:rFonts w:ascii="Comic Sans MS" w:hAnsi="Comic Sans MS"/>
                <w:lang w:val="tr-TR"/>
              </w:rPr>
            </w:pPr>
            <w:r>
              <w:rPr>
                <w:rFonts w:ascii="Comic Sans MS" w:hAnsi="Comic Sans MS"/>
                <w:noProof/>
                <w:lang w:val="tr-TR" w:eastAsia="tr-TR"/>
              </w:rPr>
              <w:drawing>
                <wp:anchor distT="0" distB="0" distL="114300" distR="114300" simplePos="0" relativeHeight="251780096" behindDoc="1" locked="0" layoutInCell="1" allowOverlap="1">
                  <wp:simplePos x="0" y="0"/>
                  <wp:positionH relativeFrom="column">
                    <wp:posOffset>424180</wp:posOffset>
                  </wp:positionH>
                  <wp:positionV relativeFrom="paragraph">
                    <wp:posOffset>532765</wp:posOffset>
                  </wp:positionV>
                  <wp:extent cx="495300" cy="247650"/>
                  <wp:effectExtent l="19050" t="57150" r="19050" b="38100"/>
                  <wp:wrapTight wrapText="bothSides">
                    <wp:wrapPolygon edited="0">
                      <wp:start x="17560" y="-2074"/>
                      <wp:lineTo x="1239" y="-1723"/>
                      <wp:lineTo x="-2202" y="18819"/>
                      <wp:lineTo x="4243" y="22063"/>
                      <wp:lineTo x="5048" y="22468"/>
                      <wp:lineTo x="11093" y="22084"/>
                      <wp:lineTo x="21167" y="23728"/>
                      <wp:lineTo x="21572" y="20505"/>
                      <wp:lineTo x="23200" y="764"/>
                      <wp:lineTo x="17560" y="-2074"/>
                    </wp:wrapPolygon>
                  </wp:wrapTight>
                  <wp:docPr id="282" name="Picture 16" descr="http://downloads.clipart.com/1668217.jpg?t=1309368494&amp;h=7527a05dffa9fc31ec40869305c26173&amp;u=kevinsavet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http://downloads.clipart.com/1668217.jpg?t=1309368494&amp;h=7527a05dffa9fc31ec40869305c26173&amp;u=kevinsavet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847577">
                            <a:off x="0" y="0"/>
                            <a:ext cx="495300" cy="247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omic Sans MS" w:hAnsi="Comic Sans MS"/>
                <w:noProof/>
                <w:lang w:val="tr-TR" w:eastAsia="tr-TR"/>
              </w:rPr>
              <w:drawing>
                <wp:anchor distT="0" distB="0" distL="114300" distR="114300" simplePos="0" relativeHeight="251781120" behindDoc="1" locked="0" layoutInCell="1" allowOverlap="1">
                  <wp:simplePos x="0" y="0"/>
                  <wp:positionH relativeFrom="column">
                    <wp:posOffset>2849245</wp:posOffset>
                  </wp:positionH>
                  <wp:positionV relativeFrom="paragraph">
                    <wp:posOffset>285115</wp:posOffset>
                  </wp:positionV>
                  <wp:extent cx="495300" cy="247650"/>
                  <wp:effectExtent l="19050" t="57150" r="19050" b="38100"/>
                  <wp:wrapTight wrapText="bothSides">
                    <wp:wrapPolygon edited="0">
                      <wp:start x="17560" y="-2074"/>
                      <wp:lineTo x="1239" y="-1723"/>
                      <wp:lineTo x="-2202" y="18819"/>
                      <wp:lineTo x="4243" y="22063"/>
                      <wp:lineTo x="5048" y="22468"/>
                      <wp:lineTo x="11093" y="22084"/>
                      <wp:lineTo x="21167" y="23728"/>
                      <wp:lineTo x="21572" y="20505"/>
                      <wp:lineTo x="23200" y="764"/>
                      <wp:lineTo x="17560" y="-2074"/>
                    </wp:wrapPolygon>
                  </wp:wrapTight>
                  <wp:docPr id="283" name="Picture 16" descr="http://downloads.clipart.com/1668217.jpg?t=1309368494&amp;h=7527a05dffa9fc31ec40869305c26173&amp;u=kevinsavet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http://downloads.clipart.com/1668217.jpg?t=1309368494&amp;h=7527a05dffa9fc31ec40869305c26173&amp;u=kevinsavet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847577">
                            <a:off x="0" y="0"/>
                            <a:ext cx="495300" cy="247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omic Sans MS" w:hAnsi="Comic Sans MS"/>
                <w:noProof/>
                <w:lang w:val="tr-TR" w:eastAsia="tr-TR"/>
              </w:rPr>
              <w:drawing>
                <wp:anchor distT="0" distB="0" distL="114300" distR="114300" simplePos="0" relativeHeight="251782144" behindDoc="1" locked="0" layoutInCell="1" allowOverlap="1">
                  <wp:simplePos x="0" y="0"/>
                  <wp:positionH relativeFrom="column">
                    <wp:posOffset>2870200</wp:posOffset>
                  </wp:positionH>
                  <wp:positionV relativeFrom="paragraph">
                    <wp:posOffset>882015</wp:posOffset>
                  </wp:positionV>
                  <wp:extent cx="495300" cy="247650"/>
                  <wp:effectExtent l="19050" t="57150" r="19050" b="38100"/>
                  <wp:wrapTight wrapText="bothSides">
                    <wp:wrapPolygon edited="0">
                      <wp:start x="17560" y="-2074"/>
                      <wp:lineTo x="1239" y="-1723"/>
                      <wp:lineTo x="-2202" y="18819"/>
                      <wp:lineTo x="4243" y="22063"/>
                      <wp:lineTo x="5048" y="22468"/>
                      <wp:lineTo x="11093" y="22084"/>
                      <wp:lineTo x="21167" y="23728"/>
                      <wp:lineTo x="21572" y="20505"/>
                      <wp:lineTo x="23200" y="764"/>
                      <wp:lineTo x="17560" y="-2074"/>
                    </wp:wrapPolygon>
                  </wp:wrapTight>
                  <wp:docPr id="284" name="Picture 16" descr="http://downloads.clipart.com/1668217.jpg?t=1309368494&amp;h=7527a05dffa9fc31ec40869305c26173&amp;u=kevinsavet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http://downloads.clipart.com/1668217.jpg?t=1309368494&amp;h=7527a05dffa9fc31ec40869305c26173&amp;u=kevinsavet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847577">
                            <a:off x="0" y="0"/>
                            <a:ext cx="495300" cy="247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0951D8">
              <w:rPr>
                <w:rFonts w:ascii="Comic Sans MS" w:hAnsi="Comic Sans MS"/>
                <w:noProof/>
                <w:lang w:val="tr-TR" w:eastAsia="en-US"/>
              </w:rPr>
              <w:pict>
                <v:shape id="_x0000_s1343" type="#_x0000_t202" style="position:absolute;margin-left:146.7pt;margin-top:92.7pt;width:28.2pt;height:27.75pt;z-index:251817984;mso-position-horizontal-relative:text;mso-position-vertical-relative:text" filled="f" stroked="f">
                  <v:textbox style="mso-next-textbox:#_x0000_s1343">
                    <w:txbxContent>
                      <w:p w:rsidR="00BA57B2" w:rsidRPr="00B901DD" w:rsidRDefault="00BA57B2" w:rsidP="00BA57B2">
                        <w:pPr>
                          <w:rPr>
                            <w:sz w:val="28"/>
                            <w:szCs w:val="28"/>
                          </w:rPr>
                        </w:pPr>
                        <w:r>
                          <w:rPr>
                            <w:sz w:val="28"/>
                            <w:szCs w:val="28"/>
                          </w:rPr>
                          <w:t>=</w:t>
                        </w:r>
                      </w:p>
                    </w:txbxContent>
                  </v:textbox>
                </v:shape>
              </w:pict>
            </w:r>
            <w:r w:rsidR="000951D8">
              <w:rPr>
                <w:rFonts w:ascii="Comic Sans MS" w:hAnsi="Comic Sans MS"/>
                <w:noProof/>
                <w:lang w:val="tr-TR" w:eastAsia="en-US"/>
              </w:rPr>
              <w:pict>
                <v:shape id="_x0000_s1338" type="#_x0000_t202" style="position:absolute;margin-left:70.6pt;margin-top:92.7pt;width:28.2pt;height:27.75pt;z-index:251812864;mso-position-horizontal-relative:text;mso-position-vertical-relative:text" filled="f" stroked="f">
                  <v:textbox style="mso-next-textbox:#_x0000_s1338">
                    <w:txbxContent>
                      <w:p w:rsidR="00BA57B2" w:rsidRPr="00B901DD" w:rsidRDefault="00BA57B2" w:rsidP="00BA57B2">
                        <w:pPr>
                          <w:rPr>
                            <w:sz w:val="28"/>
                            <w:szCs w:val="28"/>
                          </w:rPr>
                        </w:pPr>
                        <w:r w:rsidRPr="00B901DD">
                          <w:rPr>
                            <w:sz w:val="28"/>
                            <w:szCs w:val="28"/>
                          </w:rPr>
                          <w:t>+</w:t>
                        </w:r>
                      </w:p>
                    </w:txbxContent>
                  </v:textbox>
                </v:shape>
              </w:pict>
            </w:r>
            <w:r w:rsidR="000951D8">
              <w:rPr>
                <w:rFonts w:ascii="Comic Sans MS" w:hAnsi="Comic Sans MS"/>
                <w:noProof/>
                <w:lang w:val="tr-TR" w:eastAsia="en-US"/>
              </w:rPr>
              <w:pict>
                <v:shape id="_x0000_s1327" type="#_x0000_t32" style="position:absolute;margin-left:170.4pt;margin-top:110.7pt;width:48pt;height:0;z-index:251801600;mso-position-horizontal-relative:text;mso-position-vertical-relative:text" o:connectortype="straight"/>
              </w:pict>
            </w:r>
            <w:r w:rsidR="000951D8">
              <w:rPr>
                <w:rFonts w:ascii="Comic Sans MS" w:hAnsi="Comic Sans MS"/>
                <w:noProof/>
                <w:lang w:val="tr-TR" w:eastAsia="en-US"/>
              </w:rPr>
              <w:pict>
                <v:shape id="_x0000_s1326" type="#_x0000_t32" style="position:absolute;margin-left:98.8pt;margin-top:110.7pt;width:48pt;height:0;z-index:251800576;mso-position-horizontal-relative:text;mso-position-vertical-relative:text" o:connectortype="straight"/>
              </w:pict>
            </w:r>
            <w:r w:rsidR="000951D8">
              <w:rPr>
                <w:rFonts w:ascii="Comic Sans MS" w:hAnsi="Comic Sans MS"/>
                <w:noProof/>
                <w:lang w:val="tr-TR" w:eastAsia="en-US"/>
              </w:rPr>
              <w:pict>
                <v:shape id="_x0000_s1325" type="#_x0000_t32" style="position:absolute;margin-left:16.65pt;margin-top:110.7pt;width:48pt;height:0;z-index:251799552;mso-position-horizontal-relative:text;mso-position-vertical-relative:text" o:connectortype="straight"/>
              </w:pict>
            </w:r>
            <w:r>
              <w:rPr>
                <w:rFonts w:ascii="Comic Sans MS" w:hAnsi="Comic Sans MS"/>
                <w:noProof/>
                <w:lang w:val="tr-TR" w:eastAsia="tr-TR"/>
              </w:rPr>
              <w:drawing>
                <wp:anchor distT="0" distB="0" distL="114300" distR="114300" simplePos="0" relativeHeight="251785216" behindDoc="1" locked="0" layoutInCell="1" allowOverlap="1">
                  <wp:simplePos x="0" y="0"/>
                  <wp:positionH relativeFrom="column">
                    <wp:posOffset>2752725</wp:posOffset>
                  </wp:positionH>
                  <wp:positionV relativeFrom="paragraph">
                    <wp:posOffset>589280</wp:posOffset>
                  </wp:positionV>
                  <wp:extent cx="495300" cy="247650"/>
                  <wp:effectExtent l="19050" t="57150" r="19050" b="38100"/>
                  <wp:wrapTight wrapText="bothSides">
                    <wp:wrapPolygon edited="0">
                      <wp:start x="17560" y="-2074"/>
                      <wp:lineTo x="1239" y="-1723"/>
                      <wp:lineTo x="-2202" y="18819"/>
                      <wp:lineTo x="4243" y="22063"/>
                      <wp:lineTo x="5048" y="22468"/>
                      <wp:lineTo x="11093" y="22084"/>
                      <wp:lineTo x="21167" y="23728"/>
                      <wp:lineTo x="21572" y="20505"/>
                      <wp:lineTo x="23200" y="764"/>
                      <wp:lineTo x="17560" y="-2074"/>
                    </wp:wrapPolygon>
                  </wp:wrapTight>
                  <wp:docPr id="287" name="Picture 16" descr="http://downloads.clipart.com/1668217.jpg?t=1309368494&amp;h=7527a05dffa9fc31ec40869305c26173&amp;u=kevinsavet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http://downloads.clipart.com/1668217.jpg?t=1309368494&amp;h=7527a05dffa9fc31ec40869305c26173&amp;u=kevinsavet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847577">
                            <a:off x="0" y="0"/>
                            <a:ext cx="495300" cy="247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omic Sans MS" w:hAnsi="Comic Sans MS"/>
                <w:noProof/>
                <w:lang w:val="tr-TR" w:eastAsia="tr-TR"/>
              </w:rPr>
              <w:drawing>
                <wp:anchor distT="0" distB="0" distL="114300" distR="114300" simplePos="0" relativeHeight="251784192" behindDoc="1" locked="0" layoutInCell="1" allowOverlap="1">
                  <wp:simplePos x="0" y="0"/>
                  <wp:positionH relativeFrom="column">
                    <wp:posOffset>2329815</wp:posOffset>
                  </wp:positionH>
                  <wp:positionV relativeFrom="paragraph">
                    <wp:posOffset>589280</wp:posOffset>
                  </wp:positionV>
                  <wp:extent cx="495300" cy="247650"/>
                  <wp:effectExtent l="19050" t="57150" r="19050" b="38100"/>
                  <wp:wrapTight wrapText="bothSides">
                    <wp:wrapPolygon edited="0">
                      <wp:start x="17560" y="-2074"/>
                      <wp:lineTo x="1239" y="-1723"/>
                      <wp:lineTo x="-2202" y="18819"/>
                      <wp:lineTo x="4243" y="22063"/>
                      <wp:lineTo x="5048" y="22468"/>
                      <wp:lineTo x="11093" y="22084"/>
                      <wp:lineTo x="21167" y="23728"/>
                      <wp:lineTo x="21572" y="20505"/>
                      <wp:lineTo x="23200" y="764"/>
                      <wp:lineTo x="17560" y="-2074"/>
                    </wp:wrapPolygon>
                  </wp:wrapTight>
                  <wp:docPr id="286" name="Picture 16" descr="http://downloads.clipart.com/1668217.jpg?t=1309368494&amp;h=7527a05dffa9fc31ec40869305c26173&amp;u=kevinsavet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http://downloads.clipart.com/1668217.jpg?t=1309368494&amp;h=7527a05dffa9fc31ec40869305c26173&amp;u=kevinsavet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847577">
                            <a:off x="0" y="0"/>
                            <a:ext cx="495300" cy="247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omic Sans MS" w:hAnsi="Comic Sans MS"/>
                <w:noProof/>
                <w:lang w:val="tr-TR" w:eastAsia="tr-TR"/>
              </w:rPr>
              <w:drawing>
                <wp:anchor distT="0" distB="0" distL="114300" distR="114300" simplePos="0" relativeHeight="251783168" behindDoc="1" locked="0" layoutInCell="1" allowOverlap="1">
                  <wp:simplePos x="0" y="0"/>
                  <wp:positionH relativeFrom="column">
                    <wp:posOffset>2022475</wp:posOffset>
                  </wp:positionH>
                  <wp:positionV relativeFrom="paragraph">
                    <wp:posOffset>532765</wp:posOffset>
                  </wp:positionV>
                  <wp:extent cx="495300" cy="247650"/>
                  <wp:effectExtent l="19050" t="57150" r="19050" b="38100"/>
                  <wp:wrapTight wrapText="bothSides">
                    <wp:wrapPolygon edited="0">
                      <wp:start x="17560" y="-2074"/>
                      <wp:lineTo x="1239" y="-1723"/>
                      <wp:lineTo x="-2202" y="18819"/>
                      <wp:lineTo x="4243" y="22063"/>
                      <wp:lineTo x="5048" y="22468"/>
                      <wp:lineTo x="11093" y="22084"/>
                      <wp:lineTo x="21167" y="23728"/>
                      <wp:lineTo x="21572" y="20505"/>
                      <wp:lineTo x="23200" y="764"/>
                      <wp:lineTo x="17560" y="-2074"/>
                    </wp:wrapPolygon>
                  </wp:wrapTight>
                  <wp:docPr id="285" name="Picture 16" descr="http://downloads.clipart.com/1668217.jpg?t=1309368494&amp;h=7527a05dffa9fc31ec40869305c26173&amp;u=kevinsavet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http://downloads.clipart.com/1668217.jpg?t=1309368494&amp;h=7527a05dffa9fc31ec40869305c26173&amp;u=kevinsavet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847577">
                            <a:off x="0" y="0"/>
                            <a:ext cx="495300" cy="247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omic Sans MS" w:hAnsi="Comic Sans MS"/>
                <w:noProof/>
                <w:lang w:val="tr-TR" w:eastAsia="tr-TR"/>
              </w:rPr>
              <w:drawing>
                <wp:anchor distT="0" distB="0" distL="114300" distR="114300" simplePos="0" relativeHeight="251779072" behindDoc="1" locked="0" layoutInCell="1" allowOverlap="1">
                  <wp:simplePos x="0" y="0"/>
                  <wp:positionH relativeFrom="column">
                    <wp:posOffset>-3810</wp:posOffset>
                  </wp:positionH>
                  <wp:positionV relativeFrom="paragraph">
                    <wp:posOffset>532765</wp:posOffset>
                  </wp:positionV>
                  <wp:extent cx="495300" cy="247650"/>
                  <wp:effectExtent l="19050" t="57150" r="19050" b="38100"/>
                  <wp:wrapTight wrapText="bothSides">
                    <wp:wrapPolygon edited="0">
                      <wp:start x="17560" y="-2074"/>
                      <wp:lineTo x="1239" y="-1723"/>
                      <wp:lineTo x="-2202" y="18819"/>
                      <wp:lineTo x="4243" y="22063"/>
                      <wp:lineTo x="5048" y="22468"/>
                      <wp:lineTo x="11093" y="22084"/>
                      <wp:lineTo x="21167" y="23728"/>
                      <wp:lineTo x="21572" y="20505"/>
                      <wp:lineTo x="23200" y="764"/>
                      <wp:lineTo x="17560" y="-2074"/>
                    </wp:wrapPolygon>
                  </wp:wrapTight>
                  <wp:docPr id="281" name="Picture 16" descr="http://downloads.clipart.com/1668217.jpg?t=1309368494&amp;h=7527a05dffa9fc31ec40869305c26173&amp;u=kevinsavet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http://downloads.clipart.com/1668217.jpg?t=1309368494&amp;h=7527a05dffa9fc31ec40869305c26173&amp;u=kevinsavet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847577">
                            <a:off x="0" y="0"/>
                            <a:ext cx="495300" cy="247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BA57B2" w:rsidRPr="000745DB">
              <w:rPr>
                <w:rFonts w:ascii="Comic Sans MS" w:hAnsi="Comic Sans MS"/>
                <w:lang w:val="tr-TR"/>
              </w:rPr>
              <w:t xml:space="preserve">5.  </w:t>
            </w:r>
            <w:r w:rsidR="000745DB" w:rsidRPr="000745DB">
              <w:rPr>
                <w:rFonts w:cs="Arial"/>
                <w:color w:val="222222"/>
                <w:lang w:val="tr-TR"/>
              </w:rPr>
              <w:t xml:space="preserve"> </w:t>
            </w:r>
            <w:proofErr w:type="spellStart"/>
            <w:r w:rsidR="00BA76A0">
              <w:rPr>
                <w:rStyle w:val="hps"/>
                <w:rFonts w:cs="Arial"/>
                <w:color w:val="222222"/>
                <w:lang w:val="tr-TR"/>
              </w:rPr>
              <w:t>C</w:t>
            </w:r>
            <w:r w:rsidR="000745DB" w:rsidRPr="000745DB">
              <w:rPr>
                <w:rStyle w:val="hps"/>
                <w:rFonts w:cs="Arial"/>
                <w:color w:val="222222"/>
                <w:lang w:val="tr-TR"/>
              </w:rPr>
              <w:t>eylin’in</w:t>
            </w:r>
            <w:proofErr w:type="spellEnd"/>
            <w:r w:rsidR="000745DB" w:rsidRPr="000745DB">
              <w:rPr>
                <w:rFonts w:cs="Arial"/>
                <w:color w:val="222222"/>
                <w:lang w:val="tr-TR"/>
              </w:rPr>
              <w:t xml:space="preserve"> </w:t>
            </w:r>
            <w:r w:rsidR="000745DB" w:rsidRPr="000745DB">
              <w:rPr>
                <w:rStyle w:val="hps"/>
                <w:rFonts w:cs="Arial"/>
                <w:color w:val="222222"/>
                <w:lang w:val="tr-TR"/>
              </w:rPr>
              <w:t>iki kitabı var</w:t>
            </w:r>
            <w:r w:rsidR="000745DB" w:rsidRPr="000745DB">
              <w:rPr>
                <w:rFonts w:cs="Arial"/>
                <w:color w:val="222222"/>
                <w:lang w:val="tr-TR"/>
              </w:rPr>
              <w:t xml:space="preserve">. </w:t>
            </w:r>
            <w:r w:rsidR="000745DB" w:rsidRPr="000745DB">
              <w:rPr>
                <w:rStyle w:val="hps"/>
                <w:rFonts w:cs="Arial"/>
                <w:color w:val="222222"/>
                <w:lang w:val="tr-TR"/>
              </w:rPr>
              <w:t>Kaç kitap</w:t>
            </w:r>
            <w:r w:rsidR="000745DB" w:rsidRPr="000745DB">
              <w:rPr>
                <w:rFonts w:cs="Arial"/>
                <w:color w:val="222222"/>
                <w:lang w:val="tr-TR"/>
              </w:rPr>
              <w:t xml:space="preserve"> </w:t>
            </w:r>
            <w:r w:rsidR="000745DB" w:rsidRPr="000745DB">
              <w:rPr>
                <w:rStyle w:val="hps"/>
                <w:rFonts w:cs="Arial"/>
                <w:color w:val="222222"/>
                <w:lang w:val="tr-TR"/>
              </w:rPr>
              <w:t>daha alırsa beş kitabı olur?</w:t>
            </w:r>
          </w:p>
        </w:tc>
        <w:tc>
          <w:tcPr>
            <w:tcW w:w="5538" w:type="dxa"/>
          </w:tcPr>
          <w:p w:rsidR="00BA57B2" w:rsidRPr="000745DB" w:rsidRDefault="00117ECB" w:rsidP="000745DB">
            <w:pPr>
              <w:rPr>
                <w:rFonts w:ascii="Comic Sans MS" w:hAnsi="Comic Sans MS"/>
                <w:lang w:val="tr-TR"/>
              </w:rPr>
            </w:pPr>
            <w:r>
              <w:rPr>
                <w:rFonts w:ascii="Comic Sans MS" w:hAnsi="Comic Sans MS"/>
                <w:noProof/>
                <w:lang w:val="tr-TR" w:eastAsia="tr-TR"/>
              </w:rPr>
              <w:drawing>
                <wp:anchor distT="0" distB="0" distL="114300" distR="114300" simplePos="0" relativeHeight="251835392" behindDoc="0" locked="0" layoutInCell="1" allowOverlap="1">
                  <wp:simplePos x="0" y="0"/>
                  <wp:positionH relativeFrom="column">
                    <wp:posOffset>2249805</wp:posOffset>
                  </wp:positionH>
                  <wp:positionV relativeFrom="paragraph">
                    <wp:posOffset>439420</wp:posOffset>
                  </wp:positionV>
                  <wp:extent cx="914400" cy="736600"/>
                  <wp:effectExtent l="19050" t="0" r="0" b="0"/>
                  <wp:wrapNone/>
                  <wp:docPr id="336" name="Resim 336" descr="154333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6" descr="154333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736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0951D8">
              <w:rPr>
                <w:rFonts w:ascii="Comic Sans MS" w:hAnsi="Comic Sans MS"/>
                <w:noProof/>
                <w:lang w:val="tr-TR" w:eastAsia="en-US"/>
              </w:rPr>
              <w:pict>
                <v:shape id="_x0000_s1330" type="#_x0000_t32" style="position:absolute;margin-left:167.25pt;margin-top:110.7pt;width:48pt;height:0;z-index:251804672;mso-position-horizontal-relative:text;mso-position-vertical-relative:text" o:connectortype="straight"/>
              </w:pict>
            </w:r>
            <w:r w:rsidR="000951D8">
              <w:rPr>
                <w:rFonts w:ascii="Comic Sans MS" w:hAnsi="Comic Sans MS"/>
                <w:noProof/>
                <w:lang w:val="tr-TR" w:eastAsia="en-US"/>
              </w:rPr>
              <w:pict>
                <v:shape id="_x0000_s1344" type="#_x0000_t202" style="position:absolute;margin-left:145.25pt;margin-top:88.95pt;width:28.2pt;height:27.75pt;z-index:251819008;mso-position-horizontal-relative:text;mso-position-vertical-relative:text" filled="f" stroked="f">
                  <v:textbox style="mso-next-textbox:#_x0000_s1344">
                    <w:txbxContent>
                      <w:p w:rsidR="00BA57B2" w:rsidRPr="00B901DD" w:rsidRDefault="00BA57B2" w:rsidP="00BA57B2">
                        <w:pPr>
                          <w:rPr>
                            <w:sz w:val="28"/>
                            <w:szCs w:val="28"/>
                          </w:rPr>
                        </w:pPr>
                        <w:r>
                          <w:rPr>
                            <w:sz w:val="28"/>
                            <w:szCs w:val="28"/>
                          </w:rPr>
                          <w:t>=</w:t>
                        </w:r>
                      </w:p>
                    </w:txbxContent>
                  </v:textbox>
                </v:shape>
              </w:pict>
            </w:r>
            <w:r w:rsidR="000951D8">
              <w:rPr>
                <w:rFonts w:ascii="Comic Sans MS" w:hAnsi="Comic Sans MS"/>
                <w:noProof/>
                <w:lang w:val="tr-TR" w:eastAsia="en-US"/>
              </w:rPr>
              <w:pict>
                <v:shape id="_x0000_s1329" type="#_x0000_t32" style="position:absolute;margin-left:92.05pt;margin-top:110.7pt;width:48pt;height:0;z-index:251803648;mso-position-horizontal-relative:text;mso-position-vertical-relative:text" o:connectortype="straight"/>
              </w:pict>
            </w:r>
            <w:r w:rsidR="000951D8">
              <w:rPr>
                <w:rFonts w:ascii="Comic Sans MS" w:hAnsi="Comic Sans MS"/>
                <w:noProof/>
                <w:lang w:val="tr-TR" w:eastAsia="en-US"/>
              </w:rPr>
              <w:pict>
                <v:shape id="_x0000_s1339" type="#_x0000_t202" style="position:absolute;margin-left:69.05pt;margin-top:86.7pt;width:28.2pt;height:27.75pt;z-index:251813888;mso-position-horizontal-relative:text;mso-position-vertical-relative:text" filled="f" stroked="f">
                  <v:textbox style="mso-next-textbox:#_x0000_s1339">
                    <w:txbxContent>
                      <w:p w:rsidR="00BA57B2" w:rsidRPr="00B901DD" w:rsidRDefault="00BA57B2" w:rsidP="00BA57B2">
                        <w:pPr>
                          <w:rPr>
                            <w:sz w:val="28"/>
                            <w:szCs w:val="28"/>
                          </w:rPr>
                        </w:pPr>
                        <w:r w:rsidRPr="00B901DD">
                          <w:rPr>
                            <w:sz w:val="28"/>
                            <w:szCs w:val="28"/>
                          </w:rPr>
                          <w:t>+</w:t>
                        </w:r>
                      </w:p>
                    </w:txbxContent>
                  </v:textbox>
                </v:shape>
              </w:pict>
            </w:r>
            <w:r w:rsidR="000951D8">
              <w:rPr>
                <w:rFonts w:ascii="Comic Sans MS" w:hAnsi="Comic Sans MS"/>
                <w:noProof/>
                <w:lang w:val="tr-TR" w:eastAsia="en-US"/>
              </w:rPr>
              <w:pict>
                <v:shape id="_x0000_s1328" type="#_x0000_t32" style="position:absolute;margin-left:19.55pt;margin-top:109.95pt;width:48pt;height:0;z-index:251802624;mso-position-horizontal-relative:text;mso-position-vertical-relative:text" o:connectortype="straight"/>
              </w:pict>
            </w:r>
            <w:r w:rsidR="00BA57B2" w:rsidRPr="000745DB">
              <w:rPr>
                <w:rFonts w:ascii="Comic Sans MS" w:hAnsi="Comic Sans MS"/>
                <w:lang w:val="tr-TR"/>
              </w:rPr>
              <w:t xml:space="preserve">6.  </w:t>
            </w:r>
            <w:r w:rsidR="000745DB" w:rsidRPr="000745DB">
              <w:rPr>
                <w:rFonts w:cs="Arial"/>
                <w:color w:val="222222"/>
                <w:lang w:val="tr-TR"/>
              </w:rPr>
              <w:t xml:space="preserve"> </w:t>
            </w:r>
            <w:r w:rsidR="000745DB" w:rsidRPr="000745DB">
              <w:rPr>
                <w:rStyle w:val="hps"/>
                <w:rFonts w:cs="Arial"/>
                <w:color w:val="222222"/>
                <w:lang w:val="tr-TR"/>
              </w:rPr>
              <w:t>Anne</w:t>
            </w:r>
            <w:r w:rsidR="000745DB" w:rsidRPr="000745DB">
              <w:rPr>
                <w:rFonts w:cs="Arial"/>
                <w:color w:val="222222"/>
                <w:lang w:val="tr-TR"/>
              </w:rPr>
              <w:t xml:space="preserve"> </w:t>
            </w:r>
            <w:r w:rsidR="000745DB" w:rsidRPr="000745DB">
              <w:rPr>
                <w:rStyle w:val="hps"/>
                <w:rFonts w:cs="Arial"/>
                <w:color w:val="222222"/>
                <w:lang w:val="tr-TR"/>
              </w:rPr>
              <w:t>karıştırma kabına</w:t>
            </w:r>
            <w:r w:rsidR="000745DB" w:rsidRPr="000745DB">
              <w:rPr>
                <w:rFonts w:cs="Arial"/>
                <w:color w:val="222222"/>
                <w:lang w:val="tr-TR"/>
              </w:rPr>
              <w:t xml:space="preserve"> </w:t>
            </w:r>
            <w:r w:rsidR="000745DB" w:rsidRPr="000745DB">
              <w:rPr>
                <w:rStyle w:val="hps"/>
                <w:rFonts w:cs="Arial"/>
                <w:color w:val="222222"/>
                <w:lang w:val="tr-TR"/>
              </w:rPr>
              <w:t xml:space="preserve">2 </w:t>
            </w:r>
            <w:proofErr w:type="gramStart"/>
            <w:r w:rsidR="000745DB" w:rsidRPr="000745DB">
              <w:rPr>
                <w:rStyle w:val="hps"/>
                <w:rFonts w:cs="Arial"/>
                <w:color w:val="222222"/>
                <w:lang w:val="tr-TR"/>
              </w:rPr>
              <w:t>bardak</w:t>
            </w:r>
            <w:r w:rsidR="000745DB" w:rsidRPr="000745DB">
              <w:rPr>
                <w:rFonts w:cs="Arial"/>
                <w:color w:val="222222"/>
                <w:lang w:val="tr-TR"/>
              </w:rPr>
              <w:t xml:space="preserve"> </w:t>
            </w:r>
            <w:r w:rsidR="000745DB" w:rsidRPr="000745DB">
              <w:rPr>
                <w:rStyle w:val="hps"/>
                <w:rFonts w:cs="Arial"/>
                <w:color w:val="222222"/>
                <w:lang w:val="tr-TR"/>
              </w:rPr>
              <w:t xml:space="preserve"> un</w:t>
            </w:r>
            <w:proofErr w:type="gramEnd"/>
            <w:r w:rsidR="000745DB" w:rsidRPr="000745DB">
              <w:rPr>
                <w:rStyle w:val="hps"/>
                <w:rFonts w:cs="Arial"/>
                <w:color w:val="222222"/>
                <w:lang w:val="tr-TR"/>
              </w:rPr>
              <w:t xml:space="preserve"> koydu</w:t>
            </w:r>
            <w:r w:rsidR="000745DB" w:rsidRPr="000745DB">
              <w:rPr>
                <w:rFonts w:cs="Arial"/>
                <w:color w:val="222222"/>
                <w:lang w:val="tr-TR"/>
              </w:rPr>
              <w:t xml:space="preserve">. </w:t>
            </w:r>
            <w:r w:rsidR="000745DB" w:rsidRPr="000745DB">
              <w:rPr>
                <w:rStyle w:val="hps"/>
                <w:rFonts w:cs="Arial"/>
                <w:color w:val="222222"/>
                <w:lang w:val="tr-TR"/>
              </w:rPr>
              <w:t>Sonra</w:t>
            </w:r>
            <w:r w:rsidR="000745DB" w:rsidRPr="000745DB">
              <w:rPr>
                <w:rFonts w:cs="Arial"/>
                <w:color w:val="222222"/>
                <w:lang w:val="tr-TR"/>
              </w:rPr>
              <w:t xml:space="preserve"> </w:t>
            </w:r>
            <w:proofErr w:type="gramStart"/>
            <w:r w:rsidR="000745DB" w:rsidRPr="000745DB">
              <w:rPr>
                <w:rStyle w:val="hps"/>
                <w:rFonts w:cs="Arial"/>
                <w:color w:val="222222"/>
                <w:lang w:val="tr-TR"/>
              </w:rPr>
              <w:t>7</w:t>
            </w:r>
            <w:r w:rsidR="000745DB" w:rsidRPr="000745DB">
              <w:rPr>
                <w:rFonts w:cs="Arial"/>
                <w:color w:val="222222"/>
                <w:lang w:val="tr-TR"/>
              </w:rPr>
              <w:t xml:space="preserve"> </w:t>
            </w:r>
            <w:r w:rsidR="000745DB" w:rsidRPr="000745DB">
              <w:rPr>
                <w:rStyle w:val="hps"/>
                <w:rFonts w:cs="Arial"/>
                <w:color w:val="222222"/>
                <w:lang w:val="tr-TR"/>
              </w:rPr>
              <w:t xml:space="preserve"> bardak</w:t>
            </w:r>
            <w:proofErr w:type="gramEnd"/>
            <w:r w:rsidR="000745DB" w:rsidRPr="000745DB">
              <w:rPr>
                <w:rFonts w:cs="Arial"/>
                <w:color w:val="222222"/>
                <w:lang w:val="tr-TR"/>
              </w:rPr>
              <w:t xml:space="preserve"> </w:t>
            </w:r>
            <w:r w:rsidR="000745DB" w:rsidRPr="000745DB">
              <w:rPr>
                <w:rStyle w:val="hps"/>
                <w:rFonts w:cs="Arial"/>
                <w:color w:val="222222"/>
                <w:lang w:val="tr-TR"/>
              </w:rPr>
              <w:t xml:space="preserve"> un daha ekledi</w:t>
            </w:r>
            <w:r w:rsidR="000745DB" w:rsidRPr="000745DB">
              <w:rPr>
                <w:rFonts w:cs="Arial"/>
                <w:color w:val="222222"/>
                <w:lang w:val="tr-TR"/>
              </w:rPr>
              <w:t xml:space="preserve">. </w:t>
            </w:r>
            <w:proofErr w:type="gramStart"/>
            <w:r w:rsidR="000745DB" w:rsidRPr="000745DB">
              <w:rPr>
                <w:rStyle w:val="hps"/>
                <w:rFonts w:cs="Arial"/>
                <w:color w:val="222222"/>
                <w:lang w:val="tr-TR"/>
              </w:rPr>
              <w:t>ne</w:t>
            </w:r>
            <w:proofErr w:type="gramEnd"/>
            <w:r w:rsidR="000745DB" w:rsidRPr="000745DB">
              <w:rPr>
                <w:rStyle w:val="hps"/>
                <w:rFonts w:cs="Arial"/>
                <w:color w:val="222222"/>
                <w:lang w:val="tr-TR"/>
              </w:rPr>
              <w:t xml:space="preserve"> kadar un</w:t>
            </w:r>
            <w:r w:rsidR="000745DB" w:rsidRPr="000745DB">
              <w:rPr>
                <w:rFonts w:cs="Arial"/>
                <w:color w:val="222222"/>
                <w:lang w:val="tr-TR"/>
              </w:rPr>
              <w:t xml:space="preserve"> </w:t>
            </w:r>
            <w:r w:rsidR="000745DB" w:rsidRPr="000745DB">
              <w:rPr>
                <w:rStyle w:val="hps"/>
                <w:rFonts w:cs="Arial"/>
                <w:color w:val="222222"/>
                <w:lang w:val="tr-TR"/>
              </w:rPr>
              <w:t>koymuş oldu?</w:t>
            </w:r>
          </w:p>
        </w:tc>
      </w:tr>
      <w:tr w:rsidR="00BA57B2" w:rsidRPr="000745DB" w:rsidTr="00BA57B2">
        <w:trPr>
          <w:trHeight w:val="2812"/>
        </w:trPr>
        <w:tc>
          <w:tcPr>
            <w:tcW w:w="5538" w:type="dxa"/>
          </w:tcPr>
          <w:p w:rsidR="00BA57B2" w:rsidRPr="000745DB" w:rsidRDefault="00BA76A0" w:rsidP="000745DB">
            <w:pPr>
              <w:rPr>
                <w:rFonts w:ascii="Comic Sans MS" w:hAnsi="Comic Sans MS"/>
                <w:lang w:val="tr-TR"/>
              </w:rPr>
            </w:pPr>
            <w:r>
              <w:rPr>
                <w:rFonts w:ascii="Comic Sans MS" w:hAnsi="Comic Sans MS"/>
                <w:noProof/>
                <w:lang w:val="tr-TR" w:eastAsia="tr-TR"/>
              </w:rPr>
              <w:drawing>
                <wp:anchor distT="0" distB="0" distL="114300" distR="114300" simplePos="0" relativeHeight="251827200" behindDoc="1" locked="0" layoutInCell="1" allowOverlap="1">
                  <wp:simplePos x="0" y="0"/>
                  <wp:positionH relativeFrom="column">
                    <wp:posOffset>1590675</wp:posOffset>
                  </wp:positionH>
                  <wp:positionV relativeFrom="paragraph">
                    <wp:posOffset>641985</wp:posOffset>
                  </wp:positionV>
                  <wp:extent cx="247650" cy="466725"/>
                  <wp:effectExtent l="19050" t="0" r="0" b="0"/>
                  <wp:wrapTight wrapText="bothSides">
                    <wp:wrapPolygon edited="0">
                      <wp:start x="-1662" y="0"/>
                      <wp:lineTo x="-1662" y="21159"/>
                      <wp:lineTo x="21600" y="21159"/>
                      <wp:lineTo x="21600" y="0"/>
                      <wp:lineTo x="-1662" y="0"/>
                    </wp:wrapPolygon>
                  </wp:wrapTight>
                  <wp:docPr id="328" name="Picture 28" descr="http://www.wpclipart.com/cartoon/people/kids/boy_cartoons/stick_bo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http://www.wpclipart.com/cartoon/people/kids/boy_cartoons/stick_boy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466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omic Sans MS" w:hAnsi="Comic Sans MS"/>
                <w:noProof/>
                <w:lang w:val="tr-TR" w:eastAsia="tr-TR"/>
              </w:rPr>
              <w:drawing>
                <wp:anchor distT="0" distB="0" distL="114300" distR="114300" simplePos="0" relativeHeight="251826176" behindDoc="1" locked="0" layoutInCell="1" allowOverlap="1">
                  <wp:simplePos x="0" y="0"/>
                  <wp:positionH relativeFrom="column">
                    <wp:posOffset>1343025</wp:posOffset>
                  </wp:positionH>
                  <wp:positionV relativeFrom="paragraph">
                    <wp:posOffset>641985</wp:posOffset>
                  </wp:positionV>
                  <wp:extent cx="247650" cy="466725"/>
                  <wp:effectExtent l="19050" t="0" r="0" b="0"/>
                  <wp:wrapTight wrapText="bothSides">
                    <wp:wrapPolygon edited="0">
                      <wp:start x="-1662" y="0"/>
                      <wp:lineTo x="-1662" y="21159"/>
                      <wp:lineTo x="21600" y="21159"/>
                      <wp:lineTo x="21600" y="0"/>
                      <wp:lineTo x="-1662" y="0"/>
                    </wp:wrapPolygon>
                  </wp:wrapTight>
                  <wp:docPr id="327" name="Picture 28" descr="http://www.wpclipart.com/cartoon/people/kids/boy_cartoons/stick_bo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http://www.wpclipart.com/cartoon/people/kids/boy_cartoons/stick_boy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466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omic Sans MS" w:hAnsi="Comic Sans MS"/>
                <w:noProof/>
                <w:lang w:val="tr-TR" w:eastAsia="tr-TR"/>
              </w:rPr>
              <w:drawing>
                <wp:anchor distT="0" distB="0" distL="114300" distR="114300" simplePos="0" relativeHeight="251824128" behindDoc="1" locked="0" layoutInCell="1" allowOverlap="1">
                  <wp:simplePos x="0" y="0"/>
                  <wp:positionH relativeFrom="column">
                    <wp:posOffset>262255</wp:posOffset>
                  </wp:positionH>
                  <wp:positionV relativeFrom="paragraph">
                    <wp:posOffset>594360</wp:posOffset>
                  </wp:positionV>
                  <wp:extent cx="281305" cy="447675"/>
                  <wp:effectExtent l="19050" t="0" r="4445" b="0"/>
                  <wp:wrapTight wrapText="bothSides">
                    <wp:wrapPolygon edited="0">
                      <wp:start x="-1463" y="0"/>
                      <wp:lineTo x="-1463" y="21140"/>
                      <wp:lineTo x="21941" y="21140"/>
                      <wp:lineTo x="21941" y="0"/>
                      <wp:lineTo x="-1463" y="0"/>
                    </wp:wrapPolygon>
                  </wp:wrapTight>
                  <wp:docPr id="325" name="Picture 25" descr="http://www.wpclipart.com/cartoon/people/kids/girl_cartoons/stick_gir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http://www.wpclipart.com/cartoon/people/kids/girl_cartoons/stick_gir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305" cy="447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omic Sans MS" w:hAnsi="Comic Sans MS"/>
                <w:noProof/>
                <w:lang w:val="tr-TR" w:eastAsia="tr-TR"/>
              </w:rPr>
              <w:drawing>
                <wp:anchor distT="0" distB="0" distL="114300" distR="114300" simplePos="0" relativeHeight="251825152" behindDoc="1" locked="0" layoutInCell="1" allowOverlap="1">
                  <wp:simplePos x="0" y="0"/>
                  <wp:positionH relativeFrom="column">
                    <wp:posOffset>866775</wp:posOffset>
                  </wp:positionH>
                  <wp:positionV relativeFrom="paragraph">
                    <wp:posOffset>594360</wp:posOffset>
                  </wp:positionV>
                  <wp:extent cx="281305" cy="447675"/>
                  <wp:effectExtent l="19050" t="0" r="4445" b="0"/>
                  <wp:wrapTight wrapText="bothSides">
                    <wp:wrapPolygon edited="0">
                      <wp:start x="-1463" y="0"/>
                      <wp:lineTo x="-1463" y="21140"/>
                      <wp:lineTo x="21941" y="21140"/>
                      <wp:lineTo x="21941" y="0"/>
                      <wp:lineTo x="-1463" y="0"/>
                    </wp:wrapPolygon>
                  </wp:wrapTight>
                  <wp:docPr id="326" name="Picture 25" descr="http://www.wpclipart.com/cartoon/people/kids/girl_cartoons/stick_gir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http://www.wpclipart.com/cartoon/people/kids/girl_cartoons/stick_gir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305" cy="447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omic Sans MS" w:hAnsi="Comic Sans MS"/>
                <w:noProof/>
                <w:lang w:val="tr-TR" w:eastAsia="tr-TR"/>
              </w:rPr>
              <w:drawing>
                <wp:anchor distT="0" distB="0" distL="114300" distR="114300" simplePos="0" relativeHeight="251823104" behindDoc="1" locked="0" layoutInCell="1" allowOverlap="1">
                  <wp:simplePos x="0" y="0"/>
                  <wp:positionH relativeFrom="column">
                    <wp:posOffset>561975</wp:posOffset>
                  </wp:positionH>
                  <wp:positionV relativeFrom="paragraph">
                    <wp:posOffset>594360</wp:posOffset>
                  </wp:positionV>
                  <wp:extent cx="281305" cy="447675"/>
                  <wp:effectExtent l="19050" t="0" r="4445" b="0"/>
                  <wp:wrapTight wrapText="bothSides">
                    <wp:wrapPolygon edited="0">
                      <wp:start x="-1463" y="0"/>
                      <wp:lineTo x="-1463" y="21140"/>
                      <wp:lineTo x="21941" y="21140"/>
                      <wp:lineTo x="21941" y="0"/>
                      <wp:lineTo x="-1463" y="0"/>
                    </wp:wrapPolygon>
                  </wp:wrapTight>
                  <wp:docPr id="324" name="Picture 25" descr="http://www.wpclipart.com/cartoon/people/kids/girl_cartoons/stick_gir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http://www.wpclipart.com/cartoon/people/kids/girl_cartoons/stick_gir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305" cy="447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omic Sans MS" w:hAnsi="Comic Sans MS"/>
                <w:noProof/>
                <w:lang w:val="tr-TR" w:eastAsia="tr-TR"/>
              </w:rPr>
              <w:drawing>
                <wp:anchor distT="0" distB="0" distL="114300" distR="114300" simplePos="0" relativeHeight="251822080" behindDoc="1" locked="0" layoutInCell="1" allowOverlap="1">
                  <wp:simplePos x="0" y="0"/>
                  <wp:positionH relativeFrom="column">
                    <wp:posOffset>-14605</wp:posOffset>
                  </wp:positionH>
                  <wp:positionV relativeFrom="paragraph">
                    <wp:posOffset>661035</wp:posOffset>
                  </wp:positionV>
                  <wp:extent cx="281305" cy="447675"/>
                  <wp:effectExtent l="19050" t="0" r="4445" b="0"/>
                  <wp:wrapTight wrapText="bothSides">
                    <wp:wrapPolygon edited="0">
                      <wp:start x="-1463" y="0"/>
                      <wp:lineTo x="-1463" y="21140"/>
                      <wp:lineTo x="21941" y="21140"/>
                      <wp:lineTo x="21941" y="0"/>
                      <wp:lineTo x="-1463" y="0"/>
                    </wp:wrapPolygon>
                  </wp:wrapTight>
                  <wp:docPr id="323" name="Picture 25" descr="http://www.wpclipart.com/cartoon/people/kids/girl_cartoons/stick_gir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http://www.wpclipart.com/cartoon/people/kids/girl_cartoons/stick_gir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305" cy="447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0951D8">
              <w:rPr>
                <w:rFonts w:ascii="Comic Sans MS" w:hAnsi="Comic Sans MS"/>
                <w:noProof/>
                <w:lang w:val="tr-TR" w:eastAsia="en-US"/>
              </w:rPr>
              <w:pict>
                <v:shape id="_x0000_s1340" type="#_x0000_t202" style="position:absolute;margin-left:73.15pt;margin-top:91.7pt;width:28.2pt;height:27.75pt;z-index:251814912;mso-position-horizontal-relative:text;mso-position-vertical-relative:text" filled="f" stroked="f">
                  <v:textbox style="mso-next-textbox:#_x0000_s1340">
                    <w:txbxContent>
                      <w:p w:rsidR="00BA57B2" w:rsidRPr="00B901DD" w:rsidRDefault="00BA57B2" w:rsidP="00BA57B2">
                        <w:pPr>
                          <w:rPr>
                            <w:sz w:val="28"/>
                            <w:szCs w:val="28"/>
                          </w:rPr>
                        </w:pPr>
                        <w:r w:rsidRPr="00B901DD">
                          <w:rPr>
                            <w:sz w:val="28"/>
                            <w:szCs w:val="28"/>
                          </w:rPr>
                          <w:t>+</w:t>
                        </w:r>
                      </w:p>
                    </w:txbxContent>
                  </v:textbox>
                </v:shape>
              </w:pict>
            </w:r>
            <w:r w:rsidR="000951D8">
              <w:rPr>
                <w:rFonts w:ascii="Comic Sans MS" w:hAnsi="Comic Sans MS"/>
                <w:noProof/>
                <w:lang w:val="tr-TR" w:eastAsia="en-US"/>
              </w:rPr>
              <w:pict>
                <v:shape id="_x0000_s1345" type="#_x0000_t202" style="position:absolute;margin-left:148.25pt;margin-top:95.45pt;width:28.2pt;height:27.75pt;z-index:251820032;mso-position-horizontal-relative:text;mso-position-vertical-relative:text" filled="f" stroked="f">
                  <v:textbox style="mso-next-textbox:#_x0000_s1345">
                    <w:txbxContent>
                      <w:p w:rsidR="00BA57B2" w:rsidRPr="00B901DD" w:rsidRDefault="00BA57B2" w:rsidP="00BA57B2">
                        <w:pPr>
                          <w:rPr>
                            <w:sz w:val="28"/>
                            <w:szCs w:val="28"/>
                          </w:rPr>
                        </w:pPr>
                        <w:r>
                          <w:rPr>
                            <w:sz w:val="28"/>
                            <w:szCs w:val="28"/>
                          </w:rPr>
                          <w:t>=</w:t>
                        </w:r>
                      </w:p>
                    </w:txbxContent>
                  </v:textbox>
                </v:shape>
              </w:pict>
            </w:r>
            <w:r w:rsidR="000951D8">
              <w:rPr>
                <w:rFonts w:ascii="Comic Sans MS" w:hAnsi="Comic Sans MS"/>
                <w:noProof/>
                <w:lang w:val="tr-TR" w:eastAsia="en-US"/>
              </w:rPr>
              <w:pict>
                <v:shape id="_x0000_s1333" type="#_x0000_t32" style="position:absolute;margin-left:176.35pt;margin-top:112.7pt;width:48pt;height:0;z-index:251807744;mso-position-horizontal-relative:text;mso-position-vertical-relative:text" o:connectortype="straight"/>
              </w:pict>
            </w:r>
            <w:r w:rsidR="000951D8">
              <w:rPr>
                <w:rFonts w:ascii="Comic Sans MS" w:hAnsi="Comic Sans MS"/>
                <w:noProof/>
                <w:lang w:val="tr-TR" w:eastAsia="en-US"/>
              </w:rPr>
              <w:pict>
                <v:shape id="_x0000_s1332" type="#_x0000_t32" style="position:absolute;margin-left:100.25pt;margin-top:112.7pt;width:48pt;height:0;z-index:251806720;mso-position-horizontal-relative:text;mso-position-vertical-relative:text" o:connectortype="straight"/>
              </w:pict>
            </w:r>
            <w:r w:rsidR="000951D8">
              <w:rPr>
                <w:rFonts w:ascii="Comic Sans MS" w:hAnsi="Comic Sans MS"/>
                <w:noProof/>
                <w:lang w:val="tr-TR" w:eastAsia="en-US"/>
              </w:rPr>
              <w:pict>
                <v:shape id="_x0000_s1331" type="#_x0000_t32" style="position:absolute;margin-left:24.4pt;margin-top:112.7pt;width:48pt;height:0;z-index:251805696;mso-position-horizontal-relative:text;mso-position-vertical-relative:text" o:connectortype="straight"/>
              </w:pict>
            </w:r>
            <w:r w:rsidR="00BA57B2" w:rsidRPr="000745DB">
              <w:rPr>
                <w:rFonts w:ascii="Comic Sans MS" w:hAnsi="Comic Sans MS"/>
                <w:lang w:val="tr-TR"/>
              </w:rPr>
              <w:t xml:space="preserve">7.  </w:t>
            </w:r>
            <w:r w:rsidR="000745DB" w:rsidRPr="000745DB">
              <w:rPr>
                <w:rFonts w:cs="Arial"/>
                <w:color w:val="222222"/>
                <w:lang w:val="tr-TR"/>
              </w:rPr>
              <w:t xml:space="preserve"> Halayda </w:t>
            </w:r>
            <w:r w:rsidR="000745DB" w:rsidRPr="000745DB">
              <w:rPr>
                <w:rStyle w:val="hps"/>
                <w:rFonts w:cs="Arial"/>
                <w:color w:val="222222"/>
                <w:lang w:val="tr-TR"/>
              </w:rPr>
              <w:t>dört</w:t>
            </w:r>
            <w:r w:rsidR="000745DB" w:rsidRPr="000745DB">
              <w:rPr>
                <w:rFonts w:cs="Arial"/>
                <w:color w:val="222222"/>
                <w:lang w:val="tr-TR"/>
              </w:rPr>
              <w:t xml:space="preserve"> </w:t>
            </w:r>
            <w:r w:rsidR="000745DB" w:rsidRPr="000745DB">
              <w:rPr>
                <w:rStyle w:val="hps"/>
                <w:rFonts w:cs="Arial"/>
                <w:color w:val="222222"/>
                <w:lang w:val="tr-TR"/>
              </w:rPr>
              <w:t>kız</w:t>
            </w:r>
            <w:r w:rsidR="000745DB" w:rsidRPr="000745DB">
              <w:rPr>
                <w:rFonts w:cs="Arial"/>
                <w:color w:val="222222"/>
                <w:lang w:val="tr-TR"/>
              </w:rPr>
              <w:t xml:space="preserve"> </w:t>
            </w:r>
            <w:r w:rsidR="000745DB" w:rsidRPr="000745DB">
              <w:rPr>
                <w:rStyle w:val="hps"/>
                <w:rFonts w:cs="Arial"/>
                <w:color w:val="222222"/>
                <w:lang w:val="tr-TR"/>
              </w:rPr>
              <w:t>vardır</w:t>
            </w:r>
            <w:r w:rsidR="000745DB" w:rsidRPr="000745DB">
              <w:rPr>
                <w:rFonts w:cs="Arial"/>
                <w:color w:val="222222"/>
                <w:lang w:val="tr-TR"/>
              </w:rPr>
              <w:t xml:space="preserve">. </w:t>
            </w:r>
            <w:r w:rsidR="000745DB" w:rsidRPr="000745DB">
              <w:rPr>
                <w:rStyle w:val="hps"/>
                <w:rFonts w:cs="Arial"/>
                <w:color w:val="222222"/>
                <w:lang w:val="tr-TR"/>
              </w:rPr>
              <w:t>İki</w:t>
            </w:r>
            <w:r w:rsidR="000745DB" w:rsidRPr="000745DB">
              <w:rPr>
                <w:rFonts w:cs="Arial"/>
                <w:color w:val="222222"/>
                <w:lang w:val="tr-TR"/>
              </w:rPr>
              <w:t xml:space="preserve"> </w:t>
            </w:r>
            <w:r w:rsidR="000745DB" w:rsidRPr="000745DB">
              <w:rPr>
                <w:rStyle w:val="hps"/>
                <w:rFonts w:cs="Arial"/>
                <w:color w:val="222222"/>
                <w:lang w:val="tr-TR"/>
              </w:rPr>
              <w:t>erkek</w:t>
            </w:r>
            <w:r w:rsidR="000745DB" w:rsidRPr="000745DB">
              <w:rPr>
                <w:rFonts w:cs="Arial"/>
                <w:color w:val="222222"/>
                <w:lang w:val="tr-TR"/>
              </w:rPr>
              <w:t xml:space="preserve"> </w:t>
            </w:r>
            <w:r w:rsidR="000745DB" w:rsidRPr="000745DB">
              <w:rPr>
                <w:rStyle w:val="hps"/>
                <w:rFonts w:cs="Arial"/>
                <w:color w:val="222222"/>
                <w:lang w:val="tr-TR"/>
              </w:rPr>
              <w:t>geldi</w:t>
            </w:r>
            <w:r w:rsidR="000745DB" w:rsidRPr="000745DB">
              <w:rPr>
                <w:rFonts w:cs="Arial"/>
                <w:color w:val="222222"/>
                <w:lang w:val="tr-TR"/>
              </w:rPr>
              <w:t xml:space="preserve">. </w:t>
            </w:r>
            <w:r w:rsidR="000745DB" w:rsidRPr="000745DB">
              <w:rPr>
                <w:rStyle w:val="hps"/>
                <w:rFonts w:cs="Arial"/>
                <w:color w:val="222222"/>
                <w:lang w:val="tr-TR"/>
              </w:rPr>
              <w:t>Kaç çocuk</w:t>
            </w:r>
            <w:r w:rsidR="000745DB" w:rsidRPr="000745DB">
              <w:rPr>
                <w:rFonts w:cs="Arial"/>
                <w:color w:val="222222"/>
                <w:lang w:val="tr-TR"/>
              </w:rPr>
              <w:t xml:space="preserve"> </w:t>
            </w:r>
            <w:r w:rsidR="000745DB" w:rsidRPr="000745DB">
              <w:rPr>
                <w:rStyle w:val="hps"/>
                <w:rFonts w:cs="Arial"/>
                <w:color w:val="222222"/>
                <w:lang w:val="tr-TR"/>
              </w:rPr>
              <w:t>oldular</w:t>
            </w:r>
            <w:r w:rsidR="000745DB" w:rsidRPr="000745DB">
              <w:rPr>
                <w:rFonts w:cs="Arial"/>
                <w:color w:val="222222"/>
                <w:lang w:val="tr-TR"/>
              </w:rPr>
              <w:t>?</w:t>
            </w:r>
          </w:p>
        </w:tc>
        <w:tc>
          <w:tcPr>
            <w:tcW w:w="5538" w:type="dxa"/>
          </w:tcPr>
          <w:p w:rsidR="00BA57B2" w:rsidRPr="000745DB" w:rsidRDefault="00117ECB" w:rsidP="00BA76A0">
            <w:pPr>
              <w:rPr>
                <w:rFonts w:ascii="Comic Sans MS" w:hAnsi="Comic Sans MS"/>
                <w:lang w:val="tr-TR"/>
              </w:rPr>
            </w:pPr>
            <w:r>
              <w:rPr>
                <w:noProof/>
                <w:lang w:val="tr-TR" w:eastAsia="tr-TR"/>
              </w:rPr>
              <w:drawing>
                <wp:anchor distT="0" distB="0" distL="114300" distR="114300" simplePos="0" relativeHeight="251836416" behindDoc="0" locked="0" layoutInCell="1" allowOverlap="1">
                  <wp:simplePos x="0" y="0"/>
                  <wp:positionH relativeFrom="column">
                    <wp:posOffset>2478405</wp:posOffset>
                  </wp:positionH>
                  <wp:positionV relativeFrom="paragraph">
                    <wp:posOffset>447040</wp:posOffset>
                  </wp:positionV>
                  <wp:extent cx="914400" cy="927100"/>
                  <wp:effectExtent l="0" t="0" r="0" b="0"/>
                  <wp:wrapNone/>
                  <wp:docPr id="337" name="Resim 337" descr="203766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7" descr="203766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927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0951D8">
              <w:rPr>
                <w:rFonts w:ascii="Comic Sans MS" w:hAnsi="Comic Sans MS"/>
                <w:noProof/>
                <w:lang w:val="tr-TR" w:eastAsia="en-US"/>
              </w:rPr>
              <w:pict>
                <v:shape id="_x0000_s1346" type="#_x0000_t202" style="position:absolute;margin-left:140.55pt;margin-top:84.95pt;width:28.2pt;height:27.75pt;z-index:251821056;mso-position-horizontal-relative:text;mso-position-vertical-relative:text" filled="f" stroked="f">
                  <v:textbox style="mso-next-textbox:#_x0000_s1346">
                    <w:txbxContent>
                      <w:p w:rsidR="00BA57B2" w:rsidRPr="00B901DD" w:rsidRDefault="00BA57B2" w:rsidP="00BA57B2">
                        <w:pPr>
                          <w:rPr>
                            <w:sz w:val="28"/>
                            <w:szCs w:val="28"/>
                          </w:rPr>
                        </w:pPr>
                        <w:r>
                          <w:rPr>
                            <w:sz w:val="28"/>
                            <w:szCs w:val="28"/>
                          </w:rPr>
                          <w:t>=</w:t>
                        </w:r>
                      </w:p>
                    </w:txbxContent>
                  </v:textbox>
                </v:shape>
              </w:pict>
            </w:r>
            <w:r w:rsidR="000951D8">
              <w:rPr>
                <w:rFonts w:ascii="Comic Sans MS" w:hAnsi="Comic Sans MS"/>
                <w:noProof/>
                <w:lang w:val="tr-TR" w:eastAsia="en-US"/>
              </w:rPr>
              <w:pict>
                <v:shape id="_x0000_s1335" type="#_x0000_t32" style="position:absolute;margin-left:91.3pt;margin-top:108.2pt;width:48pt;height:0;z-index:251809792;mso-position-horizontal-relative:text;mso-position-vertical-relative:text" o:connectortype="straight"/>
              </w:pict>
            </w:r>
            <w:r w:rsidR="000951D8">
              <w:rPr>
                <w:rFonts w:ascii="Comic Sans MS" w:hAnsi="Comic Sans MS"/>
                <w:noProof/>
                <w:lang w:val="tr-TR" w:eastAsia="en-US"/>
              </w:rPr>
              <w:pict>
                <v:shape id="_x0000_s1341" type="#_x0000_t202" style="position:absolute;margin-left:68.3pt;margin-top:85.7pt;width:28.2pt;height:27.75pt;z-index:251815936;mso-position-horizontal-relative:text;mso-position-vertical-relative:text" filled="f" stroked="f">
                  <v:textbox style="mso-next-textbox:#_x0000_s1341">
                    <w:txbxContent>
                      <w:p w:rsidR="00BA57B2" w:rsidRPr="00B901DD" w:rsidRDefault="00BA57B2" w:rsidP="00BA57B2">
                        <w:pPr>
                          <w:rPr>
                            <w:sz w:val="28"/>
                            <w:szCs w:val="28"/>
                          </w:rPr>
                        </w:pPr>
                        <w:r w:rsidRPr="00B901DD">
                          <w:rPr>
                            <w:sz w:val="28"/>
                            <w:szCs w:val="28"/>
                          </w:rPr>
                          <w:t>+</w:t>
                        </w:r>
                      </w:p>
                    </w:txbxContent>
                  </v:textbox>
                </v:shape>
              </w:pict>
            </w:r>
            <w:r w:rsidR="000951D8">
              <w:rPr>
                <w:rFonts w:ascii="Comic Sans MS" w:hAnsi="Comic Sans MS"/>
                <w:noProof/>
                <w:lang w:val="tr-TR" w:eastAsia="en-US"/>
              </w:rPr>
              <w:pict>
                <v:shape id="_x0000_s1336" type="#_x0000_t32" style="position:absolute;margin-left:167.25pt;margin-top:108.2pt;width:48pt;height:0;z-index:251810816;mso-position-horizontal-relative:text;mso-position-vertical-relative:text" o:connectortype="straight"/>
              </w:pict>
            </w:r>
            <w:r w:rsidR="000951D8">
              <w:rPr>
                <w:rFonts w:ascii="Comic Sans MS" w:hAnsi="Comic Sans MS"/>
                <w:noProof/>
                <w:lang w:val="tr-TR" w:eastAsia="en-US"/>
              </w:rPr>
              <w:pict>
                <v:shape id="_x0000_s1334" type="#_x0000_t32" style="position:absolute;margin-left:19.55pt;margin-top:108.2pt;width:48pt;height:0;z-index:251808768;mso-position-horizontal-relative:text;mso-position-vertical-relative:text" o:connectortype="straight"/>
              </w:pict>
            </w:r>
            <w:r w:rsidR="00BA57B2" w:rsidRPr="000745DB">
              <w:rPr>
                <w:rFonts w:ascii="Comic Sans MS" w:hAnsi="Comic Sans MS"/>
                <w:lang w:val="tr-TR"/>
              </w:rPr>
              <w:t xml:space="preserve">8. </w:t>
            </w:r>
            <w:r w:rsidR="000745DB" w:rsidRPr="000745DB">
              <w:rPr>
                <w:rFonts w:cs="Arial"/>
                <w:color w:val="222222"/>
                <w:lang w:val="tr-TR"/>
              </w:rPr>
              <w:t xml:space="preserve"> </w:t>
            </w:r>
            <w:r w:rsidR="000745DB" w:rsidRPr="000745DB">
              <w:rPr>
                <w:rStyle w:val="hps"/>
                <w:rFonts w:cs="Arial"/>
                <w:color w:val="222222"/>
                <w:lang w:val="tr-TR"/>
              </w:rPr>
              <w:t>Şevval’in</w:t>
            </w:r>
            <w:r w:rsidR="000745DB" w:rsidRPr="000745DB">
              <w:rPr>
                <w:rFonts w:cs="Arial"/>
                <w:color w:val="222222"/>
                <w:lang w:val="tr-TR"/>
              </w:rPr>
              <w:t xml:space="preserve"> </w:t>
            </w:r>
            <w:r w:rsidR="000745DB" w:rsidRPr="000745DB">
              <w:rPr>
                <w:rStyle w:val="hps"/>
                <w:rFonts w:cs="Arial"/>
                <w:color w:val="222222"/>
                <w:lang w:val="tr-TR"/>
              </w:rPr>
              <w:t>6</w:t>
            </w:r>
            <w:r w:rsidR="000745DB" w:rsidRPr="000745DB">
              <w:rPr>
                <w:rFonts w:cs="Arial"/>
                <w:color w:val="222222"/>
                <w:lang w:val="tr-TR"/>
              </w:rPr>
              <w:t xml:space="preserve"> </w:t>
            </w:r>
            <w:r w:rsidR="000745DB" w:rsidRPr="000745DB">
              <w:rPr>
                <w:rStyle w:val="hps"/>
                <w:rFonts w:cs="Arial"/>
                <w:color w:val="222222"/>
                <w:lang w:val="tr-TR"/>
              </w:rPr>
              <w:t>oyun</w:t>
            </w:r>
            <w:r w:rsidR="00BA76A0">
              <w:rPr>
                <w:rStyle w:val="hps"/>
                <w:rFonts w:cs="Arial"/>
                <w:color w:val="222222"/>
                <w:lang w:val="tr-TR"/>
              </w:rPr>
              <w:t>c</w:t>
            </w:r>
            <w:r w:rsidR="000745DB" w:rsidRPr="000745DB">
              <w:rPr>
                <w:rStyle w:val="hps"/>
                <w:rFonts w:cs="Arial"/>
                <w:color w:val="222222"/>
                <w:lang w:val="tr-TR"/>
              </w:rPr>
              <w:t>ağı vardır</w:t>
            </w:r>
            <w:r w:rsidR="000745DB" w:rsidRPr="000745DB">
              <w:rPr>
                <w:rFonts w:cs="Arial"/>
                <w:color w:val="222222"/>
                <w:lang w:val="tr-TR"/>
              </w:rPr>
              <w:t xml:space="preserve">. </w:t>
            </w:r>
            <w:r w:rsidR="000745DB" w:rsidRPr="000745DB">
              <w:rPr>
                <w:rStyle w:val="hps"/>
                <w:rFonts w:cs="Arial"/>
                <w:color w:val="222222"/>
                <w:lang w:val="tr-TR"/>
              </w:rPr>
              <w:t>9</w:t>
            </w:r>
            <w:r w:rsidR="000745DB" w:rsidRPr="000745DB">
              <w:rPr>
                <w:rFonts w:cs="Arial"/>
                <w:color w:val="222222"/>
                <w:lang w:val="tr-TR"/>
              </w:rPr>
              <w:t xml:space="preserve"> </w:t>
            </w:r>
            <w:r w:rsidR="000745DB" w:rsidRPr="000745DB">
              <w:rPr>
                <w:rStyle w:val="hps"/>
                <w:rFonts w:cs="Arial"/>
                <w:color w:val="222222"/>
                <w:lang w:val="tr-TR"/>
              </w:rPr>
              <w:t>oyuncağı olması için kaç oyuncak daha gerekli?</w:t>
            </w:r>
          </w:p>
        </w:tc>
      </w:tr>
    </w:tbl>
    <w:p w:rsidR="000745DB" w:rsidRPr="000745DB" w:rsidRDefault="000745DB" w:rsidP="00E66E89">
      <w:pPr>
        <w:rPr>
          <w:rFonts w:ascii="Comic Sans MS" w:hAnsi="Comic Sans MS"/>
          <w:lang w:val="tr-TR"/>
        </w:rPr>
      </w:pPr>
    </w:p>
    <w:p w:rsidR="000745DB" w:rsidRPr="000745DB" w:rsidRDefault="000745DB" w:rsidP="000745DB">
      <w:pPr>
        <w:rPr>
          <w:rFonts w:ascii="Comic Sans MS" w:hAnsi="Comic Sans MS"/>
          <w:lang w:val="tr-TR"/>
        </w:rPr>
      </w:pPr>
    </w:p>
    <w:p w:rsidR="000745DB" w:rsidRPr="000745DB" w:rsidRDefault="000745DB" w:rsidP="000745DB">
      <w:pPr>
        <w:rPr>
          <w:rFonts w:ascii="Comic Sans MS" w:hAnsi="Comic Sans MS"/>
          <w:lang w:val="tr-TR"/>
        </w:rPr>
      </w:pPr>
    </w:p>
    <w:p w:rsidR="000745DB" w:rsidRPr="000745DB" w:rsidRDefault="000745DB" w:rsidP="000745DB">
      <w:pPr>
        <w:rPr>
          <w:rFonts w:ascii="Comic Sans MS" w:hAnsi="Comic Sans MS"/>
          <w:lang w:val="tr-TR"/>
        </w:rPr>
      </w:pPr>
      <w:r>
        <w:rPr>
          <w:rFonts w:ascii="Comic Sans MS" w:hAnsi="Comic Sans MS"/>
          <w:lang w:val="tr-TR"/>
        </w:rPr>
        <w:t>Çok kolaydı değil mi?</w:t>
      </w:r>
    </w:p>
    <w:p w:rsidR="000745DB" w:rsidRPr="000745DB" w:rsidRDefault="000745DB" w:rsidP="000745DB">
      <w:pPr>
        <w:rPr>
          <w:rFonts w:ascii="Comic Sans MS" w:hAnsi="Comic Sans MS"/>
          <w:lang w:val="tr-TR"/>
        </w:rPr>
      </w:pPr>
      <w:r w:rsidRPr="000745DB">
        <w:rPr>
          <w:rFonts w:ascii="Comic Sans MS" w:hAnsi="Comic Sans MS"/>
          <w:lang w:val="tr-TR"/>
        </w:rPr>
        <w:t>Şimdi de problemlerdeki sayıların yerine istediğiniz 2 basamaklı sayılar yazıp, yeniden çözebilirsiniz.</w:t>
      </w:r>
    </w:p>
    <w:sectPr w:rsidR="000745DB" w:rsidRPr="000745DB" w:rsidSect="00B97EDB">
      <w:pgSz w:w="12240" w:h="15840"/>
      <w:pgMar w:top="720" w:right="720" w:bottom="720" w:left="720" w:header="720" w:footer="720" w:gut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1D"/>
    <w:multiLevelType w:val="multilevel"/>
    <w:tmpl w:val="0136F454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21346F6D"/>
    <w:multiLevelType w:val="hybridMultilevel"/>
    <w:tmpl w:val="014C0EC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proofState w:spelling="clean" w:grammar="clean"/>
  <w:attachedTemplate r:id="rId1"/>
  <w:defaultTabStop w:val="720"/>
  <w:hyphenationZone w:val="425"/>
  <w:displayHorizontalDrawingGridEvery w:val="0"/>
  <w:displayVerticalDrawingGridEvery w:val="0"/>
  <w:doNotUseMarginsForDrawingGridOrigin/>
  <w:noPunctuationKerning/>
  <w:characterSpacingControl w:val="doNotCompress"/>
  <w:doNotValidateAgainstSchema/>
  <w:doNotDemarcateInvalidXml/>
  <w:compat>
    <w:useFELayout/>
  </w:compat>
  <w:rsids>
    <w:rsidRoot w:val="00954EEB"/>
    <w:rsid w:val="0000119F"/>
    <w:rsid w:val="00046DC2"/>
    <w:rsid w:val="000745DB"/>
    <w:rsid w:val="0009155E"/>
    <w:rsid w:val="000951D8"/>
    <w:rsid w:val="000B333C"/>
    <w:rsid w:val="000E1A38"/>
    <w:rsid w:val="00110B4E"/>
    <w:rsid w:val="00117ECB"/>
    <w:rsid w:val="00125A24"/>
    <w:rsid w:val="00160B09"/>
    <w:rsid w:val="001705F1"/>
    <w:rsid w:val="001F1AC1"/>
    <w:rsid w:val="002478AB"/>
    <w:rsid w:val="002A5CE0"/>
    <w:rsid w:val="002C1BC1"/>
    <w:rsid w:val="002D5E1A"/>
    <w:rsid w:val="00346B41"/>
    <w:rsid w:val="003479A9"/>
    <w:rsid w:val="00366940"/>
    <w:rsid w:val="00366EA1"/>
    <w:rsid w:val="00392AA4"/>
    <w:rsid w:val="003B20D4"/>
    <w:rsid w:val="003F5B2E"/>
    <w:rsid w:val="0055006F"/>
    <w:rsid w:val="00562EF3"/>
    <w:rsid w:val="00566AF4"/>
    <w:rsid w:val="005677E4"/>
    <w:rsid w:val="00580F28"/>
    <w:rsid w:val="005A6CC2"/>
    <w:rsid w:val="005B0DFB"/>
    <w:rsid w:val="0065458F"/>
    <w:rsid w:val="006D7F43"/>
    <w:rsid w:val="0071505C"/>
    <w:rsid w:val="007524DE"/>
    <w:rsid w:val="00764D46"/>
    <w:rsid w:val="00776FA4"/>
    <w:rsid w:val="008423E5"/>
    <w:rsid w:val="00874006"/>
    <w:rsid w:val="008F0E70"/>
    <w:rsid w:val="008F7810"/>
    <w:rsid w:val="00925903"/>
    <w:rsid w:val="00954EEB"/>
    <w:rsid w:val="00A102C6"/>
    <w:rsid w:val="00A36151"/>
    <w:rsid w:val="00A37265"/>
    <w:rsid w:val="00A44783"/>
    <w:rsid w:val="00A62D51"/>
    <w:rsid w:val="00A9406B"/>
    <w:rsid w:val="00AA0F1D"/>
    <w:rsid w:val="00AA162C"/>
    <w:rsid w:val="00AF5610"/>
    <w:rsid w:val="00B17356"/>
    <w:rsid w:val="00B216F4"/>
    <w:rsid w:val="00B51321"/>
    <w:rsid w:val="00B82CD6"/>
    <w:rsid w:val="00B84E3B"/>
    <w:rsid w:val="00B901DD"/>
    <w:rsid w:val="00B97EDB"/>
    <w:rsid w:val="00BA1644"/>
    <w:rsid w:val="00BA57B2"/>
    <w:rsid w:val="00BA76A0"/>
    <w:rsid w:val="00BD6F23"/>
    <w:rsid w:val="00C26622"/>
    <w:rsid w:val="00C67706"/>
    <w:rsid w:val="00C95126"/>
    <w:rsid w:val="00D10724"/>
    <w:rsid w:val="00D62516"/>
    <w:rsid w:val="00D62A11"/>
    <w:rsid w:val="00D66F4D"/>
    <w:rsid w:val="00DB44A4"/>
    <w:rsid w:val="00DD0C7B"/>
    <w:rsid w:val="00DD6D15"/>
    <w:rsid w:val="00E64A8F"/>
    <w:rsid w:val="00E66E89"/>
    <w:rsid w:val="00EC3F3C"/>
    <w:rsid w:val="00EF44F0"/>
    <w:rsid w:val="00F033E8"/>
    <w:rsid w:val="00FA048B"/>
    <w:rsid w:val="00FA1604"/>
    <w:rsid w:val="00FC1788"/>
  </w:rsids>
  <m:mathPr>
    <m:mathFont m:val="Cambria Math"/>
    <m:brkBin m:val="before"/>
    <m:brkBinSub m:val="--"/>
    <m:smallFrac/>
    <m:dispDef/>
    <m:lMargin m:val="0"/>
    <m:rMargin m:val="0"/>
    <m:defJc m:val="centerGroup"/>
    <m:wrapRight/>
    <m:intLim m:val="subSup"/>
    <m:naryLim m:val="subSup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5122"/>
    <o:shapelayout v:ext="edit">
      <o:idmap v:ext="edit" data="1"/>
      <o:rules v:ext="edit">
        <o:r id="V:Rule59" type="connector" idref="#_x0000_s1286"/>
        <o:r id="V:Rule60" type="connector" idref="#_x0000_s1322"/>
        <o:r id="V:Rule61" type="connector" idref="#_x0000_s1348"/>
        <o:r id="V:Rule62" type="connector" idref="#_x0000_s1040"/>
        <o:r id="V:Rule63" type="connector" idref="#_x0000_s1057"/>
        <o:r id="V:Rule64" type="connector" idref="#_x0000_s1352"/>
        <o:r id="V:Rule65" type="connector" idref="#_x0000_s1042"/>
        <o:r id="V:Rule66" type="connector" idref="#_x0000_s1329"/>
        <o:r id="V:Rule67" type="connector" idref="#_x0000_s1287"/>
        <o:r id="V:Rule68" type="connector" idref="#_x0000_s1297"/>
        <o:r id="V:Rule69" type="connector" idref="#_x0000_s1055"/>
        <o:r id="V:Rule70" type="connector" idref="#_x0000_s1335"/>
        <o:r id="V:Rule71" type="connector" idref="#_x0000_s1060"/>
        <o:r id="V:Rule72" type="connector" idref="#_x0000_s1063"/>
        <o:r id="V:Rule73" type="connector" idref="#_x0000_s1047"/>
        <o:r id="V:Rule74" type="connector" idref="#_x0000_s1034"/>
        <o:r id="V:Rule75" type="connector" idref="#_x0000_s1033"/>
        <o:r id="V:Rule76" type="connector" idref="#_x0000_s1054"/>
        <o:r id="V:Rule77" type="connector" idref="#_x0000_s1299"/>
        <o:r id="V:Rule78" type="connector" idref="#_x0000_s1051"/>
        <o:r id="V:Rule79" type="connector" idref="#_x0000_s1302"/>
        <o:r id="V:Rule80" type="connector" idref="#_x0000_s1328"/>
        <o:r id="V:Rule81" type="connector" idref="#_x0000_s1357"/>
        <o:r id="V:Rule82" type="connector" idref="#_x0000_s1355"/>
        <o:r id="V:Rule83" type="connector" idref="#_x0000_s1326"/>
        <o:r id="V:Rule84" type="connector" idref="#_x0000_s1059"/>
        <o:r id="V:Rule85" type="connector" idref="#_x0000_s1053"/>
        <o:r id="V:Rule86" type="connector" idref="#_x0000_s1353"/>
        <o:r id="V:Rule87" type="connector" idref="#_x0000_s1331"/>
        <o:r id="V:Rule88" type="connector" idref="#_x0000_s1333"/>
        <o:r id="V:Rule89" type="connector" idref="#_x0000_s1285"/>
        <o:r id="V:Rule90" type="connector" idref="#_x0000_s1300"/>
        <o:r id="V:Rule91" type="connector" idref="#_x0000_s1295"/>
        <o:r id="V:Rule92" type="connector" idref="#_x0000_s1350"/>
        <o:r id="V:Rule93" type="connector" idref="#_x0000_s1349"/>
        <o:r id="V:Rule94" type="connector" idref="#_x0000_s1325"/>
        <o:r id="V:Rule95" type="connector" idref="#_x0000_s1062"/>
        <o:r id="V:Rule96" type="connector" idref="#_x0000_s1046"/>
        <o:r id="V:Rule97" type="connector" idref="#_x0000_s1356"/>
        <o:r id="V:Rule98" type="connector" idref="#_x0000_s1323"/>
        <o:r id="V:Rule99" type="connector" idref="#_x0000_s1058"/>
        <o:r id="V:Rule100" type="connector" idref="#_x0000_s1050"/>
        <o:r id="V:Rule101" type="connector" idref="#_x0000_s1324"/>
        <o:r id="V:Rule102" type="connector" idref="#_x0000_s1332"/>
        <o:r id="V:Rule103" type="connector" idref="#_x0000_s1330"/>
        <o:r id="V:Rule104" type="connector" idref="#_x0000_s1035"/>
        <o:r id="V:Rule105" type="connector" idref="#_x0000_s1351"/>
        <o:r id="V:Rule106" type="connector" idref="#_x0000_s1045"/>
        <o:r id="V:Rule107" type="connector" idref="#_x0000_s1064"/>
        <o:r id="V:Rule108" type="connector" idref="#_x0000_s1334"/>
        <o:r id="V:Rule109" type="connector" idref="#_x0000_s1052"/>
        <o:r id="V:Rule110" type="connector" idref="#_x0000_s1354"/>
        <o:r id="V:Rule111" type="connector" idref="#_x0000_s1327"/>
        <o:r id="V:Rule112" type="connector" idref="#_x0000_s1336"/>
        <o:r id="V:Rule113" type="connector" idref="#_x0000_s1061"/>
        <o:r id="V:Rule114" type="connector" idref="#_x0000_s1056"/>
        <o:r id="V:Rule115" type="connector" idref="#_x0000_s1038"/>
        <o:r id="V:Rule116" type="connector" idref="#_x0000_s1301"/>
      </o:rules>
    </o:shapelayout>
  </w:shapeDefaults>
  <w:doNotEmbedSmartTags/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Arial" w:eastAsia="MS Mincho" w:hAnsi="Arial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 Spacing" w:semiHidden="0" w:unhideWhenUsed="0" w:qFormat="1"/>
    <w:lsdException w:name="Medium Grid 1" w:unhideWhenUsed="0"/>
    <w:lsdException w:name="Medium Grid 2" w:uiPriority="1" w:unhideWhenUsed="0" w:qFormat="1"/>
    <w:lsdException w:name="Medium Grid 3" w:semiHidden="0" w:uiPriority="60" w:unhideWhenUsed="0"/>
    <w:lsdException w:name="Dark List" w:semiHidden="0" w:uiPriority="61" w:unhideWhenUsed="0"/>
    <w:lsdException w:name="Colorful Shading" w:semiHidden="0" w:uiPriority="62" w:unhideWhenUsed="0"/>
    <w:lsdException w:name="Colorful List" w:semiHidden="0" w:uiPriority="63" w:unhideWhenUsed="0"/>
    <w:lsdException w:name="Colorful Grid" w:semiHidden="0" w:uiPriority="64" w:unhideWhenUsed="0"/>
    <w:lsdException w:name="Light Shading Accent 1" w:semiHidden="0" w:uiPriority="65" w:unhideWhenUsed="0"/>
    <w:lsdException w:name="Light List Accent 1" w:semiHidden="0" w:uiPriority="66" w:unhideWhenUsed="0"/>
    <w:lsdException w:name="Light Grid Accent 1" w:semiHidden="0" w:uiPriority="67" w:unhideWhenUsed="0"/>
    <w:lsdException w:name="Medium Shading 1 Accent 1" w:semiHidden="0" w:uiPriority="68" w:unhideWhenUsed="0"/>
    <w:lsdException w:name="Medium Shading 2 Accent 1" w:semiHidden="0" w:uiPriority="69" w:unhideWhenUsed="0"/>
    <w:lsdException w:name="Medium List 1 Accent 1" w:semiHidden="0" w:uiPriority="70" w:unhideWhenUsed="0"/>
    <w:lsdException w:name="Revision" w:semiHidden="0" w:uiPriority="71" w:unhideWhenUsed="0"/>
    <w:lsdException w:name="List Paragraph" w:semiHidden="0" w:uiPriority="72" w:unhideWhenUsed="0" w:qFormat="1"/>
    <w:lsdException w:name="Quote" w:semiHidden="0" w:uiPriority="73" w:unhideWhenUsed="0" w:qFormat="1"/>
    <w:lsdException w:name="Intense Quote" w:semiHidden="0" w:uiPriority="60" w:unhideWhenUsed="0" w:qFormat="1"/>
    <w:lsdException w:name="Medium List 2 Accent 1" w:semiHidden="0" w:uiPriority="61" w:unhideWhenUsed="0"/>
    <w:lsdException w:name="Medium Grid 1 Accent 1" w:semiHidden="0" w:uiPriority="62" w:unhideWhenUsed="0"/>
    <w:lsdException w:name="Medium Grid 2 Accent 1" w:semiHidden="0" w:uiPriority="63" w:unhideWhenUsed="0"/>
    <w:lsdException w:name="Medium Grid 3 Accent 1" w:semiHidden="0" w:uiPriority="64" w:unhideWhenUsed="0"/>
    <w:lsdException w:name="Dark List Accent 1" w:semiHidden="0" w:uiPriority="65" w:unhideWhenUsed="0"/>
    <w:lsdException w:name="Colorful Shading Accent 1" w:unhideWhenUsed="0"/>
    <w:lsdException w:name="Colorful List Accent 1" w:semiHidden="0" w:uiPriority="34" w:unhideWhenUsed="0" w:qFormat="1"/>
    <w:lsdException w:name="Colorful Grid Accent 1" w:semiHidden="0" w:uiPriority="29" w:unhideWhenUsed="0" w:qFormat="1"/>
    <w:lsdException w:name="Light Shading Accent 2" w:semiHidden="0" w:uiPriority="30" w:unhideWhenUsed="0" w:qFormat="1"/>
    <w:lsdException w:name="Light List Accent 2" w:semiHidden="0" w:uiPriority="66" w:unhideWhenUsed="0"/>
    <w:lsdException w:name="Light Grid Accent 2" w:semiHidden="0" w:uiPriority="67" w:unhideWhenUsed="0"/>
    <w:lsdException w:name="Medium Shading 1 Accent 2" w:semiHidden="0" w:uiPriority="68" w:unhideWhenUsed="0"/>
    <w:lsdException w:name="Medium Shading 2 Accent 2" w:semiHidden="0" w:uiPriority="69" w:unhideWhenUsed="0"/>
    <w:lsdException w:name="Medium List 1 Accent 2" w:semiHidden="0" w:uiPriority="70" w:unhideWhenUsed="0"/>
    <w:lsdException w:name="Medium List 2 Accent 2" w:semiHidden="0" w:uiPriority="71" w:unhideWhenUsed="0"/>
    <w:lsdException w:name="Medium Grid 1 Accent 2" w:semiHidden="0" w:uiPriority="72" w:unhideWhenUsed="0"/>
    <w:lsdException w:name="Medium Grid 2 Accent 2" w:semiHidden="0" w:uiPriority="73" w:unhideWhenUsed="0"/>
    <w:lsdException w:name="Medium Grid 3 Accent 2" w:semiHidden="0" w:uiPriority="60" w:unhideWhenUsed="0"/>
    <w:lsdException w:name="Dark List Accent 2" w:semiHidden="0" w:uiPriority="61" w:unhideWhenUsed="0"/>
    <w:lsdException w:name="Colorful Shading Accent 2" w:semiHidden="0" w:uiPriority="62" w:unhideWhenUsed="0"/>
    <w:lsdException w:name="Colorful List Accent 2" w:semiHidden="0" w:uiPriority="63" w:unhideWhenUsed="0"/>
    <w:lsdException w:name="Colorful Grid Accent 2" w:semiHidden="0" w:uiPriority="64" w:unhideWhenUsed="0"/>
    <w:lsdException w:name="Light Shading Accent 3" w:semiHidden="0" w:uiPriority="65" w:unhideWhenUsed="0"/>
    <w:lsdException w:name="Light List Accent 3" w:semiHidden="0" w:uiPriority="66" w:unhideWhenUsed="0"/>
    <w:lsdException w:name="Light Grid Accent 3" w:semiHidden="0" w:uiPriority="67" w:unhideWhenUsed="0"/>
    <w:lsdException w:name="Medium Shading 1 Accent 3" w:semiHidden="0" w:uiPriority="68" w:unhideWhenUsed="0"/>
    <w:lsdException w:name="Medium Shading 2 Accent 3" w:semiHidden="0" w:uiPriority="69" w:unhideWhenUsed="0"/>
    <w:lsdException w:name="Medium List 1 Accent 3" w:semiHidden="0" w:uiPriority="70" w:unhideWhenUsed="0"/>
    <w:lsdException w:name="Medium List 2 Accent 3" w:semiHidden="0" w:uiPriority="71" w:unhideWhenUsed="0"/>
    <w:lsdException w:name="Medium Grid 1 Accent 3" w:semiHidden="0" w:uiPriority="72" w:unhideWhenUsed="0"/>
    <w:lsdException w:name="Medium Grid 2 Accent 3" w:semiHidden="0" w:uiPriority="73" w:unhideWhenUsed="0"/>
    <w:lsdException w:name="Medium Grid 3 Accent 3" w:semiHidden="0" w:uiPriority="60" w:unhideWhenUsed="0"/>
    <w:lsdException w:name="Dark List Accent 3" w:semiHidden="0" w:uiPriority="61" w:unhideWhenUsed="0"/>
    <w:lsdException w:name="Colorful Shading Accent 3" w:semiHidden="0" w:uiPriority="62" w:unhideWhenUsed="0"/>
    <w:lsdException w:name="Colorful List Accent 3" w:semiHidden="0" w:uiPriority="63" w:unhideWhenUsed="0"/>
    <w:lsdException w:name="Colorful Grid Accent 3" w:semiHidden="0" w:uiPriority="64" w:unhideWhenUsed="0"/>
    <w:lsdException w:name="Light Shading Accent 4" w:semiHidden="0" w:uiPriority="65" w:unhideWhenUsed="0"/>
    <w:lsdException w:name="Light List Accent 4" w:semiHidden="0" w:uiPriority="66" w:unhideWhenUsed="0"/>
    <w:lsdException w:name="Light Grid Accent 4" w:semiHidden="0" w:uiPriority="67" w:unhideWhenUsed="0"/>
    <w:lsdException w:name="Medium Shading 1 Accent 4" w:semiHidden="0" w:uiPriority="68" w:unhideWhenUsed="0"/>
    <w:lsdException w:name="Medium Shading 2 Accent 4" w:semiHidden="0" w:uiPriority="69" w:unhideWhenUsed="0"/>
    <w:lsdException w:name="Medium List 1 Accent 4" w:semiHidden="0" w:uiPriority="70" w:unhideWhenUsed="0"/>
    <w:lsdException w:name="Medium List 2 Accent 4" w:semiHidden="0" w:uiPriority="71" w:unhideWhenUsed="0"/>
    <w:lsdException w:name="Medium Grid 1 Accent 4" w:semiHidden="0" w:uiPriority="72" w:unhideWhenUsed="0"/>
    <w:lsdException w:name="Medium Grid 2 Accent 4" w:semiHidden="0" w:uiPriority="73" w:unhideWhenUsed="0"/>
    <w:lsdException w:name="Medium Grid 3 Accent 4" w:semiHidden="0" w:uiPriority="60" w:unhideWhenUsed="0"/>
    <w:lsdException w:name="Dark List Accent 4" w:semiHidden="0" w:uiPriority="61" w:unhideWhenUsed="0"/>
    <w:lsdException w:name="Colorful Shading Accent 4" w:semiHidden="0" w:uiPriority="62" w:unhideWhenUsed="0"/>
    <w:lsdException w:name="Colorful List Accent 4" w:semiHidden="0" w:uiPriority="63" w:unhideWhenUsed="0"/>
    <w:lsdException w:name="Colorful Grid Accent 4" w:semiHidden="0" w:uiPriority="64" w:unhideWhenUsed="0"/>
    <w:lsdException w:name="Light Shading Accent 5" w:semiHidden="0" w:uiPriority="65" w:unhideWhenUsed="0"/>
    <w:lsdException w:name="Light List Accent 5" w:semiHidden="0" w:uiPriority="66" w:unhideWhenUsed="0"/>
    <w:lsdException w:name="Light Grid Accent 5" w:semiHidden="0" w:uiPriority="67" w:unhideWhenUsed="0"/>
    <w:lsdException w:name="Medium Shading 1 Accent 5" w:semiHidden="0" w:uiPriority="68" w:unhideWhenUsed="0"/>
    <w:lsdException w:name="Medium Shading 2 Accent 5" w:semiHidden="0" w:uiPriority="69" w:unhideWhenUsed="0"/>
    <w:lsdException w:name="Medium List 1 Accent 5" w:semiHidden="0" w:uiPriority="70" w:unhideWhenUsed="0"/>
    <w:lsdException w:name="Medium List 2 Accent 5" w:semiHidden="0" w:uiPriority="71" w:unhideWhenUsed="0"/>
    <w:lsdException w:name="Medium Grid 1 Accent 5" w:semiHidden="0" w:uiPriority="72" w:unhideWhenUsed="0"/>
    <w:lsdException w:name="Medium Grid 2 Accent 5" w:semiHidden="0" w:uiPriority="73" w:unhideWhenUsed="0"/>
    <w:lsdException w:name="Medium Grid 3 Accent 5" w:semiHidden="0" w:uiPriority="60" w:unhideWhenUsed="0"/>
    <w:lsdException w:name="Dark List Accent 5" w:semiHidden="0" w:uiPriority="61" w:unhideWhenUsed="0"/>
    <w:lsdException w:name="Colorful Shading Accent 5" w:semiHidden="0" w:uiPriority="62" w:unhideWhenUsed="0"/>
    <w:lsdException w:name="Colorful List Accent 5" w:semiHidden="0" w:uiPriority="63" w:unhideWhenUsed="0"/>
    <w:lsdException w:name="Colorful Grid Accent 5" w:semiHidden="0" w:uiPriority="64" w:unhideWhenUsed="0"/>
    <w:lsdException w:name="Light Shading Accent 6" w:semiHidden="0" w:uiPriority="65" w:unhideWhenUsed="0"/>
    <w:lsdException w:name="Light List Accent 6" w:semiHidden="0" w:uiPriority="66" w:unhideWhenUsed="0"/>
    <w:lsdException w:name="Light Grid Accent 6" w:semiHidden="0" w:uiPriority="67" w:unhideWhenUsed="0"/>
    <w:lsdException w:name="Medium Shading 1 Accent 6" w:semiHidden="0" w:uiPriority="68" w:unhideWhenUsed="0"/>
    <w:lsdException w:name="Medium Shading 2 Accent 6" w:semiHidden="0" w:uiPriority="69" w:unhideWhenUsed="0"/>
    <w:lsdException w:name="Medium List 1 Accent 6" w:semiHidden="0" w:uiPriority="70" w:unhideWhenUsed="0"/>
    <w:lsdException w:name="Medium List 2 Accent 6" w:semiHidden="0" w:uiPriority="71" w:unhideWhenUsed="0"/>
    <w:lsdException w:name="Medium Grid 1 Accent 6" w:semiHidden="0" w:uiPriority="72" w:unhideWhenUsed="0"/>
    <w:lsdException w:name="Medium Grid 2 Accent 6" w:semiHidden="0" w:uiPriority="73" w:unhideWhenUsed="0"/>
    <w:lsdException w:name="Medium Grid 3 Accent 6" w:semiHidden="0" w:uiPriority="60" w:unhideWhenUsed="0"/>
    <w:lsdException w:name="Dark List Accent 6" w:semiHidden="0" w:uiPriority="61" w:unhideWhenUsed="0"/>
    <w:lsdException w:name="Colorful Shading Accent 6" w:semiHidden="0" w:uiPriority="62" w:unhideWhenUsed="0"/>
    <w:lsdException w:name="Colorful List Accent 6" w:semiHidden="0" w:uiPriority="63" w:unhideWhenUsed="0"/>
    <w:lsdException w:name="Colorful Grid Accent 6" w:semiHidden="0" w:uiPriority="64" w:unhideWhenUsed="0"/>
    <w:lsdException w:name="Subtle Emphasis" w:semiHidden="0" w:uiPriority="65" w:unhideWhenUsed="0" w:qFormat="1"/>
    <w:lsdException w:name="Intense Emphasis" w:semiHidden="0" w:uiPriority="66" w:unhideWhenUsed="0" w:qFormat="1"/>
    <w:lsdException w:name="Subtle Reference" w:semiHidden="0" w:uiPriority="67" w:unhideWhenUsed="0" w:qFormat="1"/>
    <w:lsdException w:name="Intense Reference" w:semiHidden="0" w:uiPriority="68" w:unhideWhenUsed="0" w:qFormat="1"/>
    <w:lsdException w:name="Book Title" w:semiHidden="0" w:uiPriority="69" w:unhideWhenUsed="0" w:qFormat="1"/>
    <w:lsdException w:name="Bibliography" w:semiHidden="0" w:uiPriority="70" w:unhideWhenUsed="0"/>
    <w:lsdException w:name="TOC Heading" w:uiPriority="71" w:qFormat="1"/>
  </w:latentStyles>
  <w:style w:type="paragraph" w:default="1" w:styleId="Normal">
    <w:name w:val="Normal"/>
    <w:qFormat/>
    <w:rsid w:val="00A102C6"/>
    <w:rPr>
      <w:sz w:val="24"/>
      <w:szCs w:val="24"/>
      <w:lang w:val="en-US" w:eastAsia="ja-JP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ColorfulList-Accent6">
    <w:name w:val="Colorful List - Accent 6"/>
    <w:basedOn w:val="NormalTablo"/>
    <w:uiPriority w:val="63"/>
    <w:rsid w:val="00D62A11"/>
    <w:tblPr>
      <w:tblStyleRowBandSize w:val="1"/>
      <w:tblStyleColBandSize w:val="1"/>
      <w:tblInd w:w="0" w:type="dxa"/>
      <w:tblBorders>
        <w:top w:val="single" w:sz="8" w:space="0" w:color="F9B074"/>
        <w:left w:val="single" w:sz="8" w:space="0" w:color="F9B074"/>
        <w:bottom w:val="single" w:sz="8" w:space="0" w:color="F9B074"/>
        <w:right w:val="single" w:sz="8" w:space="0" w:color="F9B074"/>
        <w:insideH w:val="single" w:sz="8" w:space="0" w:color="F9B07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F9B074"/>
          <w:left w:val="single" w:sz="8" w:space="0" w:color="F9B074"/>
          <w:bottom w:val="single" w:sz="8" w:space="0" w:color="F9B074"/>
          <w:right w:val="single" w:sz="8" w:space="0" w:color="F9B074"/>
          <w:insideH w:val="nil"/>
          <w:insideV w:val="nil"/>
        </w:tcBorders>
        <w:shd w:val="clear" w:color="auto" w:fill="F7964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/>
          <w:left w:val="single" w:sz="8" w:space="0" w:color="F9B074"/>
          <w:bottom w:val="single" w:sz="8" w:space="0" w:color="F9B074"/>
          <w:right w:val="single" w:sz="8" w:space="0" w:color="F9B074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TabloKlavuzu">
    <w:name w:val="Table Grid"/>
    <w:basedOn w:val="NormalTablo"/>
    <w:uiPriority w:val="59"/>
    <w:rsid w:val="00C26622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WorksheetTitle">
    <w:name w:val="Worksheet Title"/>
    <w:basedOn w:val="Normal"/>
    <w:qFormat/>
    <w:rsid w:val="00D62A11"/>
    <w:pPr>
      <w:jc w:val="center"/>
    </w:pPr>
    <w:rPr>
      <w:b/>
      <w:sz w:val="48"/>
      <w:szCs w:val="48"/>
    </w:rPr>
  </w:style>
  <w:style w:type="paragraph" w:customStyle="1" w:styleId="WorksheetLesson">
    <w:name w:val="Worksheet Lesson"/>
    <w:basedOn w:val="Normal"/>
    <w:qFormat/>
    <w:rsid w:val="00D62A11"/>
    <w:pPr>
      <w:jc w:val="center"/>
    </w:pPr>
    <w:rPr>
      <w:b/>
      <w:sz w:val="28"/>
      <w:szCs w:val="28"/>
    </w:rPr>
  </w:style>
  <w:style w:type="paragraph" w:customStyle="1" w:styleId="LineforName">
    <w:name w:val="Line for Name"/>
    <w:basedOn w:val="Normal"/>
    <w:qFormat/>
    <w:rsid w:val="00D62A11"/>
    <w:pPr>
      <w:pBdr>
        <w:bottom w:val="single" w:sz="4" w:space="1" w:color="auto"/>
      </w:pBdr>
      <w:jc w:val="center"/>
    </w:pPr>
  </w:style>
  <w:style w:type="paragraph" w:customStyle="1" w:styleId="Name">
    <w:name w:val="Name"/>
    <w:basedOn w:val="Normal"/>
    <w:qFormat/>
    <w:rsid w:val="00D62A11"/>
    <w:rPr>
      <w:sz w:val="32"/>
      <w:szCs w:val="32"/>
    </w:rPr>
  </w:style>
  <w:style w:type="paragraph" w:customStyle="1" w:styleId="Copyright">
    <w:name w:val="Copyright"/>
    <w:basedOn w:val="Normal"/>
    <w:qFormat/>
    <w:rsid w:val="00D62A11"/>
    <w:pPr>
      <w:widowControl w:val="0"/>
      <w:autoSpaceDE w:val="0"/>
      <w:autoSpaceDN w:val="0"/>
      <w:adjustRightInd w:val="0"/>
      <w:jc w:val="center"/>
    </w:pPr>
    <w:rPr>
      <w:rFonts w:ascii="Helvetica" w:hAnsi="Helvetica" w:cs="Helvetica"/>
    </w:rPr>
  </w:style>
  <w:style w:type="paragraph" w:customStyle="1" w:styleId="Instructions">
    <w:name w:val="Instructions"/>
    <w:basedOn w:val="Normal"/>
    <w:qFormat/>
    <w:rsid w:val="00764D46"/>
    <w:pPr>
      <w:jc w:val="center"/>
    </w:pPr>
  </w:style>
  <w:style w:type="paragraph" w:customStyle="1" w:styleId="RenkliListe-Vurgu11">
    <w:name w:val="Renkli Liste - Vurgu 11"/>
    <w:basedOn w:val="Normal"/>
    <w:uiPriority w:val="72"/>
    <w:qFormat/>
    <w:rsid w:val="00B901DD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B901DD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link w:val="BalonMetni"/>
    <w:uiPriority w:val="99"/>
    <w:semiHidden/>
    <w:rsid w:val="00B901DD"/>
    <w:rPr>
      <w:rFonts w:ascii="Tahoma" w:hAnsi="Tahoma" w:cs="Tahoma"/>
      <w:sz w:val="16"/>
      <w:szCs w:val="16"/>
      <w:lang w:eastAsia="ja-JP"/>
    </w:rPr>
  </w:style>
  <w:style w:type="character" w:customStyle="1" w:styleId="hps">
    <w:name w:val="hps"/>
    <w:basedOn w:val="VarsaylanParagrafYazTipi"/>
    <w:rsid w:val="000E1A38"/>
  </w:style>
  <w:style w:type="character" w:customStyle="1" w:styleId="shorttext">
    <w:name w:val="short_text"/>
    <w:basedOn w:val="VarsaylanParagrafYazTipi"/>
    <w:rsid w:val="00BA57B2"/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  <w:pixelsPerInch w:val="72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http://downloads.clipart.com/20544314.jpg?t=1309384613&amp;h=3be39b584794afeecb17d585b06331bc&amp;u=kevinsavetz" TargetMode="External"/><Relationship Id="rId18" Type="http://schemas.openxmlformats.org/officeDocument/2006/relationships/image" Target="media/image9.jpeg"/><Relationship Id="rId3" Type="http://schemas.openxmlformats.org/officeDocument/2006/relationships/settings" Target="settings.xml"/><Relationship Id="rId21" Type="http://schemas.openxmlformats.org/officeDocument/2006/relationships/image" Target="media/image12.jpeg"/><Relationship Id="rId7" Type="http://schemas.openxmlformats.org/officeDocument/2006/relationships/image" Target="media/image2.jpeg"/><Relationship Id="rId12" Type="http://schemas.openxmlformats.org/officeDocument/2006/relationships/image" Target="media/image5.jpeg"/><Relationship Id="rId17" Type="http://schemas.openxmlformats.org/officeDocument/2006/relationships/image" Target="media/image8.jpe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1" Type="http://schemas.openxmlformats.org/officeDocument/2006/relationships/numbering" Target="numbering.xml"/><Relationship Id="rId6" Type="http://schemas.openxmlformats.org/officeDocument/2006/relationships/image" Target="http://downloads.clipart.com/21784515.jpg?t=1309370504&amp;h=c136b54d62d2d84c4158aa8a4d9b4823&amp;u=kevinsavetz" TargetMode="External"/><Relationship Id="rId11" Type="http://schemas.openxmlformats.org/officeDocument/2006/relationships/image" Target="http://www.wpclipart.com/food/desserts_snacks/cookie/cookie_chocolate_chip.jpg" TargetMode="External"/><Relationship Id="rId24" Type="http://schemas.openxmlformats.org/officeDocument/2006/relationships/fontTable" Target="fontTable.xml"/><Relationship Id="rId5" Type="http://schemas.openxmlformats.org/officeDocument/2006/relationships/image" Target="media/image1.jpeg"/><Relationship Id="rId15" Type="http://schemas.openxmlformats.org/officeDocument/2006/relationships/image" Target="http://www.wpclipart.com/food/desserts_snacks/candy/lollipop.jpg" TargetMode="External"/><Relationship Id="rId23" Type="http://schemas.openxmlformats.org/officeDocument/2006/relationships/image" Target="media/image14.png"/><Relationship Id="rId10" Type="http://schemas.openxmlformats.org/officeDocument/2006/relationships/image" Target="media/image4.jpeg"/><Relationship Id="rId19" Type="http://schemas.openxmlformats.org/officeDocument/2006/relationships/image" Target="media/image10.jpeg"/><Relationship Id="rId4" Type="http://schemas.openxmlformats.org/officeDocument/2006/relationships/webSettings" Target="webSettings.xml"/><Relationship Id="rId9" Type="http://schemas.openxmlformats.org/officeDocument/2006/relationships/image" Target="http://downloads.clipart.com/21954082.jpg?t=1309371112&amp;h=caf078d45f292834d65241160c5ba139&amp;u=kevinsavetz" TargetMode="External"/><Relationship Id="rId14" Type="http://schemas.openxmlformats.org/officeDocument/2006/relationships/image" Target="media/image6.jpeg"/><Relationship Id="rId22" Type="http://schemas.openxmlformats.org/officeDocument/2006/relationships/image" Target="media/image13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Owner\AppData\Local\Microsoft\Windows\Temporary%20Internet%20Files\Low\Content.IE5\GQK1OMLR\worksheet%5b1%5d.dot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worksheet[1]</Template>
  <TotalTime>12</TotalTime>
  <Pages>2</Pages>
  <Words>254</Words>
  <Characters>1449</Characters>
  <Application>Microsoft Office Word</Application>
  <DocSecurity>0</DocSecurity>
  <Lines>12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>www.sorubak.com</Company>
  <LinksUpToDate>false</LinksUpToDate>
  <CharactersWithSpaces>1700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CASPER</cp:lastModifiedBy>
  <cp:revision>2</cp:revision>
  <dcterms:created xsi:type="dcterms:W3CDTF">2014-03-04T18:06:00Z</dcterms:created>
  <dcterms:modified xsi:type="dcterms:W3CDTF">2014-10-21T14:23:00Z</dcterms:modified>
  <cp:category>www.sorubak.com</cp:category>
</cp:coreProperties>
</file>