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1B" w:rsidRPr="00947781" w:rsidRDefault="00647CA8" w:rsidP="00947781">
      <w:pPr>
        <w:rPr>
          <w:rFonts w:ascii="Century Gothic" w:hAnsi="Century Gothic"/>
          <w:b/>
          <w:color w:val="5F497A"/>
          <w:sz w:val="20"/>
          <w:szCs w:val="20"/>
        </w:rPr>
      </w:pPr>
      <w:r w:rsidRPr="00647CA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3" type="#_x0000_t202" style="position:absolute;margin-left:195.25pt;margin-top:-25.7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F3917" w:rsidRPr="006500EC" w:rsidRDefault="006500EC" w:rsidP="006500EC">
                  <w:pPr>
                    <w:rPr>
                      <w:szCs w:val="24"/>
                    </w:rPr>
                  </w:pPr>
                  <w:r w:rsidRPr="006500E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A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dı Soyadı: ………………………………………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…. Sınıf: ……  No: ……     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Tarih: …</w:t>
      </w:r>
      <w:r w:rsidR="00CB3DC2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FA39EE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</w:p>
    <w:p w:rsidR="00EB53D8" w:rsidRDefault="00647CA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0" style="position:absolute;left:0;text-align:left;margin-left:-.2pt;margin-top:13.1pt;width:325.5pt;height:63.85pt;z-index:1" arcsize="10923f" strokecolor="#943634" strokeweight="1pt">
            <v:stroke dashstyle="dashDot"/>
            <v:textbox>
              <w:txbxContent>
                <w:p w:rsidR="00EB53D8" w:rsidRDefault="00EB53D8">
                  <w:r w:rsidRPr="003A1A04">
                    <w:rPr>
                      <w:color w:val="00B0F0"/>
                      <w:sz w:val="24"/>
                      <w:szCs w:val="24"/>
                    </w:rPr>
                    <w:t>Ders:</w:t>
                  </w:r>
                  <w:r w:rsidRPr="003A1A04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Pr="003A1A04">
                    <w:rPr>
                      <w:b/>
                      <w:color w:val="0070C0"/>
                      <w:sz w:val="24"/>
                      <w:szCs w:val="24"/>
                    </w:rPr>
                    <w:t>Hayat Bilgisi</w:t>
                  </w:r>
                  <w:r w:rsidRPr="003A1A04">
                    <w:rPr>
                      <w:color w:val="7030A0"/>
                      <w:sz w:val="24"/>
                      <w:szCs w:val="24"/>
                    </w:rPr>
                    <w:br/>
                  </w:r>
                  <w:r w:rsidRPr="003A1A04">
                    <w:rPr>
                      <w:color w:val="943634"/>
                      <w:sz w:val="24"/>
                      <w:szCs w:val="24"/>
                    </w:rPr>
                    <w:t>Konu</w:t>
                  </w:r>
                  <w:r w:rsidRPr="00EB385F">
                    <w:rPr>
                      <w:rFonts w:ascii="Century Gothic" w:hAnsi="Century Gothic"/>
                      <w:color w:val="943634"/>
                      <w:sz w:val="24"/>
                      <w:szCs w:val="24"/>
                    </w:rPr>
                    <w:t xml:space="preserve">:  </w:t>
                  </w:r>
                  <w:r w:rsidR="00EB385F" w:rsidRPr="00EB385F">
                    <w:rPr>
                      <w:rFonts w:ascii="Century Gothic" w:hAnsi="Century Gothic"/>
                      <w:sz w:val="24"/>
                      <w:szCs w:val="24"/>
                    </w:rPr>
                    <w:t>A.1.18. Arkadaşları ile benzer ve farklı yönlerini fark eder.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C00000"/>
          <w:sz w:val="20"/>
          <w:szCs w:val="20"/>
          <w:lang w:eastAsia="tr-TR"/>
        </w:rPr>
        <w:pict>
          <v:roundrect id="_x0000_s1072" style="position:absolute;left:0;text-align:left;margin-left:361.3pt;margin-top:5.6pt;width:166.5pt;height:84pt;z-index:2" arcsize="6241f" strokecolor="red">
            <v:textbox>
              <w:txbxContent>
                <w:p w:rsidR="00EB53D8" w:rsidRPr="003A1A04" w:rsidRDefault="00EB53D8">
                  <w:pPr>
                    <w:rPr>
                      <w:rFonts w:cs="Arial"/>
                      <w:color w:val="7030A0"/>
                    </w:rPr>
                  </w:pPr>
                  <w:r>
                    <w:rPr>
                      <w:color w:val="0070C0"/>
                      <w:sz w:val="40"/>
                      <w:szCs w:val="40"/>
                    </w:rPr>
                    <w:t>1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>
                    <w:rPr>
                      <w:color w:val="0070C0"/>
                      <w:sz w:val="40"/>
                      <w:szCs w:val="40"/>
                    </w:rPr>
                    <w:t xml:space="preserve"> </w:t>
                  </w:r>
                  <w:r w:rsidR="00EB385F">
                    <w:rPr>
                      <w:rFonts w:cs="Arial"/>
                      <w:color w:val="7030A0"/>
                    </w:rPr>
                    <w:t>İnsanlar birbirine benzer.</w:t>
                  </w:r>
                </w:p>
                <w:p w:rsidR="00EB53D8" w:rsidRDefault="00EB53D8">
                  <w:r>
                    <w:rPr>
                      <w:color w:val="0070C0"/>
                      <w:sz w:val="40"/>
                      <w:szCs w:val="40"/>
                    </w:rPr>
                    <w:t>2</w:t>
                  </w:r>
                  <w:r w:rsidR="005709A0">
                    <w:rPr>
                      <w:color w:val="0070C0"/>
                      <w:sz w:val="40"/>
                      <w:szCs w:val="40"/>
                    </w:rPr>
                    <w:t>.</w:t>
                  </w:r>
                  <w:r>
                    <w:rPr>
                      <w:color w:val="0070C0"/>
                      <w:sz w:val="40"/>
                      <w:szCs w:val="40"/>
                    </w:rPr>
                    <w:t xml:space="preserve"> </w:t>
                  </w:r>
                  <w:r w:rsidR="00EB385F">
                    <w:rPr>
                      <w:color w:val="002060"/>
                    </w:rPr>
                    <w:t>Birbirine benzemez.</w:t>
                  </w:r>
                </w:p>
              </w:txbxContent>
            </v:textbox>
          </v:roundrect>
        </w:pict>
      </w:r>
    </w:p>
    <w:p w:rsidR="00EB53D8" w:rsidRDefault="00EB53D8" w:rsidP="004710F3">
      <w:pPr>
        <w:jc w:val="center"/>
        <w:rPr>
          <w:rFonts w:ascii="Century Gothic" w:hAnsi="Century Gothic"/>
          <w:b/>
          <w:color w:val="C00000"/>
          <w:sz w:val="20"/>
          <w:szCs w:val="20"/>
        </w:rPr>
      </w:pPr>
    </w:p>
    <w:p w:rsidR="00B57627" w:rsidRDefault="00B57627" w:rsidP="00B57627">
      <w:pPr>
        <w:jc w:val="center"/>
      </w:pPr>
    </w:p>
    <w:p w:rsidR="00EB53D8" w:rsidRDefault="00647CA8" w:rsidP="00B57627">
      <w:pPr>
        <w:jc w:val="center"/>
      </w:pPr>
      <w:r w:rsidRPr="00647CA8">
        <w:rPr>
          <w:rFonts w:ascii="Century Gothic" w:hAnsi="Century Gothic" w:cs="Arial"/>
          <w:b/>
          <w:noProof/>
          <w:color w:val="C00000"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left:0;text-align:left;margin-left:2.8pt;margin-top:23.4pt;width:464.25pt;height:51.75pt;flip:x;z-index:3" adj="18827,3569" strokecolor="#7030a0">
            <v:stroke dashstyle="longDash"/>
            <v:textbox style="mso-next-textbox:#_x0000_s1073">
              <w:txbxContent>
                <w:p w:rsidR="00EB53D8" w:rsidRDefault="00EB53D8">
                  <w:r w:rsidRPr="00DF3440">
                    <w:rPr>
                      <w:color w:val="FF0000"/>
                      <w:sz w:val="40"/>
                      <w:szCs w:val="40"/>
                    </w:rPr>
                    <w:t>3</w:t>
                  </w:r>
                  <w:r w:rsidR="005709A0">
                    <w:rPr>
                      <w:color w:val="FF0000"/>
                      <w:sz w:val="40"/>
                      <w:szCs w:val="40"/>
                    </w:rPr>
                    <w:t>.</w:t>
                  </w: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  <w:r w:rsidRPr="00DF3440">
                    <w:rPr>
                      <w:b/>
                      <w:color w:val="FF0000"/>
                      <w:sz w:val="28"/>
                      <w:szCs w:val="28"/>
                    </w:rPr>
                    <w:t>Çocuklarımızı Konuşturalım:</w:t>
                  </w:r>
                  <w:r w:rsidRPr="003A1A04">
                    <w:rPr>
                      <w:b/>
                      <w:color w:val="632423"/>
                    </w:rPr>
                    <w:t xml:space="preserve"> </w:t>
                  </w:r>
                  <w:r w:rsidRPr="003A1A04">
                    <w:rPr>
                      <w:color w:val="632423"/>
                    </w:rPr>
                    <w:t xml:space="preserve">  </w:t>
                  </w:r>
                  <w:r w:rsidR="00EB385F">
                    <w:rPr>
                      <w:color w:val="215868"/>
                      <w:sz w:val="20"/>
                      <w:szCs w:val="20"/>
                    </w:rPr>
                    <w:t xml:space="preserve">1. Arkadaşımın saç, göz rengi nedir? </w:t>
                  </w:r>
                  <w:r w:rsidRPr="003A1A04">
                    <w:rPr>
                      <w:color w:val="215868"/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shape>
        </w:pict>
      </w:r>
    </w:p>
    <w:p w:rsidR="00B57627" w:rsidRDefault="00B57627" w:rsidP="00B57627">
      <w:pPr>
        <w:jc w:val="center"/>
      </w:pPr>
    </w:p>
    <w:p w:rsidR="00EB53D8" w:rsidRDefault="00EB53D8" w:rsidP="007513E9"/>
    <w:p w:rsidR="00EB385F" w:rsidRDefault="00EB385F" w:rsidP="007513E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402"/>
        <w:gridCol w:w="3685"/>
      </w:tblGrid>
      <w:tr w:rsidR="003C3820" w:rsidTr="00B57627">
        <w:trPr>
          <w:trHeight w:val="2293"/>
        </w:trPr>
        <w:tc>
          <w:tcPr>
            <w:tcW w:w="336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726528" w:rsidRDefault="00EB385F" w:rsidP="00EB385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7648A3">
              <w:rPr>
                <w:b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984806"/>
                <w:sz w:val="20"/>
                <w:szCs w:val="20"/>
              </w:rPr>
              <w:t>Metinler</w:t>
            </w:r>
            <w:r w:rsidR="00857751">
              <w:rPr>
                <w:b/>
                <w:color w:val="984806"/>
                <w:sz w:val="20"/>
                <w:szCs w:val="20"/>
              </w:rPr>
              <w:t xml:space="preserve"> </w:t>
            </w:r>
            <w:r w:rsidR="003721FE">
              <w:br/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</w:t>
            </w:r>
            <w:r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Atla atla.</w:t>
            </w:r>
            <w:r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2.Talat atla.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3.Ata ile Ali atla.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4.Ali ile Ela atla. </w:t>
            </w:r>
            <w:r w:rsidR="0057781B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40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947781" w:rsidRDefault="00EB385F" w:rsidP="00EB385F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7648A3">
              <w:rPr>
                <w:b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947781">
              <w:rPr>
                <w:b/>
                <w:color w:val="0070C0"/>
                <w:sz w:val="20"/>
                <w:szCs w:val="20"/>
              </w:rPr>
              <w:t>Metinler</w:t>
            </w:r>
            <w:r w:rsidR="00825049" w:rsidRPr="003721FE">
              <w:rPr>
                <w:b/>
                <w:color w:val="0070C0"/>
                <w:sz w:val="20"/>
                <w:szCs w:val="20"/>
              </w:rPr>
              <w:t xml:space="preserve"> </w:t>
            </w:r>
            <w:r w:rsidR="003721FE"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Etli al.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Ali, etli al.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Ali, etli al, tat.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Tat Ali tat.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Etli tat Ali</w:t>
            </w:r>
            <w:r w:rsidR="00947781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B01422">
              <w:rPr>
                <w:sz w:val="20"/>
                <w:szCs w:val="20"/>
              </w:rPr>
              <w:t>Sadece okutalım.</w:t>
            </w:r>
          </w:p>
        </w:tc>
        <w:tc>
          <w:tcPr>
            <w:tcW w:w="36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1E1CEA" w:rsidRPr="00EB385F" w:rsidRDefault="00EB385F" w:rsidP="00EB385F">
            <w:pPr>
              <w:rPr>
                <w:rFonts w:asciiTheme="minorHAnsi" w:hAnsiTheme="minorHAnsi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7648A3">
              <w:rPr>
                <w:b/>
                <w:sz w:val="28"/>
                <w:szCs w:val="28"/>
              </w:rPr>
              <w:t>.</w:t>
            </w:r>
            <w:r w:rsidR="00635E97">
              <w:rPr>
                <w:b/>
                <w:sz w:val="28"/>
                <w:szCs w:val="28"/>
              </w:rPr>
              <w:t xml:space="preserve"> </w:t>
            </w:r>
            <w:r w:rsidR="00825049" w:rsidRPr="00825049">
              <w:rPr>
                <w:b/>
                <w:color w:val="002060"/>
                <w:sz w:val="20"/>
                <w:szCs w:val="20"/>
              </w:rPr>
              <w:t>Metin</w:t>
            </w:r>
            <w:r w:rsidR="00947781">
              <w:rPr>
                <w:b/>
                <w:color w:val="002060"/>
                <w:sz w:val="20"/>
                <w:szCs w:val="20"/>
              </w:rPr>
              <w:t>ler</w:t>
            </w:r>
            <w:r w:rsidR="003721FE"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Elli   al. </w:t>
            </w:r>
            <w:r w:rsidRPr="00EB385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simit</w:t>
            </w:r>
            <w:r w:rsidRPr="00EB385F">
              <w:rPr>
                <w:rFonts w:asciiTheme="minorHAnsi" w:hAnsiTheme="minorHAnsi"/>
              </w:rPr>
              <w:t>)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 xml:space="preserve">Elli    al. </w:t>
            </w:r>
            <w:r w:rsidRPr="00EB385F">
              <w:rPr>
                <w:rFonts w:asciiTheme="minorHAnsi" w:hAnsiTheme="minorHAnsi"/>
              </w:rPr>
              <w:t>(gülen yüz)</w:t>
            </w:r>
            <w:r>
              <w:rPr>
                <w:rFonts w:asciiTheme="minorHAnsi" w:hAnsiTheme="minorHAnsi"/>
              </w:rPr>
              <w:br/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A til la  A til la.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Atilla Atilla.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br/>
              <w:t>Atilla al, at.</w:t>
            </w:r>
            <w:r w:rsidR="00385A5A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="00947781" w:rsidRPr="00C61BF7">
              <w:rPr>
                <w:sz w:val="20"/>
                <w:szCs w:val="20"/>
                <w:highlight w:val="yellow"/>
              </w:rPr>
              <w:t>1 kez yazdıralım.</w:t>
            </w:r>
          </w:p>
        </w:tc>
      </w:tr>
    </w:tbl>
    <w:p w:rsidR="00EB385F" w:rsidRDefault="00726528" w:rsidP="007513E9">
      <w:pPr>
        <w:rPr>
          <w:rFonts w:ascii="Century" w:hAnsi="Century"/>
          <w:b/>
          <w:sz w:val="32"/>
          <w:szCs w:val="32"/>
        </w:rPr>
      </w:pPr>
      <w:r>
        <w:t>*-*</w:t>
      </w:r>
      <w:r w:rsidR="003721FE">
        <w:t xml:space="preserve"> </w:t>
      </w:r>
      <w:r w:rsidRPr="00820703">
        <w:rPr>
          <w:i/>
          <w:sz w:val="28"/>
          <w:szCs w:val="28"/>
        </w:rPr>
        <w:t>Okuma hep olacak.  Sürekli okuyacak.</w:t>
      </w:r>
      <w:r w:rsidR="00385A5A">
        <w:rPr>
          <w:rFonts w:ascii="Century" w:hAnsi="Century"/>
          <w:b/>
          <w:sz w:val="32"/>
          <w:szCs w:val="32"/>
        </w:rPr>
        <w:br/>
      </w:r>
    </w:p>
    <w:p w:rsidR="00726528" w:rsidRDefault="007648A3" w:rsidP="007513E9">
      <w:r w:rsidRPr="00A1517C">
        <w:rPr>
          <w:rFonts w:ascii="Century" w:hAnsi="Century"/>
          <w:b/>
          <w:sz w:val="32"/>
          <w:szCs w:val="32"/>
        </w:rPr>
        <w:t>9</w:t>
      </w:r>
      <w:r w:rsidR="002640AA">
        <w:rPr>
          <w:rFonts w:ascii="Century" w:hAnsi="Century"/>
          <w:b/>
          <w:sz w:val="32"/>
          <w:szCs w:val="32"/>
        </w:rPr>
        <w:t>.</w:t>
      </w:r>
      <w:r w:rsidR="00735E49">
        <w:rPr>
          <w:rFonts w:ascii="Century" w:hAnsi="Century"/>
          <w:b/>
          <w:sz w:val="32"/>
          <w:szCs w:val="32"/>
        </w:rPr>
        <w:t xml:space="preserve"> </w:t>
      </w:r>
      <w:r w:rsidR="00EB385F">
        <w:rPr>
          <w:rFonts w:ascii="Hand writing Mutlu" w:hAnsi="Hand writing Mutlu"/>
          <w:sz w:val="56"/>
          <w:szCs w:val="56"/>
        </w:rPr>
        <w:t>tatil</w:t>
      </w:r>
      <w:r w:rsidR="00726528">
        <w:t xml:space="preserve"> </w:t>
      </w:r>
      <w:r w:rsidR="00726528">
        <w:rPr>
          <w:rFonts w:ascii="Hand writing Mutlu" w:hAnsi="Hand writing Mutlu"/>
          <w:sz w:val="56"/>
          <w:szCs w:val="56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 </w:t>
      </w:r>
      <w:r w:rsidR="009C5DBD">
        <w:rPr>
          <w:rFonts w:ascii="cemilimam02" w:hAnsi="cemilimam02"/>
          <w:b/>
          <w:sz w:val="72"/>
          <w:szCs w:val="72"/>
        </w:rPr>
        <w:t xml:space="preserve">  </w:t>
      </w:r>
      <w:r>
        <w:rPr>
          <w:rFonts w:ascii="cemilimam02" w:hAnsi="cemilimam02"/>
          <w:b/>
          <w:sz w:val="72"/>
          <w:szCs w:val="72"/>
        </w:rPr>
        <w:t xml:space="preserve">   </w:t>
      </w:r>
      <w:r w:rsidR="00F60232">
        <w:rPr>
          <w:rFonts w:ascii="cemilimam02" w:hAnsi="cemilimam02"/>
          <w:b/>
          <w:sz w:val="72"/>
          <w:szCs w:val="72"/>
        </w:rPr>
        <w:t xml:space="preserve"> </w:t>
      </w:r>
      <w:r>
        <w:rPr>
          <w:rFonts w:ascii="cemilimam02" w:hAnsi="cemilimam02"/>
          <w:b/>
          <w:sz w:val="72"/>
          <w:szCs w:val="72"/>
        </w:rPr>
        <w:t xml:space="preserve">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103913">
        <w:rPr>
          <w:rFonts w:ascii="cemilimam02" w:hAnsi="cemilimam02"/>
          <w:b/>
          <w:sz w:val="72"/>
          <w:szCs w:val="72"/>
        </w:rPr>
        <w:t xml:space="preserve">  </w:t>
      </w:r>
      <w:r>
        <w:rPr>
          <w:rFonts w:ascii="cemilimam02" w:hAnsi="cemilimam02"/>
          <w:b/>
          <w:sz w:val="72"/>
          <w:szCs w:val="72"/>
        </w:rPr>
        <w:t xml:space="preserve">    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 </w:t>
      </w:r>
    </w:p>
    <w:p w:rsidR="007513E9" w:rsidRDefault="007648A3" w:rsidP="007513E9">
      <w:r w:rsidRPr="007648A3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.</w:t>
      </w:r>
      <w:r w:rsidR="00735E49">
        <w:rPr>
          <w:b/>
          <w:sz w:val="32"/>
          <w:szCs w:val="32"/>
        </w:rPr>
        <w:t xml:space="preserve"> </w:t>
      </w:r>
      <w:r w:rsidR="00F60232">
        <w:t xml:space="preserve"> </w:t>
      </w:r>
      <w:r w:rsidR="00EB385F">
        <w:rPr>
          <w:rFonts w:ascii="Hand writing Mutlu" w:hAnsi="Hand writing Mutlu"/>
          <w:sz w:val="56"/>
          <w:szCs w:val="56"/>
        </w:rPr>
        <w:t>Atilla</w:t>
      </w:r>
      <w:r w:rsidR="00353014">
        <w:rPr>
          <w:rFonts w:ascii="Hand writing Mutlu" w:hAnsi="Hand writing Mutlu"/>
          <w:sz w:val="56"/>
          <w:szCs w:val="56"/>
        </w:rPr>
        <w:t xml:space="preserve"> </w:t>
      </w:r>
      <w:r w:rsidR="00510B98">
        <w:rPr>
          <w:rFonts w:ascii="cemilimam02" w:hAnsi="cemilimam02"/>
          <w:b/>
          <w:sz w:val="72"/>
          <w:szCs w:val="72"/>
        </w:rPr>
        <w:t xml:space="preserve"> </w:t>
      </w:r>
      <w:r w:rsidR="009C5DBD">
        <w:rPr>
          <w:rFonts w:ascii="cemilimam02" w:hAnsi="cemilimam02"/>
          <w:b/>
          <w:sz w:val="72"/>
          <w:szCs w:val="72"/>
        </w:rPr>
        <w:t xml:space="preserve"> </w:t>
      </w:r>
      <w:r w:rsidR="00103913">
        <w:rPr>
          <w:rFonts w:ascii="cemilimam02" w:hAnsi="cemilimam02"/>
          <w:b/>
          <w:sz w:val="72"/>
          <w:szCs w:val="72"/>
        </w:rPr>
        <w:t xml:space="preserve">  </w:t>
      </w:r>
      <w:r w:rsidR="00F60232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B57627">
        <w:rPr>
          <w:rFonts w:ascii="cemilimam02" w:hAnsi="cemilimam02"/>
          <w:b/>
          <w:sz w:val="72"/>
          <w:szCs w:val="72"/>
        </w:rPr>
        <w:t xml:space="preserve"> </w:t>
      </w:r>
      <w:r w:rsidR="00103913">
        <w:rPr>
          <w:rFonts w:ascii="cemilimam02" w:hAnsi="cemilimam02"/>
          <w:b/>
          <w:sz w:val="72"/>
          <w:szCs w:val="72"/>
        </w:rPr>
        <w:t xml:space="preserve"> 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510B98">
        <w:rPr>
          <w:rFonts w:ascii="cemilimam02" w:hAnsi="cemilimam02"/>
          <w:b/>
          <w:sz w:val="72"/>
          <w:szCs w:val="72"/>
        </w:rPr>
        <w:t xml:space="preserve">    </w:t>
      </w:r>
      <w:r w:rsidR="00820703">
        <w:rPr>
          <w:rFonts w:ascii="cemilimam02" w:hAnsi="cemilimam02"/>
          <w:b/>
          <w:sz w:val="72"/>
          <w:szCs w:val="72"/>
        </w:rPr>
        <w:t xml:space="preserve">   </w:t>
      </w:r>
      <w:r>
        <w:rPr>
          <w:rFonts w:ascii="cemilimam02" w:hAnsi="cemilimam02"/>
          <w:b/>
          <w:sz w:val="72"/>
          <w:szCs w:val="72"/>
        </w:rPr>
        <w:t xml:space="preserve">      </w:t>
      </w:r>
      <w:r w:rsidR="00510B98">
        <w:rPr>
          <w:rFonts w:ascii="cemilimam02" w:hAnsi="cemilimam02"/>
          <w:b/>
          <w:sz w:val="72"/>
          <w:szCs w:val="72"/>
        </w:rPr>
        <w:t xml:space="preserve">             </w:t>
      </w:r>
    </w:p>
    <w:p w:rsidR="007648A3" w:rsidRDefault="00385A5A" w:rsidP="00726528">
      <w:pPr>
        <w:rPr>
          <w:color w:val="943634"/>
        </w:rPr>
      </w:pPr>
      <w:r w:rsidRPr="00385A5A">
        <w:rPr>
          <w:b/>
          <w:sz w:val="32"/>
          <w:szCs w:val="32"/>
        </w:rPr>
        <w:t>11.</w:t>
      </w:r>
      <w:r w:rsidR="00F60232">
        <w:t xml:space="preserve"> </w:t>
      </w:r>
      <w:r w:rsidR="00735E49">
        <w:t xml:space="preserve"> </w:t>
      </w:r>
      <w:r w:rsidR="00EB385F">
        <w:rPr>
          <w:rFonts w:ascii="Hand writing Mutlu" w:hAnsi="Hand writing Mutlu"/>
          <w:sz w:val="56"/>
          <w:szCs w:val="56"/>
        </w:rPr>
        <w:t>Talat</w:t>
      </w:r>
      <w:r w:rsidR="00EB385F">
        <w:rPr>
          <w:rFonts w:ascii="Times New Roman" w:hAnsi="Times New Roman"/>
          <w:sz w:val="56"/>
          <w:szCs w:val="56"/>
        </w:rPr>
        <w:t>’</w:t>
      </w:r>
      <w:r w:rsidR="00EB385F">
        <w:rPr>
          <w:rFonts w:ascii="Hand writing Mutlu" w:hAnsi="Hand writing Mutlu"/>
          <w:sz w:val="56"/>
          <w:szCs w:val="56"/>
        </w:rPr>
        <w:t>a</w:t>
      </w:r>
      <w:r w:rsidR="00891BF0">
        <w:rPr>
          <w:rFonts w:ascii="Hand writing Mutlu" w:hAnsi="Hand writing Mutlu"/>
          <w:sz w:val="56"/>
          <w:szCs w:val="56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</w:t>
      </w:r>
      <w:r w:rsidR="00353014">
        <w:rPr>
          <w:rFonts w:ascii="cemilimam02" w:hAnsi="cemilimam02"/>
          <w:b/>
          <w:sz w:val="72"/>
          <w:szCs w:val="72"/>
        </w:rPr>
        <w:t xml:space="preserve">  </w:t>
      </w:r>
      <w:r w:rsidR="00103913">
        <w:rPr>
          <w:rFonts w:ascii="cemilimam02" w:hAnsi="cemilimam02"/>
          <w:b/>
          <w:sz w:val="72"/>
          <w:szCs w:val="72"/>
        </w:rPr>
        <w:t xml:space="preserve"> </w:t>
      </w:r>
      <w:r w:rsidR="00891BF0">
        <w:rPr>
          <w:rFonts w:ascii="cemilimam02" w:hAnsi="cemilimam02"/>
          <w:b/>
          <w:sz w:val="72"/>
          <w:szCs w:val="72"/>
        </w:rPr>
        <w:t xml:space="preserve"> </w:t>
      </w:r>
      <w:r w:rsidR="00353014">
        <w:rPr>
          <w:rFonts w:ascii="cemilimam02" w:hAnsi="cemilimam02"/>
          <w:b/>
          <w:sz w:val="72"/>
          <w:szCs w:val="72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</w:t>
      </w:r>
      <w:r w:rsidR="002640AA">
        <w:rPr>
          <w:rFonts w:ascii="cemilimam02" w:hAnsi="cemilimam02"/>
          <w:b/>
          <w:sz w:val="72"/>
          <w:szCs w:val="72"/>
        </w:rPr>
        <w:t xml:space="preserve"> </w:t>
      </w:r>
      <w:r w:rsidR="00510B98">
        <w:rPr>
          <w:rFonts w:ascii="cemilimam02" w:hAnsi="cemilimam02"/>
          <w:b/>
          <w:sz w:val="72"/>
          <w:szCs w:val="72"/>
        </w:rPr>
        <w:t xml:space="preserve">      </w:t>
      </w:r>
      <w:r w:rsidR="00DA39DD">
        <w:rPr>
          <w:rFonts w:ascii="cemilimam02" w:hAnsi="cemilimam02"/>
          <w:b/>
          <w:sz w:val="72"/>
          <w:szCs w:val="72"/>
        </w:rPr>
        <w:t xml:space="preserve">  </w:t>
      </w:r>
      <w:r w:rsidR="00820703">
        <w:rPr>
          <w:rFonts w:ascii="cemilimam02" w:hAnsi="cemilimam02"/>
          <w:b/>
          <w:sz w:val="72"/>
          <w:szCs w:val="72"/>
        </w:rPr>
        <w:t xml:space="preserve"> </w:t>
      </w:r>
      <w:r w:rsidR="007648A3">
        <w:rPr>
          <w:rFonts w:ascii="cemilimam02" w:hAnsi="cemilimam02"/>
          <w:b/>
          <w:sz w:val="72"/>
          <w:szCs w:val="72"/>
        </w:rPr>
        <w:t xml:space="preserve">   </w:t>
      </w:r>
      <w:r w:rsidR="00510B98">
        <w:rPr>
          <w:rFonts w:ascii="cemilimam02" w:hAnsi="cemilimam02"/>
          <w:b/>
          <w:sz w:val="72"/>
          <w:szCs w:val="72"/>
        </w:rPr>
        <w:t xml:space="preserve">               </w:t>
      </w:r>
    </w:p>
    <w:p w:rsidR="00735E49" w:rsidRDefault="007648A3" w:rsidP="00735E49">
      <w:r w:rsidRPr="007648A3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2.</w:t>
      </w:r>
      <w:r w:rsidR="00735E49">
        <w:rPr>
          <w:b/>
          <w:sz w:val="32"/>
          <w:szCs w:val="32"/>
        </w:rPr>
        <w:t xml:space="preserve"> </w:t>
      </w:r>
      <w:r w:rsidR="00393160">
        <w:t xml:space="preserve"> </w:t>
      </w:r>
      <w:r w:rsidR="00EB385F">
        <w:rPr>
          <w:rFonts w:ascii="Hand writing Mutlu" w:hAnsi="Hand writing Mutlu"/>
          <w:sz w:val="56"/>
          <w:szCs w:val="56"/>
        </w:rPr>
        <w:t>tatili</w:t>
      </w:r>
      <w:r w:rsidR="003A735D">
        <w:rPr>
          <w:rFonts w:ascii="Hand writing Mutlu" w:hAnsi="Hand writing Mutlu"/>
          <w:sz w:val="56"/>
          <w:szCs w:val="56"/>
        </w:rPr>
        <w:t xml:space="preserve"> </w:t>
      </w:r>
      <w:r w:rsidR="00820703">
        <w:rPr>
          <w:rFonts w:ascii="cemilimam02" w:hAnsi="cemilimam02"/>
          <w:b/>
          <w:sz w:val="72"/>
          <w:szCs w:val="72"/>
        </w:rPr>
        <w:t xml:space="preserve"> </w:t>
      </w:r>
      <w:r w:rsidR="00B57627">
        <w:rPr>
          <w:rFonts w:ascii="cemilimam02" w:hAnsi="cemilimam02"/>
          <w:b/>
          <w:sz w:val="72"/>
          <w:szCs w:val="72"/>
        </w:rPr>
        <w:t xml:space="preserve">   </w:t>
      </w:r>
      <w:r w:rsidR="00820703">
        <w:rPr>
          <w:rFonts w:ascii="cemilimam02" w:hAnsi="cemilimam02"/>
          <w:b/>
          <w:sz w:val="72"/>
          <w:szCs w:val="72"/>
        </w:rPr>
        <w:t xml:space="preserve"> </w:t>
      </w:r>
      <w:r w:rsidR="002640AA">
        <w:rPr>
          <w:rFonts w:ascii="cemilimam02" w:hAnsi="cemilimam02"/>
          <w:b/>
          <w:sz w:val="72"/>
          <w:szCs w:val="72"/>
        </w:rPr>
        <w:t xml:space="preserve">      </w:t>
      </w:r>
      <w:r w:rsidR="00820703">
        <w:rPr>
          <w:rFonts w:ascii="cemilimam02" w:hAnsi="cemilimam02"/>
          <w:b/>
          <w:sz w:val="72"/>
          <w:szCs w:val="72"/>
        </w:rPr>
        <w:t xml:space="preserve">    </w:t>
      </w:r>
      <w:r w:rsidR="00726528">
        <w:rPr>
          <w:rFonts w:ascii="cemilimam02" w:hAnsi="cemilimam02"/>
          <w:b/>
          <w:sz w:val="72"/>
          <w:szCs w:val="72"/>
        </w:rPr>
        <w:t xml:space="preserve">  </w:t>
      </w:r>
      <w:r w:rsidR="00B57627">
        <w:rPr>
          <w:rFonts w:ascii="cemilimam02" w:hAnsi="cemilimam02"/>
          <w:b/>
          <w:sz w:val="72"/>
          <w:szCs w:val="72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 </w:t>
      </w:r>
    </w:p>
    <w:p w:rsidR="004E2551" w:rsidRDefault="00647CA8" w:rsidP="00735E49">
      <w:pPr>
        <w:jc w:val="center"/>
      </w:pPr>
      <w:r>
        <w:pict>
          <v:shape id="_x0000_i1025" type="#_x0000_t136" style="width:318.45pt;height:28.4pt" fillcolor="#31849b" stroked="f" strokecolor="#00b0f0" strokeweight="1pt">
            <v:stroke dashstyle="1 1"/>
            <v:shadow color="#868686"/>
            <v:textpath style="font-family:&quot;Arial Black&quot;;font-size:20pt;v-text-kern:t" trim="t" fitpath="t" string="Benim gayretli kelebeklerim."/>
          </v:shape>
        </w:pict>
      </w:r>
    </w:p>
    <w:p w:rsidR="00EB385F" w:rsidRDefault="00EB385F" w:rsidP="0059425C"/>
    <w:p w:rsidR="00EB385F" w:rsidRDefault="00EB385F" w:rsidP="0059425C"/>
    <w:p w:rsidR="003800A9" w:rsidRPr="003800A9" w:rsidRDefault="0059425C" w:rsidP="0059425C">
      <w:pPr>
        <w:rPr>
          <w:rFonts w:ascii="Century Gothic" w:hAnsi="Century Gothic"/>
          <w:b/>
          <w:color w:val="7030A0"/>
          <w:sz w:val="18"/>
          <w:szCs w:val="18"/>
        </w:rPr>
      </w:pPr>
      <w:r>
        <w:t xml:space="preserve">*-*-* </w:t>
      </w:r>
      <w:r w:rsidRPr="003D1DD4">
        <w:rPr>
          <w:rFonts w:ascii="Century Gothic" w:hAnsi="Century Gothic"/>
          <w:b/>
          <w:color w:val="7030A0"/>
          <w:sz w:val="18"/>
          <w:szCs w:val="18"/>
        </w:rPr>
        <w:t>Ezberden yazdırmaya DİKTE diyoruz. Dikte (ezberden) yazan öğrenci çabucak okumaya geçecektir.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811"/>
        <w:gridCol w:w="3591"/>
      </w:tblGrid>
      <w:tr w:rsidR="003800A9" w:rsidRPr="00112FD6" w:rsidTr="00EB385F">
        <w:trPr>
          <w:trHeight w:val="3778"/>
        </w:trPr>
        <w:tc>
          <w:tcPr>
            <w:tcW w:w="3369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B57627" w:rsidRDefault="003800A9" w:rsidP="00EB385F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lastRenderedPageBreak/>
              <w:t xml:space="preserve">1* </w:t>
            </w:r>
            <w:r w:rsidRPr="00112FD6">
              <w:rPr>
                <w:b/>
                <w:color w:val="984806"/>
                <w:sz w:val="20"/>
                <w:szCs w:val="20"/>
              </w:rPr>
              <w:t>Dikte Metinleri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>
              <w:br/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t>Etli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Elli etli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Ali, etli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Ali ile Ela etli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Elli etli al.</w:t>
            </w:r>
            <w:r w:rsidRPr="00112FD6">
              <w:rPr>
                <w:rFonts w:ascii="Hand writing Mutlu" w:hAnsi="Hand writing Mutlu"/>
                <w:b/>
                <w:sz w:val="32"/>
                <w:szCs w:val="32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811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EB385F"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2*</w:t>
            </w:r>
            <w:r w:rsidR="009769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Pr="00112FD6">
              <w:rPr>
                <w:b/>
                <w:color w:val="984806"/>
                <w:sz w:val="20"/>
                <w:szCs w:val="20"/>
              </w:rPr>
              <w:t>Dikte Metinleri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Pr="00112FD6">
              <w:rPr>
                <w:b/>
                <w:sz w:val="28"/>
                <w:szCs w:val="28"/>
              </w:rPr>
              <w:br/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t>Atilla etli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Al Atilla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Etli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Elli etli al.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br/>
              <w:t>Atilla etli al.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1 kez ezberden yazdıralım.</w:t>
            </w:r>
          </w:p>
        </w:tc>
        <w:tc>
          <w:tcPr>
            <w:tcW w:w="3591" w:type="dxa"/>
            <w:tcBorders>
              <w:top w:val="single" w:sz="8" w:space="0" w:color="943634" w:themeColor="accent2" w:themeShade="BF"/>
              <w:left w:val="single" w:sz="8" w:space="0" w:color="943634" w:themeColor="accent2" w:themeShade="BF"/>
              <w:bottom w:val="single" w:sz="8" w:space="0" w:color="943634" w:themeColor="accent2" w:themeShade="BF"/>
              <w:right w:val="single" w:sz="8" w:space="0" w:color="943634" w:themeColor="accent2" w:themeShade="BF"/>
            </w:tcBorders>
          </w:tcPr>
          <w:p w:rsidR="003800A9" w:rsidRPr="003800A9" w:rsidRDefault="003800A9" w:rsidP="00EB385F"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3*</w:t>
            </w:r>
            <w:r w:rsidR="009769E0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Pr="00112FD6">
              <w:rPr>
                <w:b/>
                <w:color w:val="984806"/>
                <w:sz w:val="20"/>
                <w:szCs w:val="20"/>
              </w:rPr>
              <w:t>Dikte Metinleri</w:t>
            </w:r>
            <w:r w:rsidRPr="00112FD6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Pr="00112FD6">
              <w:rPr>
                <w:b/>
                <w:sz w:val="28"/>
                <w:szCs w:val="28"/>
              </w:rPr>
              <w:br/>
            </w:r>
            <w:r w:rsidRPr="00112FD6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1.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t>Tatil tatil.</w:t>
            </w:r>
            <w:r w:rsidRPr="00112FD6">
              <w:rPr>
                <w:sz w:val="20"/>
                <w:szCs w:val="20"/>
              </w:rPr>
              <w:br/>
            </w:r>
            <w:r w:rsidRPr="00112FD6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="00EB385F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Ali tatil al.</w:t>
            </w:r>
            <w:r w:rsidRPr="00112FD6">
              <w:rPr>
                <w:color w:val="000000"/>
                <w:sz w:val="20"/>
                <w:szCs w:val="20"/>
              </w:rPr>
              <w:br/>
            </w:r>
            <w:r w:rsidRPr="00112FD6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t>Atilla tatil al.</w:t>
            </w:r>
            <w:r w:rsidRPr="00112FD6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Pr="00112FD6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4.</w:t>
            </w:r>
            <w:r w:rsidR="00EB385F">
              <w:rPr>
                <w:rFonts w:ascii="Hand writing Mutlu" w:hAnsi="Hand writing Mutlu"/>
                <w:b/>
                <w:sz w:val="32"/>
                <w:szCs w:val="32"/>
              </w:rPr>
              <w:t>Tatil tatil.</w:t>
            </w:r>
            <w:r w:rsidRPr="00112FD6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br/>
              <w:t>5.</w:t>
            </w:r>
            <w:r w:rsidR="00C61BF7">
              <w:rPr>
                <w:rFonts w:ascii="Hand writing Mutlu" w:hAnsi="Hand writing Mutlu"/>
                <w:b/>
                <w:sz w:val="32"/>
                <w:szCs w:val="32"/>
              </w:rPr>
              <w:t>Atilla Atilla.</w:t>
            </w:r>
            <w:r w:rsidRPr="00112FD6">
              <w:rPr>
                <w:rFonts w:asciiTheme="minorHAnsi" w:hAnsiTheme="minorHAnsi"/>
                <w:sz w:val="20"/>
                <w:szCs w:val="20"/>
              </w:rPr>
              <w:br/>
            </w:r>
            <w:r w:rsidRPr="00C61BF7">
              <w:rPr>
                <w:sz w:val="20"/>
                <w:szCs w:val="20"/>
                <w:highlight w:val="yellow"/>
              </w:rPr>
              <w:t>2 kez ezberden yazdıralım.</w:t>
            </w:r>
          </w:p>
        </w:tc>
      </w:tr>
    </w:tbl>
    <w:p w:rsidR="00CF2AA6" w:rsidRDefault="00103913" w:rsidP="004E2551">
      <w:pPr>
        <w:rPr>
          <w:rFonts w:ascii="Century" w:hAnsi="Century"/>
          <w:b/>
          <w:color w:val="002060"/>
          <w:sz w:val="18"/>
          <w:szCs w:val="18"/>
        </w:rPr>
      </w:pPr>
      <w:r>
        <w:rPr>
          <w:rFonts w:ascii="Century" w:hAnsi="Century"/>
          <w:b/>
          <w:color w:val="002060"/>
          <w:sz w:val="18"/>
          <w:szCs w:val="18"/>
        </w:rPr>
        <w:t>Ezberden yazmak çok güzel olacaktır.</w:t>
      </w:r>
    </w:p>
    <w:p w:rsidR="00A4261A" w:rsidRDefault="00A4261A" w:rsidP="004E2551">
      <w:pPr>
        <w:rPr>
          <w:rFonts w:ascii="Century" w:hAnsi="Century"/>
          <w:b/>
          <w:color w:val="002060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71"/>
      </w:tblGrid>
      <w:tr w:rsidR="003800A9" w:rsidRPr="00112FD6" w:rsidTr="00103913">
        <w:tc>
          <w:tcPr>
            <w:tcW w:w="10771" w:type="dxa"/>
            <w:tcBorders>
              <w:top w:val="single" w:sz="8" w:space="0" w:color="76923C" w:themeColor="accent3" w:themeShade="BF"/>
              <w:left w:val="single" w:sz="8" w:space="0" w:color="76923C" w:themeColor="accent3" w:themeShade="BF"/>
              <w:bottom w:val="single" w:sz="8" w:space="0" w:color="76923C" w:themeColor="accent3" w:themeShade="BF"/>
              <w:right w:val="single" w:sz="8" w:space="0" w:color="76923C" w:themeColor="accent3" w:themeShade="BF"/>
            </w:tcBorders>
          </w:tcPr>
          <w:p w:rsidR="003800A9" w:rsidRPr="00112FD6" w:rsidRDefault="003800A9" w:rsidP="003800A9">
            <w:pPr>
              <w:rPr>
                <w:rFonts w:ascii="Bookman Old Style" w:hAnsi="Bookman Old Style"/>
                <w:b/>
                <w:color w:val="31849B" w:themeColor="accent5" w:themeShade="BF"/>
                <w:sz w:val="20"/>
                <w:szCs w:val="20"/>
              </w:rPr>
            </w:pPr>
            <w:r w:rsidRPr="00112FD6">
              <w:rPr>
                <w:rFonts w:ascii="Bookman Old Style" w:hAnsi="Bookman Old Style"/>
                <w:b/>
                <w:color w:val="943634"/>
              </w:rPr>
              <w:t>Ders: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</w:t>
            </w:r>
            <w:r w:rsidRPr="00112FD6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112FD6">
              <w:rPr>
                <w:rFonts w:ascii="Bookman Old Style" w:hAnsi="Bookman Old Style"/>
                <w:b/>
                <w:color w:val="4F6228"/>
              </w:rPr>
              <w:t xml:space="preserve">  Konu:</w:t>
            </w:r>
            <w:r w:rsidRPr="00112FD6">
              <w:rPr>
                <w:rFonts w:ascii="Bookman Old Style" w:hAnsi="Bookman Old Style"/>
                <w:color w:val="7030A0"/>
              </w:rPr>
              <w:t xml:space="preserve"> </w:t>
            </w:r>
            <w:r w:rsidR="00103913">
              <w:rPr>
                <w:rFonts w:ascii="Bookman Old Style" w:hAnsi="Bookman Old Style"/>
                <w:color w:val="7030A0"/>
              </w:rPr>
              <w:t>Toplama İşlemi (DAHA)</w:t>
            </w:r>
            <w:r w:rsidRPr="00112FD6">
              <w:rPr>
                <w:rFonts w:ascii="Bookman Old Style" w:hAnsi="Bookman Old Style"/>
                <w:color w:val="7030A0"/>
              </w:rPr>
              <w:t xml:space="preserve">    </w:t>
            </w:r>
          </w:p>
          <w:p w:rsidR="00C61BF7" w:rsidRPr="00EC191B" w:rsidRDefault="00EC191B" w:rsidP="004E2551">
            <w:pPr>
              <w:rPr>
                <w:rFonts w:ascii="Book Antiqua" w:hAnsi="Book Antiqua" w:cs="Courier New"/>
                <w:noProof/>
                <w:color w:val="943634" w:themeColor="accent2" w:themeShade="BF"/>
                <w:lang w:eastAsia="tr-TR"/>
              </w:rPr>
            </w:pPr>
            <w:r w:rsidRPr="00EC191B">
              <w:rPr>
                <w:rFonts w:ascii="Book Antiqua" w:hAnsi="Book Antiqua" w:cs="Courier New"/>
                <w:noProof/>
                <w:color w:val="943634" w:themeColor="accent2" w:themeShade="BF"/>
                <w:lang w:eastAsia="tr-TR"/>
              </w:rPr>
              <w:t xml:space="preserve">Kelebeklerim. Son kutuya kaç tane çizileceğini parmakla sayarak hesapla. </w:t>
            </w:r>
            <w:r>
              <w:rPr>
                <w:rFonts w:ascii="Book Antiqua" w:hAnsi="Book Antiqua" w:cs="Courier New"/>
                <w:noProof/>
                <w:color w:val="943634" w:themeColor="accent2" w:themeShade="BF"/>
                <w:lang w:eastAsia="tr-TR"/>
              </w:rPr>
              <w:t>Altına da toplamını yaz.</w:t>
            </w:r>
          </w:p>
          <w:p w:rsidR="00247F91" w:rsidRPr="00C61BF7" w:rsidRDefault="00647CA8" w:rsidP="00247F91">
            <w:pPr>
              <w:rPr>
                <w:b/>
                <w:color w:val="FF0000"/>
                <w:sz w:val="36"/>
                <w:szCs w:val="36"/>
              </w:rPr>
            </w:pPr>
            <w:r w:rsidRPr="00647CA8">
              <w:rPr>
                <w:b/>
                <w:noProof/>
                <w:color w:val="FF0000"/>
                <w:sz w:val="72"/>
                <w:szCs w:val="72"/>
                <w:lang w:eastAsia="tr-TR"/>
              </w:rPr>
              <w:pict>
                <v:rect id="_x0000_s1164" style="position:absolute;margin-left:150.55pt;margin-top:.25pt;width:41.25pt;height:42.15pt;z-index:5">
                  <v:textbox style="mso-next-textbox:#_x0000_s1164">
                    <w:txbxContent>
                      <w:p w:rsidR="00247F91" w:rsidRDefault="00647CA8" w:rsidP="00247F91">
                        <w:r w:rsidRPr="00647CA8">
                          <w:rPr>
                            <w:color w:val="5F497A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30" type="#_x0000_t75" style="width:30.45pt;height:36.7pt">
                              <v:imagedata r:id="rId6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 w:rsidRPr="00647CA8">
              <w:rPr>
                <w:rFonts w:ascii="Book Antiqua" w:hAnsi="Book Antiqua" w:cs="Courier New"/>
                <w:noProof/>
                <w:color w:val="943634" w:themeColor="accent2" w:themeShade="BF"/>
                <w:lang w:eastAsia="tr-TR"/>
              </w:rPr>
              <w:pict>
                <v:rect id="_x0000_s1165" style="position:absolute;margin-left:254.05pt;margin-top:1.45pt;width:264pt;height:40.95pt;z-index:6"/>
              </w:pict>
            </w:r>
            <w:r w:rsidRPr="00647CA8">
              <w:rPr>
                <w:noProof/>
                <w:color w:val="5F497A" w:themeColor="accent4" w:themeShade="BF"/>
                <w:lang w:eastAsia="tr-TR"/>
              </w:rPr>
              <w:pict>
                <v:rect id="_x0000_s1163" style="position:absolute;margin-left:19.3pt;margin-top:-.05pt;width:109.55pt;height:42.15pt;z-index:4;mso-wrap-style:none">
                  <v:textbox style="mso-next-textbox:#_x0000_s1163">
                    <w:txbxContent>
                      <w:p w:rsidR="00247F91" w:rsidRDefault="00647CA8" w:rsidP="00247F91">
                        <w:r w:rsidRPr="00647CA8">
                          <w:rPr>
                            <w:color w:val="5F497A"/>
                          </w:rPr>
                          <w:pict>
                            <v:shape id="_x0000_i1031" type="#_x0000_t75" style="width:30.45pt;height:36.7pt">
                              <v:imagedata r:id="rId6" o:title=""/>
                            </v:shape>
                          </w:pict>
                        </w:r>
                        <w:r w:rsidR="00247F91">
                          <w:rPr>
                            <w:color w:val="5F497A"/>
                          </w:rPr>
                          <w:t xml:space="preserve"> </w:t>
                        </w:r>
                        <w:r w:rsidRPr="00647CA8">
                          <w:rPr>
                            <w:color w:val="5F497A"/>
                          </w:rPr>
                          <w:pict>
                            <v:shape id="_x0000_i1032" type="#_x0000_t75" style="width:30.45pt;height:36.7pt">
                              <v:imagedata r:id="rId6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 w:rsidR="00C61BF7" w:rsidRPr="00247F91">
              <w:rPr>
                <w:b/>
                <w:color w:val="FF0000"/>
                <w:sz w:val="36"/>
                <w:szCs w:val="36"/>
              </w:rPr>
              <w:t>1</w:t>
            </w:r>
            <w:r w:rsidR="00C61BF7">
              <w:rPr>
                <w:b/>
                <w:color w:val="FF0000"/>
                <w:sz w:val="36"/>
                <w:szCs w:val="36"/>
              </w:rPr>
              <w:t>.</w:t>
            </w:r>
            <w:r w:rsidR="00EC191B" w:rsidRPr="00247F91">
              <w:rPr>
                <w:b/>
                <w:color w:val="FF0000"/>
                <w:sz w:val="36"/>
                <w:szCs w:val="36"/>
              </w:rPr>
              <w:t xml:space="preserve">    </w:t>
            </w:r>
          </w:p>
          <w:p w:rsidR="00247F91" w:rsidRDefault="00247F91" w:rsidP="00247F91">
            <w:r>
              <w:t xml:space="preserve">       </w:t>
            </w:r>
            <w:r w:rsidR="00C61BF7">
              <w:br/>
            </w:r>
            <w:r>
              <w:t xml:space="preserve">                …….            </w:t>
            </w:r>
            <w:r w:rsidR="001D706E">
              <w:t xml:space="preserve">                              </w:t>
            </w:r>
            <w:r w:rsidR="00C61BF7">
              <w:t xml:space="preserve">   </w:t>
            </w:r>
            <w:r>
              <w:t>…..                                                                …………………..</w:t>
            </w:r>
          </w:p>
          <w:p w:rsidR="00EC191B" w:rsidRPr="00103913" w:rsidRDefault="00103913" w:rsidP="00C61BF7">
            <w:pPr>
              <w:rPr>
                <w:color w:val="5F497A" w:themeColor="accent4" w:themeShade="BF"/>
              </w:rPr>
            </w:pPr>
            <w:r w:rsidRPr="00247F91">
              <w:rPr>
                <w:color w:val="5F497A" w:themeColor="accent4" w:themeShade="BF"/>
                <w:highlight w:val="yellow"/>
              </w:rPr>
              <w:t xml:space="preserve">Matematik Ödevi:       </w:t>
            </w:r>
            <w:r w:rsidRPr="00247F91">
              <w:rPr>
                <w:b/>
                <w:color w:val="5F497A" w:themeColor="accent4" w:themeShade="BF"/>
                <w:highlight w:val="yellow"/>
              </w:rPr>
              <w:t xml:space="preserve">2 sıra </w:t>
            </w:r>
            <w:r w:rsidR="00C61BF7">
              <w:rPr>
                <w:b/>
                <w:color w:val="5F497A" w:themeColor="accent4" w:themeShade="BF"/>
                <w:highlight w:val="yellow"/>
              </w:rPr>
              <w:t>7</w:t>
            </w:r>
            <w:r w:rsidRPr="00247F91">
              <w:rPr>
                <w:b/>
                <w:color w:val="5F497A" w:themeColor="accent4" w:themeShade="BF"/>
                <w:highlight w:val="yellow"/>
              </w:rPr>
              <w:t xml:space="preserve">,    2 sıra </w:t>
            </w:r>
            <w:r w:rsidR="00C61BF7">
              <w:rPr>
                <w:b/>
                <w:color w:val="5F497A" w:themeColor="accent4" w:themeShade="BF"/>
                <w:highlight w:val="yellow"/>
              </w:rPr>
              <w:t>8</w:t>
            </w:r>
            <w:r w:rsidRPr="00247F91">
              <w:rPr>
                <w:b/>
                <w:color w:val="5F497A" w:themeColor="accent4" w:themeShade="BF"/>
                <w:highlight w:val="yellow"/>
              </w:rPr>
              <w:t xml:space="preserve">,    2 sıra </w:t>
            </w:r>
            <w:r w:rsidR="00C61BF7">
              <w:rPr>
                <w:b/>
                <w:color w:val="5F497A" w:themeColor="accent4" w:themeShade="BF"/>
                <w:highlight w:val="yellow"/>
              </w:rPr>
              <w:t xml:space="preserve">9        </w:t>
            </w:r>
            <w:r w:rsidRPr="00247F91">
              <w:rPr>
                <w:color w:val="5F497A" w:themeColor="accent4" w:themeShade="BF"/>
                <w:highlight w:val="yellow"/>
              </w:rPr>
              <w:t>yazdıralım.</w:t>
            </w:r>
          </w:p>
        </w:tc>
      </w:tr>
    </w:tbl>
    <w:p w:rsidR="00CF2AA6" w:rsidRDefault="0005745D" w:rsidP="00CF2AA6">
      <w:pPr>
        <w:rPr>
          <w:color w:val="943634" w:themeColor="accent2" w:themeShade="BF"/>
        </w:rPr>
      </w:pPr>
      <w:r w:rsidRPr="00411A9E">
        <w:rPr>
          <w:color w:val="FF0000"/>
        </w:rPr>
        <w:t>*-*-*</w:t>
      </w:r>
      <w:r w:rsidR="004710F3" w:rsidRPr="00411A9E">
        <w:rPr>
          <w:color w:val="FF0000"/>
        </w:rPr>
        <w:t xml:space="preserve"> </w:t>
      </w:r>
      <w:r w:rsidR="00CF2AA6" w:rsidRPr="00247B6B">
        <w:rPr>
          <w:color w:val="943634" w:themeColor="accent2" w:themeShade="BF"/>
        </w:rPr>
        <w:t>Çocuklarımıza böyle sesleniyoruz.</w:t>
      </w:r>
    </w:p>
    <w:p w:rsidR="00CF2AA6" w:rsidRDefault="00647CA8" w:rsidP="00CF2AA6">
      <w:pPr>
        <w:jc w:val="center"/>
        <w:rPr>
          <w:color w:val="943634"/>
        </w:rPr>
      </w:pPr>
      <w:r w:rsidRPr="00647CA8">
        <w:rPr>
          <w:color w:val="943634"/>
        </w:rPr>
        <w:pict>
          <v:shape id="_x0000_i1026" type="#_x0000_t136" style="width:315.7pt;height:33.25pt" fillcolor="#0070c0" stroked="f">
            <v:shadow color="#868686"/>
            <v:textpath style="font-family:&quot;Comic Sans MS&quot;;font-weight:bold;v-text-spacing:78650f;v-text-kern:t" trim="t" fitpath="t" string="Öğrencilerim, kelebeklerim.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4"/>
        <w:gridCol w:w="4034"/>
        <w:gridCol w:w="3459"/>
      </w:tblGrid>
      <w:tr w:rsidR="0091780C" w:rsidRPr="00112FD6" w:rsidTr="00C61BF7">
        <w:tc>
          <w:tcPr>
            <w:tcW w:w="3510" w:type="dxa"/>
            <w:tcBorders>
              <w:top w:val="dashSmallGap" w:sz="12" w:space="0" w:color="7030A0"/>
              <w:left w:val="dashSmallGap" w:sz="12" w:space="0" w:color="7030A0"/>
              <w:bottom w:val="dashSmallGap" w:sz="12" w:space="0" w:color="7030A0"/>
              <w:right w:val="dashSmallGap" w:sz="12" w:space="0" w:color="7030A0"/>
            </w:tcBorders>
          </w:tcPr>
          <w:p w:rsidR="0091780C" w:rsidRPr="0091780C" w:rsidRDefault="0091780C" w:rsidP="00EB385F">
            <w:pPr>
              <w:jc w:val="center"/>
            </w:pPr>
            <w:r w:rsidRPr="00112FD6">
              <w:rPr>
                <w:i/>
                <w:color w:val="31849B" w:themeColor="accent5" w:themeShade="BF"/>
                <w:sz w:val="20"/>
                <w:szCs w:val="20"/>
              </w:rPr>
              <w:t>Serbest Boyama-1</w:t>
            </w:r>
            <w:r w:rsidRPr="00112FD6">
              <w:rPr>
                <w:color w:val="943634"/>
              </w:rPr>
              <w:br/>
            </w:r>
            <w:r w:rsidR="006500EC">
              <w:pict>
                <v:shape id="_x0000_i1027" type="#_x0000_t75" style="width:122.55pt;height:167.55pt">
                  <v:imagedata r:id="rId7" o:title=""/>
                </v:shape>
              </w:pict>
            </w:r>
            <w:r>
              <w:br/>
            </w:r>
            <w:r w:rsidR="00EB385F">
              <w:rPr>
                <w:b/>
                <w:sz w:val="18"/>
                <w:szCs w:val="18"/>
              </w:rPr>
              <w:t>Arkadaşımdan farklıyım.</w:t>
            </w:r>
          </w:p>
        </w:tc>
        <w:tc>
          <w:tcPr>
            <w:tcW w:w="3814" w:type="dxa"/>
            <w:tcBorders>
              <w:top w:val="dashSmallGap" w:sz="12" w:space="0" w:color="7030A0"/>
              <w:left w:val="dashSmallGap" w:sz="12" w:space="0" w:color="7030A0"/>
              <w:bottom w:val="dashSmallGap" w:sz="12" w:space="0" w:color="7030A0"/>
              <w:right w:val="dashSmallGap" w:sz="12" w:space="0" w:color="7030A0"/>
            </w:tcBorders>
          </w:tcPr>
          <w:p w:rsidR="0091780C" w:rsidRPr="0091780C" w:rsidRDefault="0091780C" w:rsidP="00EB385F">
            <w:pPr>
              <w:jc w:val="center"/>
            </w:pPr>
            <w:r w:rsidRPr="00112FD6">
              <w:rPr>
                <w:i/>
                <w:color w:val="31849B" w:themeColor="accent5" w:themeShade="BF"/>
                <w:sz w:val="20"/>
                <w:szCs w:val="20"/>
              </w:rPr>
              <w:t>Serbest Boyama-2</w:t>
            </w:r>
            <w:r w:rsidRPr="00112FD6">
              <w:rPr>
                <w:color w:val="943634"/>
              </w:rPr>
              <w:br/>
            </w:r>
            <w:r w:rsidR="006500EC" w:rsidRPr="00647CA8">
              <w:rPr>
                <w:color w:val="943634"/>
              </w:rPr>
              <w:pict>
                <v:shape id="_x0000_i1028" type="#_x0000_t75" style="width:191.1pt;height:177.9pt">
                  <v:imagedata r:id="rId8" o:title=""/>
                </v:shape>
              </w:pict>
            </w:r>
            <w:r w:rsidRPr="00112FD6">
              <w:rPr>
                <w:color w:val="943634"/>
              </w:rPr>
              <w:br/>
            </w:r>
            <w:r w:rsidR="00EB385F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Benzer yönlerimiz var.</w:t>
            </w:r>
          </w:p>
        </w:tc>
        <w:tc>
          <w:tcPr>
            <w:tcW w:w="3523" w:type="dxa"/>
            <w:tcBorders>
              <w:top w:val="dashSmallGap" w:sz="12" w:space="0" w:color="7030A0"/>
              <w:left w:val="dashSmallGap" w:sz="12" w:space="0" w:color="7030A0"/>
              <w:bottom w:val="dashSmallGap" w:sz="12" w:space="0" w:color="7030A0"/>
              <w:right w:val="dashSmallGap" w:sz="12" w:space="0" w:color="7030A0"/>
            </w:tcBorders>
          </w:tcPr>
          <w:p w:rsidR="0091780C" w:rsidRPr="0091780C" w:rsidRDefault="0091780C" w:rsidP="001D706E">
            <w:pPr>
              <w:jc w:val="center"/>
            </w:pPr>
            <w:r w:rsidRPr="00112FD6">
              <w:rPr>
                <w:i/>
                <w:color w:val="31849B" w:themeColor="accent5" w:themeShade="BF"/>
                <w:sz w:val="20"/>
                <w:szCs w:val="20"/>
              </w:rPr>
              <w:t>Serbest Boyama-3</w:t>
            </w:r>
            <w:r w:rsidRPr="00112FD6">
              <w:rPr>
                <w:color w:val="943634"/>
              </w:rPr>
              <w:br/>
            </w:r>
            <w:r w:rsidR="006500EC" w:rsidRPr="00647CA8">
              <w:rPr>
                <w:rFonts w:ascii="Candara" w:hAnsi="Candara"/>
                <w:b/>
                <w:color w:val="FF0000"/>
                <w:sz w:val="18"/>
                <w:szCs w:val="18"/>
              </w:rPr>
              <w:pict>
                <v:shape id="_x0000_i1029" type="#_x0000_t75" style="width:148.15pt;height:170.3pt">
                  <v:imagedata r:id="rId9" o:title="" croptop="2558f" cropbottom="1968f" cropright="27786f"/>
                </v:shape>
              </w:pict>
            </w:r>
            <w:r w:rsidR="001D706E">
              <w:rPr>
                <w:rFonts w:ascii="Candara" w:hAnsi="Candara"/>
                <w:b/>
                <w:color w:val="FF0000"/>
                <w:sz w:val="18"/>
                <w:szCs w:val="18"/>
              </w:rPr>
              <w:br/>
              <w:t>Saçımızı bizi farklı gösteriyor.</w:t>
            </w:r>
          </w:p>
        </w:tc>
      </w:tr>
    </w:tbl>
    <w:p w:rsidR="00EB385F" w:rsidRDefault="00EB385F" w:rsidP="00C61BF7">
      <w:pPr>
        <w:rPr>
          <w:rFonts w:ascii="Candara" w:hAnsi="Candara"/>
          <w:b/>
          <w:color w:val="FF0000"/>
          <w:sz w:val="18"/>
          <w:szCs w:val="18"/>
        </w:rPr>
      </w:pPr>
    </w:p>
    <w:p w:rsidR="00247F91" w:rsidRDefault="00C61BF7" w:rsidP="00C61BF7">
      <w:pPr>
        <w:rPr>
          <w:rFonts w:ascii="Candara" w:hAnsi="Candara"/>
          <w:b/>
          <w:color w:val="FF0000"/>
          <w:sz w:val="18"/>
          <w:szCs w:val="18"/>
        </w:rPr>
      </w:pPr>
      <w:r w:rsidRPr="00DF0BBC">
        <w:rPr>
          <w:rFonts w:ascii="Candara" w:hAnsi="Candara"/>
          <w:b/>
          <w:color w:val="FF0000"/>
          <w:sz w:val="18"/>
          <w:szCs w:val="18"/>
        </w:rPr>
        <w:t>Evde bol okutun. 1 kez yazdırın. Defalarca yazdırıp bıktırmak istemiyoruz. Bir kez yazsın, doğru yazsın. Zamanla öğreneceklerdir.</w:t>
      </w:r>
      <w:r w:rsidR="00DF0BBC" w:rsidRPr="00DF0BBC">
        <w:rPr>
          <w:rFonts w:ascii="Candara" w:hAnsi="Candara"/>
          <w:b/>
          <w:color w:val="FF0000"/>
          <w:sz w:val="18"/>
          <w:szCs w:val="18"/>
        </w:rPr>
        <w:t xml:space="preserve"> Saygılarımla.</w:t>
      </w:r>
    </w:p>
    <w:p w:rsidR="00E02D43" w:rsidRPr="00DF0BBC" w:rsidRDefault="00E02D43" w:rsidP="00C61BF7">
      <w:pPr>
        <w:rPr>
          <w:rFonts w:ascii="Candara" w:hAnsi="Candara"/>
          <w:b/>
          <w:color w:val="FF0000"/>
          <w:sz w:val="18"/>
          <w:szCs w:val="18"/>
        </w:rPr>
      </w:pPr>
    </w:p>
    <w:sectPr w:rsidR="00E02D43" w:rsidRPr="00DF0BBC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4" type="#_x0000_t136" style="width:24.25pt;height:51.25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5" type="#_x0000_t136" style="width:24.25pt;height:51.25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6" type="#_x0000_t136" style="width:11.75pt;height:27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67" type="#_x0000_t136" style="width:11.75pt;height:27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68" type="#_x0000_t136" style="width:11.75pt;height:27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69" type="#_x0000_t136" style="width:11.75pt;height:27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0" type="#_x0000_t136" style="width:24.25pt;height:51.25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1" type="#_x0000_t136" style="width:11.75pt;height:27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2" type="#_x0000_t136" style="width:11.75pt;height:27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3" type="#_x0000_t136" style="width:36.7pt;height:44.3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4" type="#_x0000_t136" style="width:11.75pt;height:27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5" type="#_x0000_t136" style="width:36.7pt;height:44.3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6" type="#_x0000_t136" style="width:36.7pt;height:44.3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77" type="#_x0000_t136" style="width:36.7pt;height:44.3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78" type="#_x0000_t136" style="width:24.25pt;height:51.2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79" type="#_x0000_t136" style="width:24.25pt;height:51.2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0" type="#_x0000_t136" style="width:24.25pt;height:51.25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1" type="#_x0000_t136" style="width:36.7pt;height:44.3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2" type="#_x0000_t136" style="width:36.7pt;height:44.3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3" type="#_x0000_t136" style="width:24.25pt;height:51.25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4" type="#_x0000_t136" style="width:36.7pt;height:44.3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5" type="#_x0000_t136" style="width:36.7pt;height:44.3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6" type="#_x0000_t136" style="width:11.75pt;height:27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87" type="#_x0000_t136" style="width:36.7pt;height:44.3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88" type="#_x0000_t136" style="width:36.7pt;height:44.3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89" type="#_x0000_t136" style="width:24.25pt;height:51.25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0" type="#_x0000_t136" style="width:24.25pt;height:51.25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1" type="#_x0000_t136" style="width:36.7pt;height:44.3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2" type="#_x0000_t136" style="width:36.7pt;height:44.3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3" type="#_x0000_t136" style="width:36.7pt;height:44.3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4" type="#_x0000_t136" style="width:24.25pt;height:51.25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5" type="#_x0000_t136" style="width:24.25pt;height:51.25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6" type="#_x0000_t136" style="width:24.25pt;height:51.25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097" type="#_x0000_t136" style="width:24.25pt;height:51.25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098" type="#_x0000_t136" style="width:24.25pt;height:51.2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099" type="#_x0000_t136" style="width:14.55pt;height:31.8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0" type="#_x0000_t136" style="width:18.7pt;height:31.8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1" type="#_x0000_t136" style="width:24.9pt;height:31.8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85B"/>
    <w:rsid w:val="000004C7"/>
    <w:rsid w:val="00003D2E"/>
    <w:rsid w:val="00007C1D"/>
    <w:rsid w:val="00010201"/>
    <w:rsid w:val="0001411C"/>
    <w:rsid w:val="00023DD6"/>
    <w:rsid w:val="00033010"/>
    <w:rsid w:val="0004026E"/>
    <w:rsid w:val="00040A55"/>
    <w:rsid w:val="0005265A"/>
    <w:rsid w:val="0005745D"/>
    <w:rsid w:val="00065C5E"/>
    <w:rsid w:val="00077C52"/>
    <w:rsid w:val="00083386"/>
    <w:rsid w:val="000867FC"/>
    <w:rsid w:val="00091313"/>
    <w:rsid w:val="000A3E8F"/>
    <w:rsid w:val="000B177C"/>
    <w:rsid w:val="000B39CB"/>
    <w:rsid w:val="000B4DDF"/>
    <w:rsid w:val="000B6618"/>
    <w:rsid w:val="000C312B"/>
    <w:rsid w:val="000C6A57"/>
    <w:rsid w:val="000C72A0"/>
    <w:rsid w:val="000D7342"/>
    <w:rsid w:val="000E11EE"/>
    <w:rsid w:val="000E32FB"/>
    <w:rsid w:val="00103913"/>
    <w:rsid w:val="00112FD6"/>
    <w:rsid w:val="0011577C"/>
    <w:rsid w:val="00117FB5"/>
    <w:rsid w:val="001372B6"/>
    <w:rsid w:val="00137F1C"/>
    <w:rsid w:val="001477A3"/>
    <w:rsid w:val="00154A55"/>
    <w:rsid w:val="00163634"/>
    <w:rsid w:val="0018213D"/>
    <w:rsid w:val="00190023"/>
    <w:rsid w:val="001908BA"/>
    <w:rsid w:val="001924FA"/>
    <w:rsid w:val="001948AB"/>
    <w:rsid w:val="00195CB0"/>
    <w:rsid w:val="00197252"/>
    <w:rsid w:val="001A40BE"/>
    <w:rsid w:val="001B2296"/>
    <w:rsid w:val="001C1288"/>
    <w:rsid w:val="001C343F"/>
    <w:rsid w:val="001C4548"/>
    <w:rsid w:val="001C5FAF"/>
    <w:rsid w:val="001D198E"/>
    <w:rsid w:val="001D4F56"/>
    <w:rsid w:val="001D706E"/>
    <w:rsid w:val="001E1CEA"/>
    <w:rsid w:val="001E574B"/>
    <w:rsid w:val="001E5BA7"/>
    <w:rsid w:val="001E6204"/>
    <w:rsid w:val="001F095E"/>
    <w:rsid w:val="00202DF0"/>
    <w:rsid w:val="0020714F"/>
    <w:rsid w:val="00226E89"/>
    <w:rsid w:val="00230C26"/>
    <w:rsid w:val="00232EC3"/>
    <w:rsid w:val="00236F5C"/>
    <w:rsid w:val="00237164"/>
    <w:rsid w:val="00244691"/>
    <w:rsid w:val="002455A0"/>
    <w:rsid w:val="0024760E"/>
    <w:rsid w:val="00247B6B"/>
    <w:rsid w:val="00247F91"/>
    <w:rsid w:val="00250834"/>
    <w:rsid w:val="00250D00"/>
    <w:rsid w:val="00252D2F"/>
    <w:rsid w:val="002640AA"/>
    <w:rsid w:val="00265CB9"/>
    <w:rsid w:val="00266539"/>
    <w:rsid w:val="00271387"/>
    <w:rsid w:val="00273F55"/>
    <w:rsid w:val="002819D7"/>
    <w:rsid w:val="00282F1B"/>
    <w:rsid w:val="0028592A"/>
    <w:rsid w:val="00291447"/>
    <w:rsid w:val="002A2F60"/>
    <w:rsid w:val="002C7D24"/>
    <w:rsid w:val="002D0112"/>
    <w:rsid w:val="002D266C"/>
    <w:rsid w:val="002E6E2F"/>
    <w:rsid w:val="00301DA1"/>
    <w:rsid w:val="0031367C"/>
    <w:rsid w:val="00320CAE"/>
    <w:rsid w:val="00324A3C"/>
    <w:rsid w:val="00341F61"/>
    <w:rsid w:val="00353014"/>
    <w:rsid w:val="00353ED1"/>
    <w:rsid w:val="00362698"/>
    <w:rsid w:val="00363394"/>
    <w:rsid w:val="00367109"/>
    <w:rsid w:val="003721FE"/>
    <w:rsid w:val="003800A9"/>
    <w:rsid w:val="00380924"/>
    <w:rsid w:val="003850E3"/>
    <w:rsid w:val="00385A5A"/>
    <w:rsid w:val="00391452"/>
    <w:rsid w:val="00393160"/>
    <w:rsid w:val="00396FE4"/>
    <w:rsid w:val="003A0A1C"/>
    <w:rsid w:val="003A1A04"/>
    <w:rsid w:val="003A2541"/>
    <w:rsid w:val="003A65C2"/>
    <w:rsid w:val="003A735D"/>
    <w:rsid w:val="003B4972"/>
    <w:rsid w:val="003B5702"/>
    <w:rsid w:val="003C0AFC"/>
    <w:rsid w:val="003C3820"/>
    <w:rsid w:val="003C5409"/>
    <w:rsid w:val="003C5694"/>
    <w:rsid w:val="003C5FE2"/>
    <w:rsid w:val="003C72EF"/>
    <w:rsid w:val="003D1DD4"/>
    <w:rsid w:val="003E240D"/>
    <w:rsid w:val="003E690C"/>
    <w:rsid w:val="003F72E0"/>
    <w:rsid w:val="00402220"/>
    <w:rsid w:val="00410B5B"/>
    <w:rsid w:val="00411A9E"/>
    <w:rsid w:val="00415B21"/>
    <w:rsid w:val="00417D6A"/>
    <w:rsid w:val="00424854"/>
    <w:rsid w:val="00424CBF"/>
    <w:rsid w:val="00427010"/>
    <w:rsid w:val="004347CD"/>
    <w:rsid w:val="004419D4"/>
    <w:rsid w:val="00452A46"/>
    <w:rsid w:val="00460ABF"/>
    <w:rsid w:val="004631CA"/>
    <w:rsid w:val="00466AD1"/>
    <w:rsid w:val="004710F3"/>
    <w:rsid w:val="004731C7"/>
    <w:rsid w:val="00490693"/>
    <w:rsid w:val="004A490A"/>
    <w:rsid w:val="004A6E7B"/>
    <w:rsid w:val="004B47B4"/>
    <w:rsid w:val="004B55C1"/>
    <w:rsid w:val="004D50A6"/>
    <w:rsid w:val="004D5429"/>
    <w:rsid w:val="004D7266"/>
    <w:rsid w:val="004E2551"/>
    <w:rsid w:val="004E4F2A"/>
    <w:rsid w:val="004E74CF"/>
    <w:rsid w:val="00502236"/>
    <w:rsid w:val="00503FA7"/>
    <w:rsid w:val="0050555D"/>
    <w:rsid w:val="00510B98"/>
    <w:rsid w:val="005148EB"/>
    <w:rsid w:val="00523041"/>
    <w:rsid w:val="00525238"/>
    <w:rsid w:val="005517C1"/>
    <w:rsid w:val="00555600"/>
    <w:rsid w:val="005618A5"/>
    <w:rsid w:val="00561C99"/>
    <w:rsid w:val="0056245E"/>
    <w:rsid w:val="005709A0"/>
    <w:rsid w:val="00571ACE"/>
    <w:rsid w:val="0057781B"/>
    <w:rsid w:val="00577F3A"/>
    <w:rsid w:val="00592591"/>
    <w:rsid w:val="0059425C"/>
    <w:rsid w:val="005A2C2B"/>
    <w:rsid w:val="005B1D69"/>
    <w:rsid w:val="005B2B27"/>
    <w:rsid w:val="005C25ED"/>
    <w:rsid w:val="005C61B6"/>
    <w:rsid w:val="006008FA"/>
    <w:rsid w:val="0061129F"/>
    <w:rsid w:val="00621C15"/>
    <w:rsid w:val="00623211"/>
    <w:rsid w:val="006255F2"/>
    <w:rsid w:val="00625C97"/>
    <w:rsid w:val="00630469"/>
    <w:rsid w:val="0063132F"/>
    <w:rsid w:val="00631737"/>
    <w:rsid w:val="00635E97"/>
    <w:rsid w:val="006363D5"/>
    <w:rsid w:val="006466E0"/>
    <w:rsid w:val="00647CA8"/>
    <w:rsid w:val="006500EC"/>
    <w:rsid w:val="006567F0"/>
    <w:rsid w:val="00681886"/>
    <w:rsid w:val="00685665"/>
    <w:rsid w:val="006A0E8B"/>
    <w:rsid w:val="006B20D6"/>
    <w:rsid w:val="006C5987"/>
    <w:rsid w:val="006C71EE"/>
    <w:rsid w:val="006D7378"/>
    <w:rsid w:val="006E7462"/>
    <w:rsid w:val="006F15AD"/>
    <w:rsid w:val="006F24EE"/>
    <w:rsid w:val="007031FC"/>
    <w:rsid w:val="00710539"/>
    <w:rsid w:val="00710C04"/>
    <w:rsid w:val="00726528"/>
    <w:rsid w:val="00735E49"/>
    <w:rsid w:val="00737A5B"/>
    <w:rsid w:val="00742A71"/>
    <w:rsid w:val="00742E26"/>
    <w:rsid w:val="007443E7"/>
    <w:rsid w:val="00744F35"/>
    <w:rsid w:val="00747313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70"/>
    <w:rsid w:val="0077458B"/>
    <w:rsid w:val="00774E83"/>
    <w:rsid w:val="00775C5C"/>
    <w:rsid w:val="00797ECF"/>
    <w:rsid w:val="007A5176"/>
    <w:rsid w:val="007C4E91"/>
    <w:rsid w:val="007D5790"/>
    <w:rsid w:val="007E3DB6"/>
    <w:rsid w:val="007F1121"/>
    <w:rsid w:val="007F3917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0D90"/>
    <w:rsid w:val="00852893"/>
    <w:rsid w:val="00853925"/>
    <w:rsid w:val="00853C1B"/>
    <w:rsid w:val="00857751"/>
    <w:rsid w:val="00861167"/>
    <w:rsid w:val="0086385C"/>
    <w:rsid w:val="00863D21"/>
    <w:rsid w:val="00870572"/>
    <w:rsid w:val="00871BE9"/>
    <w:rsid w:val="008852D6"/>
    <w:rsid w:val="0088572C"/>
    <w:rsid w:val="00891BF0"/>
    <w:rsid w:val="008952D2"/>
    <w:rsid w:val="00895571"/>
    <w:rsid w:val="00896C20"/>
    <w:rsid w:val="008A3DEA"/>
    <w:rsid w:val="008B1186"/>
    <w:rsid w:val="008B62CF"/>
    <w:rsid w:val="008D0A06"/>
    <w:rsid w:val="008E1AD7"/>
    <w:rsid w:val="008F05CE"/>
    <w:rsid w:val="008F1CDA"/>
    <w:rsid w:val="009122FB"/>
    <w:rsid w:val="0091255B"/>
    <w:rsid w:val="0091780C"/>
    <w:rsid w:val="0092733A"/>
    <w:rsid w:val="00935090"/>
    <w:rsid w:val="0094168C"/>
    <w:rsid w:val="00947781"/>
    <w:rsid w:val="009649A8"/>
    <w:rsid w:val="009657C9"/>
    <w:rsid w:val="009769E0"/>
    <w:rsid w:val="0099335F"/>
    <w:rsid w:val="009A4445"/>
    <w:rsid w:val="009B3196"/>
    <w:rsid w:val="009B7F05"/>
    <w:rsid w:val="009C5DBD"/>
    <w:rsid w:val="009D0924"/>
    <w:rsid w:val="009D201F"/>
    <w:rsid w:val="009D35DE"/>
    <w:rsid w:val="009D6CB4"/>
    <w:rsid w:val="009F04F4"/>
    <w:rsid w:val="009F4D59"/>
    <w:rsid w:val="00A03645"/>
    <w:rsid w:val="00A1517C"/>
    <w:rsid w:val="00A20142"/>
    <w:rsid w:val="00A2227F"/>
    <w:rsid w:val="00A41DD4"/>
    <w:rsid w:val="00A4261A"/>
    <w:rsid w:val="00A62434"/>
    <w:rsid w:val="00A64404"/>
    <w:rsid w:val="00A77F00"/>
    <w:rsid w:val="00A8349D"/>
    <w:rsid w:val="00A864F8"/>
    <w:rsid w:val="00A904D9"/>
    <w:rsid w:val="00A91585"/>
    <w:rsid w:val="00A9250D"/>
    <w:rsid w:val="00A97A0F"/>
    <w:rsid w:val="00AA1939"/>
    <w:rsid w:val="00AA79D3"/>
    <w:rsid w:val="00AB2142"/>
    <w:rsid w:val="00AB2322"/>
    <w:rsid w:val="00AC3A41"/>
    <w:rsid w:val="00AC6274"/>
    <w:rsid w:val="00AC6833"/>
    <w:rsid w:val="00AC7E59"/>
    <w:rsid w:val="00AD4E39"/>
    <w:rsid w:val="00AE15CC"/>
    <w:rsid w:val="00AE4F23"/>
    <w:rsid w:val="00AF05E0"/>
    <w:rsid w:val="00AF4CDE"/>
    <w:rsid w:val="00B01422"/>
    <w:rsid w:val="00B01516"/>
    <w:rsid w:val="00B11673"/>
    <w:rsid w:val="00B12616"/>
    <w:rsid w:val="00B1431D"/>
    <w:rsid w:val="00B14B79"/>
    <w:rsid w:val="00B17B1C"/>
    <w:rsid w:val="00B31E5F"/>
    <w:rsid w:val="00B370EA"/>
    <w:rsid w:val="00B41687"/>
    <w:rsid w:val="00B4459F"/>
    <w:rsid w:val="00B528AC"/>
    <w:rsid w:val="00B56C8B"/>
    <w:rsid w:val="00B57627"/>
    <w:rsid w:val="00B701B3"/>
    <w:rsid w:val="00B71ED6"/>
    <w:rsid w:val="00B76A7C"/>
    <w:rsid w:val="00B94CBC"/>
    <w:rsid w:val="00B950A5"/>
    <w:rsid w:val="00BB0B36"/>
    <w:rsid w:val="00BB7D8C"/>
    <w:rsid w:val="00BD3A4E"/>
    <w:rsid w:val="00BE14C1"/>
    <w:rsid w:val="00BE5543"/>
    <w:rsid w:val="00BF1E16"/>
    <w:rsid w:val="00BF6CCE"/>
    <w:rsid w:val="00BF6EDC"/>
    <w:rsid w:val="00C00CE8"/>
    <w:rsid w:val="00C0137A"/>
    <w:rsid w:val="00C0369B"/>
    <w:rsid w:val="00C06F8D"/>
    <w:rsid w:val="00C16716"/>
    <w:rsid w:val="00C228E5"/>
    <w:rsid w:val="00C261B9"/>
    <w:rsid w:val="00C33F7C"/>
    <w:rsid w:val="00C439F1"/>
    <w:rsid w:val="00C51A6A"/>
    <w:rsid w:val="00C520B9"/>
    <w:rsid w:val="00C55062"/>
    <w:rsid w:val="00C61BF7"/>
    <w:rsid w:val="00C6526C"/>
    <w:rsid w:val="00C6788A"/>
    <w:rsid w:val="00C80F9B"/>
    <w:rsid w:val="00C817BE"/>
    <w:rsid w:val="00C97806"/>
    <w:rsid w:val="00CA0AFF"/>
    <w:rsid w:val="00CA32FF"/>
    <w:rsid w:val="00CB2DF8"/>
    <w:rsid w:val="00CB3DC2"/>
    <w:rsid w:val="00CC09ED"/>
    <w:rsid w:val="00CC2589"/>
    <w:rsid w:val="00CD022C"/>
    <w:rsid w:val="00CD0292"/>
    <w:rsid w:val="00CD24F1"/>
    <w:rsid w:val="00CD6E39"/>
    <w:rsid w:val="00CE09E3"/>
    <w:rsid w:val="00CF23C3"/>
    <w:rsid w:val="00CF2AA6"/>
    <w:rsid w:val="00CF2F4C"/>
    <w:rsid w:val="00CF396F"/>
    <w:rsid w:val="00D21433"/>
    <w:rsid w:val="00D26A85"/>
    <w:rsid w:val="00D31B55"/>
    <w:rsid w:val="00D33599"/>
    <w:rsid w:val="00D354AE"/>
    <w:rsid w:val="00D3775F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935DE"/>
    <w:rsid w:val="00D9769C"/>
    <w:rsid w:val="00D97F5F"/>
    <w:rsid w:val="00DA20EA"/>
    <w:rsid w:val="00DA39DD"/>
    <w:rsid w:val="00DB305C"/>
    <w:rsid w:val="00DB36E5"/>
    <w:rsid w:val="00DB6C79"/>
    <w:rsid w:val="00DC6ED2"/>
    <w:rsid w:val="00DE0003"/>
    <w:rsid w:val="00DE04AB"/>
    <w:rsid w:val="00DE136A"/>
    <w:rsid w:val="00DE2180"/>
    <w:rsid w:val="00DE2ACE"/>
    <w:rsid w:val="00DE2B58"/>
    <w:rsid w:val="00DF0BBC"/>
    <w:rsid w:val="00DF3440"/>
    <w:rsid w:val="00E02D43"/>
    <w:rsid w:val="00E05E7C"/>
    <w:rsid w:val="00E07CB9"/>
    <w:rsid w:val="00E1585B"/>
    <w:rsid w:val="00E17241"/>
    <w:rsid w:val="00E17F39"/>
    <w:rsid w:val="00E24B0D"/>
    <w:rsid w:val="00E252C4"/>
    <w:rsid w:val="00E2776C"/>
    <w:rsid w:val="00E3035F"/>
    <w:rsid w:val="00E347B5"/>
    <w:rsid w:val="00E36C0F"/>
    <w:rsid w:val="00E36E8C"/>
    <w:rsid w:val="00E40AA9"/>
    <w:rsid w:val="00E41506"/>
    <w:rsid w:val="00E517E4"/>
    <w:rsid w:val="00E52B78"/>
    <w:rsid w:val="00E62E75"/>
    <w:rsid w:val="00E72E67"/>
    <w:rsid w:val="00E73ABA"/>
    <w:rsid w:val="00E74E5F"/>
    <w:rsid w:val="00E756DF"/>
    <w:rsid w:val="00E75DDE"/>
    <w:rsid w:val="00E76044"/>
    <w:rsid w:val="00E90599"/>
    <w:rsid w:val="00E90686"/>
    <w:rsid w:val="00E95DC4"/>
    <w:rsid w:val="00EA0AB4"/>
    <w:rsid w:val="00EA5DC0"/>
    <w:rsid w:val="00EA6454"/>
    <w:rsid w:val="00EA656A"/>
    <w:rsid w:val="00EB385F"/>
    <w:rsid w:val="00EB53D8"/>
    <w:rsid w:val="00EC191B"/>
    <w:rsid w:val="00EE0C97"/>
    <w:rsid w:val="00EE3F54"/>
    <w:rsid w:val="00EE689E"/>
    <w:rsid w:val="00EF6623"/>
    <w:rsid w:val="00F00A5D"/>
    <w:rsid w:val="00F07FAA"/>
    <w:rsid w:val="00F2198B"/>
    <w:rsid w:val="00F37333"/>
    <w:rsid w:val="00F4009F"/>
    <w:rsid w:val="00F416BF"/>
    <w:rsid w:val="00F464B1"/>
    <w:rsid w:val="00F50229"/>
    <w:rsid w:val="00F52356"/>
    <w:rsid w:val="00F60232"/>
    <w:rsid w:val="00F80723"/>
    <w:rsid w:val="00FA39EE"/>
    <w:rsid w:val="00FB379A"/>
    <w:rsid w:val="00FC1DC8"/>
    <w:rsid w:val="00FD519A"/>
    <w:rsid w:val="00FD6F57"/>
    <w:rsid w:val="00FE0E9F"/>
    <w:rsid w:val="00FE1B1B"/>
    <w:rsid w:val="00FE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04]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499E9-FC5C-402C-A978-AD3D6683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80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2014-11-03T09:45:00Z</cp:lastPrinted>
  <dcterms:created xsi:type="dcterms:W3CDTF">2014-11-06T19:00:00Z</dcterms:created>
  <dcterms:modified xsi:type="dcterms:W3CDTF">2014-11-15T12:04:00Z</dcterms:modified>
  <cp:category>www.sorubak.com</cp:category>
</cp:coreProperties>
</file>