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1443" w:rsidRDefault="0023382D" w:rsidP="00A51A17">
      <w:pPr>
        <w:rPr>
          <w:sz w:val="22"/>
          <w:szCs w:val="22"/>
        </w:rPr>
      </w:pPr>
      <w:r>
        <w:rPr>
          <w:b/>
        </w:rPr>
        <w:t>www.</w:t>
      </w:r>
      <w:proofErr w:type="spellStart"/>
      <w:r>
        <w:rPr>
          <w:b/>
        </w:rPr>
        <w:t>sorubak</w:t>
      </w:r>
      <w:proofErr w:type="spellEnd"/>
      <w:r>
        <w:rPr>
          <w:b/>
        </w:rPr>
        <w:t>.com</w:t>
      </w:r>
    </w:p>
    <w:p w:rsidR="007C3640" w:rsidRPr="005124BC" w:rsidRDefault="007C3640" w:rsidP="00A51A17">
      <w:pPr>
        <w:rPr>
          <w:sz w:val="22"/>
          <w:szCs w:val="22"/>
        </w:rPr>
      </w:pPr>
    </w:p>
    <w:p w:rsidR="00D11443" w:rsidRDefault="009C06FB" w:rsidP="00A51A17">
      <w:pPr>
        <w:rPr>
          <w:sz w:val="22"/>
          <w:szCs w:val="22"/>
        </w:rPr>
      </w:pPr>
      <w:r w:rsidRPr="003A73D0">
        <w:rPr>
          <w:sz w:val="22"/>
          <w:szCs w:val="22"/>
        </w:rPr>
        <w:t xml:space="preserve">Adı Soyadı </w:t>
      </w:r>
      <w:proofErr w:type="gramStart"/>
      <w:r w:rsidRPr="003A73D0">
        <w:rPr>
          <w:sz w:val="22"/>
          <w:szCs w:val="22"/>
        </w:rPr>
        <w:t>:</w:t>
      </w:r>
      <w:r w:rsidR="00A51A17" w:rsidRPr="003A73D0">
        <w:rPr>
          <w:sz w:val="22"/>
          <w:szCs w:val="22"/>
        </w:rPr>
        <w:t>………………………….</w:t>
      </w:r>
      <w:proofErr w:type="gramEnd"/>
    </w:p>
    <w:p w:rsidR="00A51A17" w:rsidRPr="003A73D0" w:rsidRDefault="00E0281B" w:rsidP="00A51A17">
      <w:pPr>
        <w:rPr>
          <w:sz w:val="22"/>
          <w:szCs w:val="22"/>
        </w:rPr>
      </w:pPr>
      <w:r w:rsidRPr="00E0281B">
        <w:rPr>
          <w:noProof/>
          <w:color w:val="000000"/>
          <w:sz w:val="22"/>
          <w:szCs w:val="22"/>
        </w:rPr>
        <w:pict>
          <v:line id="_x0000_s1036" style="position:absolute;z-index:251653632" from="258.75pt,11.75pt" to="258.75pt,720.6pt" strokeweight="6pt">
            <v:stroke linestyle="thickBetweenThin"/>
          </v:line>
        </w:pict>
      </w:r>
      <w:r w:rsidR="00A51A17" w:rsidRPr="003A73D0">
        <w:rPr>
          <w:sz w:val="22"/>
          <w:szCs w:val="22"/>
        </w:rPr>
        <w:t xml:space="preserve">No:  </w:t>
      </w:r>
      <w:proofErr w:type="gramStart"/>
      <w:r w:rsidR="00A51A17" w:rsidRPr="003A73D0">
        <w:rPr>
          <w:sz w:val="22"/>
          <w:szCs w:val="22"/>
        </w:rPr>
        <w:t>……………..</w:t>
      </w:r>
      <w:proofErr w:type="gramEnd"/>
    </w:p>
    <w:p w:rsidR="00031D82" w:rsidRDefault="00031D82" w:rsidP="000B3DA7">
      <w:pPr>
        <w:pStyle w:val="KonuBal"/>
        <w:jc w:val="left"/>
        <w:rPr>
          <w:rFonts w:ascii="Comic Sans MS" w:hAnsi="Comic Sans MS"/>
          <w:b w:val="0"/>
          <w:bCs w:val="0"/>
          <w:color w:val="000000"/>
          <w:sz w:val="22"/>
          <w:szCs w:val="22"/>
          <w:u w:val="single"/>
        </w:rPr>
      </w:pPr>
    </w:p>
    <w:p w:rsidR="00AF6B15" w:rsidRDefault="00AF6B15" w:rsidP="006D4B4A">
      <w:pPr>
        <w:pStyle w:val="ListeParagraf"/>
        <w:ind w:left="0"/>
        <w:jc w:val="both"/>
      </w:pPr>
    </w:p>
    <w:p w:rsidR="006D4B4A" w:rsidRPr="00AF6B15" w:rsidRDefault="0023382D" w:rsidP="00095BFF">
      <w:pPr>
        <w:pStyle w:val="ListeParagraf"/>
        <w:numPr>
          <w:ilvl w:val="0"/>
          <w:numId w:val="45"/>
        </w:numPr>
        <w:ind w:left="426"/>
        <w:jc w:val="both"/>
        <w:rPr>
          <w:b/>
          <w:sz w:val="20"/>
          <w:szCs w:val="20"/>
        </w:rPr>
      </w:pPr>
      <w:r w:rsidRPr="0040068D">
        <w:rPr>
          <w:position w:val="-5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2.5pt;height:45.75pt">
            <v:imagedata r:id="rId8" o:title=""/>
          </v:shape>
        </w:pict>
      </w:r>
      <w:proofErr w:type="gramStart"/>
      <w:r w:rsidR="00AF6B15" w:rsidRPr="00AF6B15">
        <w:rPr>
          <w:sz w:val="20"/>
          <w:szCs w:val="20"/>
        </w:rPr>
        <w:t>eşitliğinde</w:t>
      </w:r>
      <w:proofErr w:type="gramEnd"/>
      <w:r w:rsidR="00AF6B15" w:rsidRPr="00AF6B15">
        <w:rPr>
          <w:sz w:val="20"/>
          <w:szCs w:val="20"/>
        </w:rPr>
        <w:t xml:space="preserve"> x kaçtır?</w:t>
      </w:r>
      <w:r w:rsidR="00AF6B15" w:rsidRPr="00AF6B15">
        <w:rPr>
          <w:b/>
          <w:sz w:val="16"/>
          <w:szCs w:val="16"/>
        </w:rPr>
        <w:t>(10 Puan)</w:t>
      </w:r>
    </w:p>
    <w:p w:rsidR="006D4B4A" w:rsidRDefault="006D4B4A" w:rsidP="006D4B4A">
      <w:pPr>
        <w:rPr>
          <w:rFonts w:ascii="Times New Roman TUR" w:hAnsi="Times New Roman TUR" w:cs="Times New Roman TUR"/>
          <w:sz w:val="20"/>
          <w:szCs w:val="20"/>
        </w:rPr>
      </w:pPr>
    </w:p>
    <w:p w:rsidR="006D4B4A" w:rsidRDefault="006D4B4A" w:rsidP="006D4B4A">
      <w:pPr>
        <w:rPr>
          <w:rFonts w:ascii="Times New Roman TUR" w:hAnsi="Times New Roman TUR" w:cs="Times New Roman TUR"/>
          <w:sz w:val="20"/>
          <w:szCs w:val="20"/>
        </w:rPr>
      </w:pPr>
    </w:p>
    <w:p w:rsidR="006D4B4A" w:rsidRDefault="006D4B4A" w:rsidP="006D4B4A">
      <w:pPr>
        <w:rPr>
          <w:rFonts w:ascii="Times New Roman TUR" w:hAnsi="Times New Roman TUR" w:cs="Times New Roman TUR"/>
          <w:sz w:val="20"/>
          <w:szCs w:val="20"/>
        </w:rPr>
      </w:pPr>
    </w:p>
    <w:p w:rsidR="006D4B4A" w:rsidRDefault="006D4B4A" w:rsidP="006D4B4A">
      <w:pPr>
        <w:rPr>
          <w:rFonts w:ascii="Times New Roman TUR" w:hAnsi="Times New Roman TUR" w:cs="Times New Roman TUR"/>
          <w:sz w:val="20"/>
          <w:szCs w:val="20"/>
        </w:rPr>
      </w:pPr>
    </w:p>
    <w:p w:rsidR="006D4B4A" w:rsidRDefault="006D4B4A" w:rsidP="006D4B4A">
      <w:pPr>
        <w:rPr>
          <w:rFonts w:ascii="Times New Roman TUR" w:hAnsi="Times New Roman TUR" w:cs="Times New Roman TUR"/>
          <w:sz w:val="20"/>
          <w:szCs w:val="20"/>
        </w:rPr>
      </w:pPr>
    </w:p>
    <w:p w:rsidR="006D4B4A" w:rsidRPr="006D4B4A" w:rsidRDefault="006D4B4A" w:rsidP="006D4B4A">
      <w:pPr>
        <w:rPr>
          <w:rFonts w:ascii="Times New Roman TUR" w:hAnsi="Times New Roman TUR" w:cs="Times New Roman TUR"/>
          <w:sz w:val="20"/>
          <w:szCs w:val="20"/>
        </w:rPr>
      </w:pPr>
    </w:p>
    <w:p w:rsidR="006D4B4A" w:rsidRPr="006927C6" w:rsidRDefault="006D4B4A" w:rsidP="006D4B4A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jc w:val="both"/>
        <w:rPr>
          <w:noProof/>
          <w:sz w:val="20"/>
          <w:szCs w:val="20"/>
        </w:rPr>
      </w:pPr>
    </w:p>
    <w:p w:rsidR="006927C6" w:rsidRDefault="006927C6" w:rsidP="006D4B4A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jc w:val="both"/>
        <w:rPr>
          <w:b/>
          <w:noProof/>
          <w:sz w:val="20"/>
          <w:szCs w:val="20"/>
        </w:rPr>
      </w:pPr>
    </w:p>
    <w:p w:rsidR="006927C6" w:rsidRDefault="006927C6" w:rsidP="006D4B4A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jc w:val="both"/>
        <w:rPr>
          <w:b/>
          <w:noProof/>
          <w:sz w:val="20"/>
          <w:szCs w:val="20"/>
        </w:rPr>
      </w:pPr>
    </w:p>
    <w:p w:rsidR="003C1C0F" w:rsidRDefault="003C1C0F" w:rsidP="006D4B4A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jc w:val="both"/>
        <w:rPr>
          <w:b/>
          <w:noProof/>
          <w:sz w:val="20"/>
          <w:szCs w:val="20"/>
        </w:rPr>
      </w:pPr>
    </w:p>
    <w:p w:rsidR="00955E2A" w:rsidRPr="00AF6B15" w:rsidRDefault="006927C6" w:rsidP="00095BFF">
      <w:pPr>
        <w:pStyle w:val="ListeParagraf"/>
        <w:numPr>
          <w:ilvl w:val="0"/>
          <w:numId w:val="45"/>
        </w:num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ind w:hanging="758"/>
        <w:jc w:val="both"/>
        <w:rPr>
          <w:b/>
          <w:noProof/>
          <w:sz w:val="20"/>
          <w:szCs w:val="20"/>
        </w:rPr>
      </w:pPr>
      <w:r w:rsidRPr="006927C6">
        <w:rPr>
          <w:noProof/>
          <w:sz w:val="16"/>
          <w:szCs w:val="16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177800</wp:posOffset>
            </wp:positionV>
            <wp:extent cx="2638425" cy="1924050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Pr="00AF6B15">
        <w:rPr>
          <w:b/>
          <w:sz w:val="20"/>
          <w:szCs w:val="20"/>
        </w:rPr>
        <w:t>…………………………………….……</w:t>
      </w:r>
      <w:proofErr w:type="gramEnd"/>
      <w:r w:rsidRPr="00AF6B15">
        <w:rPr>
          <w:b/>
          <w:sz w:val="20"/>
          <w:szCs w:val="20"/>
        </w:rPr>
        <w:t>(</w:t>
      </w:r>
      <w:r w:rsidRPr="00AF6B15">
        <w:rPr>
          <w:b/>
          <w:sz w:val="16"/>
          <w:szCs w:val="16"/>
        </w:rPr>
        <w:t>10 Puan</w:t>
      </w:r>
      <w:r w:rsidRPr="00AF6B15">
        <w:rPr>
          <w:b/>
          <w:noProof/>
          <w:sz w:val="16"/>
          <w:szCs w:val="16"/>
        </w:rPr>
        <w:t>)</w:t>
      </w:r>
    </w:p>
    <w:p w:rsidR="006D4B4A" w:rsidRDefault="006D4B4A" w:rsidP="006D4B4A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jc w:val="both"/>
        <w:rPr>
          <w:b/>
          <w:noProof/>
          <w:sz w:val="20"/>
          <w:szCs w:val="20"/>
        </w:rPr>
      </w:pPr>
    </w:p>
    <w:p w:rsidR="006D4B4A" w:rsidRDefault="006D4B4A" w:rsidP="006D4B4A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jc w:val="both"/>
        <w:rPr>
          <w:b/>
          <w:noProof/>
          <w:sz w:val="20"/>
          <w:szCs w:val="20"/>
        </w:rPr>
      </w:pPr>
    </w:p>
    <w:p w:rsidR="006D4B4A" w:rsidRDefault="006D4B4A" w:rsidP="006D4B4A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jc w:val="both"/>
        <w:rPr>
          <w:b/>
          <w:noProof/>
          <w:sz w:val="20"/>
          <w:szCs w:val="20"/>
        </w:rPr>
      </w:pPr>
    </w:p>
    <w:p w:rsidR="00AA4FD6" w:rsidRDefault="00AA4FD6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AA4FD6" w:rsidRDefault="00AA4FD6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AA4FD6" w:rsidRDefault="00AA4FD6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493584" w:rsidRDefault="00493584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493584" w:rsidRDefault="00493584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3C1C0F" w:rsidRDefault="003C1C0F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493584" w:rsidRDefault="00493584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493584" w:rsidRDefault="00493584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493584" w:rsidRDefault="00493584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6927C6" w:rsidRDefault="006927C6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6927C6" w:rsidRDefault="006927C6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9E4DD7" w:rsidRDefault="009E4DD7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9E4DD7" w:rsidRDefault="009E4DD7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9E4DD7" w:rsidRDefault="009E4DD7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9E4DD7" w:rsidRDefault="009E4DD7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6927C6" w:rsidRPr="006F33B1" w:rsidRDefault="006F33B1" w:rsidP="00095BFF">
      <w:pPr>
        <w:pStyle w:val="ListeParagraf"/>
        <w:numPr>
          <w:ilvl w:val="0"/>
          <w:numId w:val="45"/>
        </w:num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ind w:left="567" w:hanging="425"/>
        <w:rPr>
          <w:rFonts w:ascii="Times New Roman TUR" w:hAnsi="Times New Roman TUR" w:cs="Times New Roman TUR"/>
          <w:sz w:val="22"/>
          <w:szCs w:val="22"/>
        </w:rPr>
      </w:pPr>
      <w:proofErr w:type="gramStart"/>
      <w:r>
        <w:rPr>
          <w:b/>
          <w:sz w:val="20"/>
          <w:szCs w:val="20"/>
        </w:rPr>
        <w:t>…………………………………….……</w:t>
      </w:r>
      <w:proofErr w:type="gramEnd"/>
      <w:r>
        <w:rPr>
          <w:b/>
          <w:sz w:val="20"/>
          <w:szCs w:val="20"/>
        </w:rPr>
        <w:t>(</w:t>
      </w:r>
      <w:r w:rsidRPr="006927C6">
        <w:rPr>
          <w:b/>
          <w:sz w:val="16"/>
          <w:szCs w:val="16"/>
        </w:rPr>
        <w:t>10 Puan</w:t>
      </w:r>
      <w:r w:rsidRPr="006927C6">
        <w:rPr>
          <w:b/>
          <w:noProof/>
          <w:sz w:val="16"/>
          <w:szCs w:val="16"/>
        </w:rPr>
        <w:t>)</w:t>
      </w:r>
    </w:p>
    <w:p w:rsidR="006927C6" w:rsidRDefault="006F33B1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  <w:r>
        <w:rPr>
          <w:rFonts w:ascii="Times New Roman TUR" w:hAnsi="Times New Roman TUR" w:cs="Times New Roman TUR"/>
          <w:noProof/>
          <w:sz w:val="22"/>
          <w:szCs w:val="22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27305</wp:posOffset>
            </wp:positionV>
            <wp:extent cx="2520000" cy="1362075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-1" t="-1" r="1349" b="27392"/>
                    <a:stretch/>
                  </pic:blipFill>
                  <pic:spPr bwMode="auto">
                    <a:xfrm>
                      <a:off x="0" y="0"/>
                      <a:ext cx="252000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927C6" w:rsidRDefault="006927C6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6927C6" w:rsidRDefault="006927C6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6927C6" w:rsidRDefault="006927C6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6927C6" w:rsidRDefault="006927C6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6927C6" w:rsidRDefault="006927C6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493584" w:rsidRDefault="00493584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493584" w:rsidRDefault="00493584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12687A" w:rsidRDefault="0012687A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12687A" w:rsidRDefault="0012687A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12687A" w:rsidRDefault="0012687A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AF6B15" w:rsidRDefault="00AF6B15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AF6B15" w:rsidRDefault="00AF6B15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AF6B15" w:rsidRDefault="00AF6B15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2C3677" w:rsidRDefault="002C3677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12687A" w:rsidRDefault="0012687A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6F33B1" w:rsidRPr="00955E2A" w:rsidRDefault="006F33B1" w:rsidP="006F33B1">
      <w:pPr>
        <w:pStyle w:val="ListeParagraf"/>
        <w:ind w:left="0"/>
        <w:jc w:val="both"/>
        <w:rPr>
          <w:sz w:val="22"/>
          <w:szCs w:val="22"/>
        </w:rPr>
      </w:pPr>
      <w:r w:rsidRPr="00955E2A">
        <w:rPr>
          <w:rStyle w:val="SayfaNumaras"/>
          <w:b/>
          <w:sz w:val="22"/>
          <w:szCs w:val="22"/>
        </w:rPr>
        <w:lastRenderedPageBreak/>
        <w:t>NOTU:</w:t>
      </w:r>
    </w:p>
    <w:p w:rsidR="0012687A" w:rsidRDefault="0012687A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493584" w:rsidRDefault="00493584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493584" w:rsidRDefault="00493584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955E2A" w:rsidRPr="00955E2A" w:rsidRDefault="009E4DD7" w:rsidP="00095BFF">
      <w:pPr>
        <w:pStyle w:val="ListeParagraf"/>
        <w:numPr>
          <w:ilvl w:val="0"/>
          <w:numId w:val="45"/>
        </w:numPr>
        <w:ind w:left="426"/>
        <w:jc w:val="both"/>
        <w:rPr>
          <w:sz w:val="22"/>
          <w:szCs w:val="22"/>
        </w:rPr>
      </w:pPr>
      <w:proofErr w:type="gramStart"/>
      <w:r>
        <w:rPr>
          <w:b/>
          <w:sz w:val="20"/>
          <w:szCs w:val="20"/>
        </w:rPr>
        <w:t>……………………………………………</w:t>
      </w:r>
      <w:proofErr w:type="gramEnd"/>
      <w:r>
        <w:rPr>
          <w:b/>
          <w:sz w:val="20"/>
          <w:szCs w:val="20"/>
        </w:rPr>
        <w:t>(</w:t>
      </w:r>
      <w:r w:rsidRPr="006927C6">
        <w:rPr>
          <w:b/>
          <w:sz w:val="16"/>
          <w:szCs w:val="16"/>
        </w:rPr>
        <w:t>10 Puan</w:t>
      </w:r>
      <w:r>
        <w:rPr>
          <w:b/>
          <w:sz w:val="16"/>
          <w:szCs w:val="16"/>
        </w:rPr>
        <w:t>)</w:t>
      </w:r>
    </w:p>
    <w:p w:rsidR="00493584" w:rsidRDefault="006F33B1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  <w:r>
        <w:rPr>
          <w:rFonts w:ascii="Calibri" w:hAnsi="Calibri"/>
          <w:b/>
          <w:noProof/>
          <w:sz w:val="22"/>
          <w:szCs w:val="22"/>
        </w:rPr>
        <w:drawing>
          <wp:inline distT="0" distB="0" distL="0" distR="0">
            <wp:extent cx="3219450" cy="2578771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220" cy="2583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3584" w:rsidRDefault="00493584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6F2B1F" w:rsidRDefault="006F2B1F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6F2B1F" w:rsidRDefault="006F2B1F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6F2B1F" w:rsidRDefault="006F2B1F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6F2B1F" w:rsidRDefault="006F2B1F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6F2B1F" w:rsidRDefault="006F2B1F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493584" w:rsidRDefault="00493584" w:rsidP="00C648DD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6F2B1F" w:rsidRPr="006F2B1F" w:rsidRDefault="006F2B1F" w:rsidP="00095BFF">
      <w:pPr>
        <w:pStyle w:val="ListeParagraf"/>
        <w:numPr>
          <w:ilvl w:val="0"/>
          <w:numId w:val="45"/>
        </w:numPr>
        <w:ind w:left="426" w:hanging="284"/>
        <w:jc w:val="both"/>
        <w:rPr>
          <w:rStyle w:val="Gl"/>
          <w:rFonts w:ascii="Verdana" w:hAnsi="Verdana" w:cs="Arial"/>
          <w:sz w:val="20"/>
          <w:szCs w:val="20"/>
        </w:rPr>
      </w:pPr>
      <w:r w:rsidRPr="006F2B1F">
        <w:rPr>
          <w:rStyle w:val="Gl"/>
          <w:rFonts w:ascii="Verdana" w:hAnsi="Verdana" w:cs="Arial"/>
          <w:sz w:val="20"/>
          <w:szCs w:val="20"/>
        </w:rPr>
        <w:t>Aşağıdaki noktaları koordinat düzleminde gösteriniz.</w:t>
      </w:r>
      <w:r w:rsidRPr="006F2B1F">
        <w:rPr>
          <w:b/>
          <w:sz w:val="16"/>
          <w:szCs w:val="16"/>
        </w:rPr>
        <w:t>(</w:t>
      </w:r>
      <w:r w:rsidR="000576D6">
        <w:rPr>
          <w:b/>
          <w:sz w:val="16"/>
          <w:szCs w:val="16"/>
        </w:rPr>
        <w:t>10</w:t>
      </w:r>
      <w:r w:rsidRPr="006F2B1F">
        <w:rPr>
          <w:b/>
          <w:sz w:val="16"/>
          <w:szCs w:val="16"/>
        </w:rPr>
        <w:t xml:space="preserve"> Puan)</w:t>
      </w:r>
    </w:p>
    <w:p w:rsidR="006F2B1F" w:rsidRPr="006F2B1F" w:rsidRDefault="006F2B1F" w:rsidP="006F2B1F">
      <w:pPr>
        <w:pStyle w:val="ListeParagraf"/>
        <w:rPr>
          <w:rFonts w:ascii="Verdana" w:hAnsi="Verdana"/>
          <w:b/>
          <w:sz w:val="20"/>
          <w:szCs w:val="20"/>
        </w:rPr>
      </w:pPr>
    </w:p>
    <w:p w:rsidR="006F2B1F" w:rsidRPr="00106998" w:rsidRDefault="006F2B1F" w:rsidP="006F2B1F">
      <w:pPr>
        <w:pStyle w:val="ListeParagraf"/>
        <w:rPr>
          <w:b/>
        </w:rPr>
      </w:pPr>
      <w:r w:rsidRPr="00106998">
        <w:rPr>
          <w:b/>
        </w:rPr>
        <w:t xml:space="preserve">A(2, 3)                           B(–1,1)                  </w:t>
      </w:r>
    </w:p>
    <w:p w:rsidR="006F2B1F" w:rsidRPr="00106998" w:rsidRDefault="006F2B1F" w:rsidP="006F2B1F">
      <w:pPr>
        <w:rPr>
          <w:b/>
        </w:rPr>
      </w:pPr>
    </w:p>
    <w:p w:rsidR="006F2B1F" w:rsidRPr="00106998" w:rsidRDefault="006F2B1F" w:rsidP="006F2B1F">
      <w:pPr>
        <w:rPr>
          <w:b/>
        </w:rPr>
      </w:pPr>
      <w:r w:rsidRPr="00106998">
        <w:rPr>
          <w:b/>
        </w:rPr>
        <w:t xml:space="preserve">            C(–2, –3)                       D(3,0)                       </w:t>
      </w:r>
    </w:p>
    <w:p w:rsidR="000576D6" w:rsidRDefault="000576D6" w:rsidP="000576D6">
      <w:pPr>
        <w:rPr>
          <w:b/>
        </w:rPr>
      </w:pPr>
    </w:p>
    <w:p w:rsidR="000576D6" w:rsidRDefault="000576D6" w:rsidP="00106998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FE625F" w:rsidRPr="00106998" w:rsidRDefault="006F33B1" w:rsidP="00106998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  <w:r>
        <w:rPr>
          <w:b/>
          <w:noProof/>
        </w:rPr>
        <w:drawing>
          <wp:inline distT="0" distB="0" distL="0" distR="0">
            <wp:extent cx="3343275" cy="330517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010" cy="330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25F" w:rsidRDefault="00106998" w:rsidP="00A44326">
      <w:pPr>
        <w:pStyle w:val="ListeParagraf"/>
        <w:ind w:left="0"/>
        <w:jc w:val="both"/>
        <w:rPr>
          <w:rFonts w:ascii="Comic Sans MS" w:hAnsi="Comic Sans MS" w:cs="Arial"/>
          <w:sz w:val="22"/>
          <w:szCs w:val="22"/>
        </w:rPr>
      </w:pPr>
      <w:r>
        <w:rPr>
          <w:rFonts w:ascii="Comic Sans MS" w:hAnsi="Comic Sans MS" w:cs="Arial"/>
          <w:noProof/>
          <w:sz w:val="22"/>
          <w:szCs w:val="22"/>
        </w:rPr>
        <w:lastRenderedPageBreak/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-395605</wp:posOffset>
            </wp:positionH>
            <wp:positionV relativeFrom="paragraph">
              <wp:posOffset>-653415</wp:posOffset>
            </wp:positionV>
            <wp:extent cx="2349500" cy="822960"/>
            <wp:effectExtent l="0" t="0" r="0" b="0"/>
            <wp:wrapNone/>
            <wp:docPr id="211" name="Resim 211" descr="atam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atammm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40000" contrast="-8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822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160A" w:rsidRPr="00EF41AB" w:rsidRDefault="00E0281B" w:rsidP="00EF41AB">
      <w:pPr>
        <w:pStyle w:val="ListeParagraf"/>
        <w:ind w:left="0"/>
        <w:jc w:val="both"/>
        <w:rPr>
          <w:rFonts w:ascii="Comic Sans MS" w:hAnsi="Comic Sans MS" w:cs="Arial"/>
          <w:sz w:val="22"/>
          <w:szCs w:val="22"/>
        </w:rPr>
      </w:pPr>
      <w:r w:rsidRPr="00E0281B">
        <w:rPr>
          <w:b/>
          <w:noProof/>
        </w:rPr>
        <w:pict>
          <v:line id="_x0000_s1241" style="position:absolute;left:0;text-align:left;z-index:251656704" from="252pt,12.5pt" to="252pt,762.15pt" strokeweight="6pt">
            <v:stroke linestyle="thickBetweenThin"/>
          </v:line>
        </w:pict>
      </w:r>
    </w:p>
    <w:p w:rsidR="00031BA1" w:rsidRPr="00031BA1" w:rsidRDefault="00031BA1" w:rsidP="00095BFF">
      <w:pPr>
        <w:pStyle w:val="ListeParagraf"/>
        <w:numPr>
          <w:ilvl w:val="0"/>
          <w:numId w:val="45"/>
        </w:num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ind w:left="426"/>
        <w:rPr>
          <w:rFonts w:ascii="Times New Roman TUR" w:hAnsi="Times New Roman TUR" w:cs="Times New Roman TUR"/>
          <w:sz w:val="22"/>
          <w:szCs w:val="22"/>
        </w:rPr>
      </w:pPr>
      <w:proofErr w:type="gramStart"/>
      <w:r w:rsidRPr="00031BA1">
        <w:rPr>
          <w:b/>
          <w:sz w:val="20"/>
          <w:szCs w:val="20"/>
        </w:rPr>
        <w:t>…………………………………….……</w:t>
      </w:r>
      <w:proofErr w:type="gramEnd"/>
      <w:r w:rsidRPr="00031BA1">
        <w:rPr>
          <w:b/>
          <w:sz w:val="20"/>
          <w:szCs w:val="20"/>
        </w:rPr>
        <w:t>(</w:t>
      </w:r>
      <w:r w:rsidRPr="00031BA1">
        <w:rPr>
          <w:b/>
          <w:sz w:val="16"/>
          <w:szCs w:val="16"/>
        </w:rPr>
        <w:t>10 Puan</w:t>
      </w:r>
      <w:r w:rsidRPr="00031BA1">
        <w:rPr>
          <w:b/>
          <w:noProof/>
          <w:sz w:val="16"/>
          <w:szCs w:val="16"/>
        </w:rPr>
        <w:t>)</w:t>
      </w:r>
    </w:p>
    <w:p w:rsidR="006342E2" w:rsidRPr="00031BA1" w:rsidRDefault="00031BA1" w:rsidP="00031BA1">
      <w:pPr>
        <w:pStyle w:val="ListeParagraf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61595</wp:posOffset>
            </wp:positionV>
            <wp:extent cx="2771775" cy="1733550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4FD6" w:rsidRDefault="00AA4FD6" w:rsidP="0012687A">
      <w:pPr>
        <w:jc w:val="both"/>
        <w:rPr>
          <w:rFonts w:ascii="Comic Sans MS" w:hAnsi="Comic Sans MS"/>
          <w:sz w:val="22"/>
          <w:szCs w:val="22"/>
        </w:rPr>
      </w:pPr>
    </w:p>
    <w:p w:rsidR="00AA4FD6" w:rsidRDefault="00AA4FD6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AA4FD6" w:rsidRDefault="00AA4FD6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AA4FD6" w:rsidRDefault="00AA4FD6" w:rsidP="003D14D7">
      <w:pPr>
        <w:pStyle w:val="ListeParagraf"/>
        <w:ind w:left="0"/>
        <w:rPr>
          <w:rFonts w:ascii="Comic Sans MS" w:hAnsi="Comic Sans MS"/>
          <w:sz w:val="22"/>
          <w:szCs w:val="22"/>
        </w:rPr>
      </w:pPr>
    </w:p>
    <w:p w:rsidR="003D14D7" w:rsidRDefault="003D14D7" w:rsidP="003D14D7">
      <w:pPr>
        <w:pStyle w:val="ListeParagraf"/>
        <w:ind w:left="0"/>
        <w:rPr>
          <w:rFonts w:ascii="Comic Sans MS" w:hAnsi="Comic Sans MS"/>
          <w:sz w:val="22"/>
          <w:szCs w:val="22"/>
        </w:rPr>
      </w:pPr>
    </w:p>
    <w:p w:rsidR="003D14D7" w:rsidRDefault="003D14D7" w:rsidP="003D14D7">
      <w:pPr>
        <w:pStyle w:val="ListeParagraf"/>
        <w:ind w:left="0"/>
        <w:rPr>
          <w:rFonts w:ascii="Comic Sans MS" w:hAnsi="Comic Sans MS"/>
          <w:sz w:val="22"/>
          <w:szCs w:val="22"/>
        </w:rPr>
      </w:pPr>
    </w:p>
    <w:p w:rsidR="003D14D7" w:rsidRDefault="003D14D7" w:rsidP="003D14D7">
      <w:pPr>
        <w:pStyle w:val="ListeParagraf"/>
        <w:ind w:left="0"/>
        <w:rPr>
          <w:rFonts w:ascii="Comic Sans MS" w:hAnsi="Comic Sans MS"/>
          <w:sz w:val="22"/>
          <w:szCs w:val="22"/>
        </w:rPr>
      </w:pPr>
    </w:p>
    <w:p w:rsidR="003D14D7" w:rsidRDefault="003D14D7" w:rsidP="003D14D7">
      <w:pPr>
        <w:pStyle w:val="ListeParagraf"/>
        <w:ind w:left="0"/>
        <w:rPr>
          <w:rFonts w:ascii="Comic Sans MS" w:hAnsi="Comic Sans MS"/>
          <w:sz w:val="22"/>
          <w:szCs w:val="22"/>
        </w:rPr>
      </w:pPr>
    </w:p>
    <w:p w:rsidR="003D14D7" w:rsidRDefault="003D14D7" w:rsidP="003D14D7">
      <w:pPr>
        <w:pStyle w:val="ListeParagraf"/>
        <w:ind w:left="0"/>
        <w:rPr>
          <w:rFonts w:ascii="Comic Sans MS" w:hAnsi="Comic Sans MS"/>
          <w:sz w:val="22"/>
          <w:szCs w:val="22"/>
        </w:rPr>
      </w:pPr>
    </w:p>
    <w:p w:rsidR="00031BA1" w:rsidRDefault="00031BA1" w:rsidP="003D14D7">
      <w:pPr>
        <w:pStyle w:val="ListeParagraf"/>
        <w:ind w:left="0"/>
        <w:rPr>
          <w:rFonts w:ascii="Comic Sans MS" w:hAnsi="Comic Sans MS"/>
          <w:sz w:val="22"/>
          <w:szCs w:val="22"/>
        </w:rPr>
      </w:pPr>
    </w:p>
    <w:p w:rsidR="00031BA1" w:rsidRDefault="00031BA1" w:rsidP="003D14D7">
      <w:pPr>
        <w:pStyle w:val="ListeParagraf"/>
        <w:ind w:left="0"/>
        <w:rPr>
          <w:rFonts w:ascii="Comic Sans MS" w:hAnsi="Comic Sans MS"/>
          <w:sz w:val="22"/>
          <w:szCs w:val="22"/>
        </w:rPr>
      </w:pPr>
    </w:p>
    <w:p w:rsidR="00031BA1" w:rsidRDefault="00031BA1" w:rsidP="003D14D7">
      <w:pPr>
        <w:pStyle w:val="ListeParagraf"/>
        <w:ind w:left="0"/>
        <w:rPr>
          <w:rFonts w:ascii="Comic Sans MS" w:hAnsi="Comic Sans MS"/>
          <w:sz w:val="22"/>
          <w:szCs w:val="22"/>
        </w:rPr>
      </w:pPr>
    </w:p>
    <w:p w:rsidR="00031BA1" w:rsidRDefault="00031BA1" w:rsidP="003D14D7">
      <w:pPr>
        <w:pStyle w:val="ListeParagraf"/>
        <w:ind w:left="0"/>
        <w:rPr>
          <w:rFonts w:ascii="Comic Sans MS" w:hAnsi="Comic Sans MS"/>
          <w:sz w:val="22"/>
          <w:szCs w:val="22"/>
        </w:rPr>
      </w:pPr>
    </w:p>
    <w:p w:rsidR="00EF41AB" w:rsidRDefault="00EF41AB" w:rsidP="003D14D7">
      <w:pPr>
        <w:pStyle w:val="ListeParagraf"/>
        <w:ind w:left="0"/>
        <w:rPr>
          <w:rFonts w:ascii="Comic Sans MS" w:hAnsi="Comic Sans MS"/>
          <w:sz w:val="22"/>
          <w:szCs w:val="22"/>
        </w:rPr>
      </w:pPr>
    </w:p>
    <w:p w:rsidR="00031BA1" w:rsidRDefault="00031BA1" w:rsidP="003D14D7">
      <w:pPr>
        <w:pStyle w:val="ListeParagraf"/>
        <w:ind w:left="0"/>
        <w:rPr>
          <w:rFonts w:ascii="Comic Sans MS" w:hAnsi="Comic Sans MS"/>
          <w:sz w:val="22"/>
          <w:szCs w:val="22"/>
        </w:rPr>
      </w:pPr>
    </w:p>
    <w:p w:rsidR="003D14D7" w:rsidRPr="003D14D7" w:rsidRDefault="00EF41AB" w:rsidP="00095BFF">
      <w:pPr>
        <w:pStyle w:val="ListeParagraf"/>
        <w:numPr>
          <w:ilvl w:val="0"/>
          <w:numId w:val="45"/>
        </w:numPr>
        <w:ind w:left="426" w:hanging="284"/>
        <w:jc w:val="both"/>
        <w:rPr>
          <w:b/>
        </w:rPr>
      </w:pPr>
      <w:proofErr w:type="gramStart"/>
      <w:r w:rsidRPr="00031BA1">
        <w:rPr>
          <w:b/>
          <w:sz w:val="20"/>
          <w:szCs w:val="20"/>
        </w:rPr>
        <w:t>…………………………………….……</w:t>
      </w:r>
      <w:proofErr w:type="gramEnd"/>
      <w:r w:rsidRPr="00031BA1">
        <w:rPr>
          <w:b/>
          <w:sz w:val="20"/>
          <w:szCs w:val="20"/>
        </w:rPr>
        <w:t>(</w:t>
      </w:r>
      <w:r w:rsidRPr="00031BA1">
        <w:rPr>
          <w:b/>
          <w:sz w:val="16"/>
          <w:szCs w:val="16"/>
        </w:rPr>
        <w:t>10 Puan</w:t>
      </w:r>
      <w:r w:rsidRPr="00031BA1">
        <w:rPr>
          <w:b/>
          <w:noProof/>
          <w:sz w:val="16"/>
          <w:szCs w:val="16"/>
        </w:rPr>
        <w:t>)</w:t>
      </w:r>
    </w:p>
    <w:p w:rsidR="00AA4FD6" w:rsidRDefault="00EF41AB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  <w:r>
        <w:rPr>
          <w:b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126365</wp:posOffset>
            </wp:positionV>
            <wp:extent cx="2876550" cy="1495425"/>
            <wp:effectExtent l="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lum bright="-20000" contras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-1790" t="-2" r="665" b="21004"/>
                    <a:stretch/>
                  </pic:blipFill>
                  <pic:spPr bwMode="auto">
                    <a:xfrm>
                      <a:off x="0" y="0"/>
                      <a:ext cx="287655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A4FD6" w:rsidRDefault="00AA4FD6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AA4FD6" w:rsidRDefault="00AA4FD6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AA4FD6" w:rsidRDefault="00AA4FD6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AA4FD6" w:rsidRDefault="00AA4FD6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AA4FD6" w:rsidRDefault="00AA4FD6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1D0CC6" w:rsidRDefault="001D0CC6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AA4FD6" w:rsidRDefault="00AA4FD6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AA4FD6" w:rsidRDefault="00AA4FD6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493584" w:rsidRDefault="00493584" w:rsidP="001D0CC6">
      <w:pPr>
        <w:pStyle w:val="ListeParagraf"/>
        <w:ind w:left="0"/>
        <w:jc w:val="both"/>
        <w:rPr>
          <w:b/>
        </w:rPr>
      </w:pPr>
    </w:p>
    <w:p w:rsidR="00EF41AB" w:rsidRDefault="00EF41AB" w:rsidP="001D0CC6">
      <w:pPr>
        <w:pStyle w:val="ListeParagraf"/>
        <w:ind w:left="0"/>
        <w:jc w:val="both"/>
        <w:rPr>
          <w:b/>
        </w:rPr>
      </w:pPr>
    </w:p>
    <w:p w:rsidR="00EF41AB" w:rsidRDefault="00EF41AB" w:rsidP="001D0CC6">
      <w:pPr>
        <w:pStyle w:val="ListeParagraf"/>
        <w:ind w:left="0"/>
        <w:jc w:val="both"/>
        <w:rPr>
          <w:b/>
        </w:rPr>
      </w:pPr>
    </w:p>
    <w:p w:rsidR="00EF41AB" w:rsidRDefault="00EF41AB" w:rsidP="001D0CC6">
      <w:pPr>
        <w:pStyle w:val="ListeParagraf"/>
        <w:ind w:left="0"/>
        <w:jc w:val="both"/>
        <w:rPr>
          <w:b/>
        </w:rPr>
      </w:pPr>
    </w:p>
    <w:p w:rsidR="00EF41AB" w:rsidRDefault="00EF41AB" w:rsidP="001D0CC6">
      <w:pPr>
        <w:pStyle w:val="ListeParagraf"/>
        <w:ind w:left="0"/>
        <w:jc w:val="both"/>
        <w:rPr>
          <w:b/>
        </w:rPr>
      </w:pPr>
    </w:p>
    <w:p w:rsidR="00EF41AB" w:rsidRDefault="00EF41AB" w:rsidP="001D0CC6">
      <w:pPr>
        <w:pStyle w:val="ListeParagraf"/>
        <w:ind w:left="0"/>
        <w:jc w:val="both"/>
        <w:rPr>
          <w:b/>
        </w:rPr>
      </w:pPr>
    </w:p>
    <w:p w:rsidR="00EF41AB" w:rsidRDefault="00EF41AB" w:rsidP="001D0CC6">
      <w:pPr>
        <w:pStyle w:val="ListeParagraf"/>
        <w:ind w:left="0"/>
        <w:jc w:val="both"/>
        <w:rPr>
          <w:b/>
        </w:rPr>
      </w:pPr>
    </w:p>
    <w:p w:rsidR="00EF41AB" w:rsidRDefault="00EF41AB" w:rsidP="001D0CC6">
      <w:pPr>
        <w:pStyle w:val="ListeParagraf"/>
        <w:ind w:left="0"/>
        <w:jc w:val="both"/>
        <w:rPr>
          <w:b/>
        </w:rPr>
      </w:pPr>
    </w:p>
    <w:p w:rsidR="0028639F" w:rsidRDefault="0028639F" w:rsidP="001D0CC6">
      <w:pPr>
        <w:pStyle w:val="ListeParagraf"/>
        <w:ind w:left="0"/>
        <w:jc w:val="both"/>
        <w:rPr>
          <w:b/>
        </w:rPr>
      </w:pPr>
    </w:p>
    <w:p w:rsidR="00EF41AB" w:rsidRDefault="00EF41AB" w:rsidP="001D0CC6">
      <w:pPr>
        <w:pStyle w:val="ListeParagraf"/>
        <w:ind w:left="0"/>
        <w:jc w:val="both"/>
        <w:rPr>
          <w:b/>
        </w:rPr>
      </w:pPr>
    </w:p>
    <w:p w:rsidR="00EF41AB" w:rsidRPr="001D0CC6" w:rsidRDefault="00EF41AB" w:rsidP="00095BFF">
      <w:pPr>
        <w:pStyle w:val="ListeParagraf"/>
        <w:numPr>
          <w:ilvl w:val="0"/>
          <w:numId w:val="45"/>
        </w:numPr>
        <w:ind w:left="426"/>
        <w:jc w:val="both"/>
        <w:rPr>
          <w:b/>
        </w:rPr>
      </w:pPr>
      <w:proofErr w:type="gramStart"/>
      <w:r w:rsidRPr="00031BA1">
        <w:rPr>
          <w:b/>
          <w:sz w:val="20"/>
          <w:szCs w:val="20"/>
        </w:rPr>
        <w:t>…………………………………….……</w:t>
      </w:r>
      <w:proofErr w:type="gramEnd"/>
      <w:r w:rsidRPr="00031BA1">
        <w:rPr>
          <w:b/>
          <w:sz w:val="20"/>
          <w:szCs w:val="20"/>
        </w:rPr>
        <w:t>(</w:t>
      </w:r>
      <w:r>
        <w:rPr>
          <w:b/>
          <w:sz w:val="16"/>
          <w:szCs w:val="16"/>
        </w:rPr>
        <w:t>5</w:t>
      </w:r>
      <w:r w:rsidRPr="00031BA1">
        <w:rPr>
          <w:b/>
          <w:sz w:val="16"/>
          <w:szCs w:val="16"/>
        </w:rPr>
        <w:t xml:space="preserve"> Puan</w:t>
      </w:r>
      <w:r w:rsidRPr="00031BA1">
        <w:rPr>
          <w:b/>
          <w:noProof/>
          <w:sz w:val="16"/>
          <w:szCs w:val="16"/>
        </w:rPr>
        <w:t>)</w:t>
      </w:r>
      <w:r>
        <w:rPr>
          <w:b/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671830</wp:posOffset>
            </wp:positionH>
            <wp:positionV relativeFrom="paragraph">
              <wp:posOffset>4558030</wp:posOffset>
            </wp:positionV>
            <wp:extent cx="2517140" cy="2272030"/>
            <wp:effectExtent l="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140" cy="227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4100830</wp:posOffset>
            </wp:positionH>
            <wp:positionV relativeFrom="paragraph">
              <wp:posOffset>3415030</wp:posOffset>
            </wp:positionV>
            <wp:extent cx="2681605" cy="768985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605" cy="76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4100830</wp:posOffset>
            </wp:positionH>
            <wp:positionV relativeFrom="paragraph">
              <wp:posOffset>3415030</wp:posOffset>
            </wp:positionV>
            <wp:extent cx="2681605" cy="768985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605" cy="76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4100830</wp:posOffset>
            </wp:positionH>
            <wp:positionV relativeFrom="paragraph">
              <wp:posOffset>3415030</wp:posOffset>
            </wp:positionV>
            <wp:extent cx="2681605" cy="768985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605" cy="76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3584" w:rsidRDefault="00095BFF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  <w:r>
        <w:rPr>
          <w:b/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263525</wp:posOffset>
            </wp:positionH>
            <wp:positionV relativeFrom="paragraph">
              <wp:posOffset>13970</wp:posOffset>
            </wp:positionV>
            <wp:extent cx="2545715" cy="1724025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71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3584" w:rsidRDefault="00493584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493584" w:rsidRDefault="00493584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493584" w:rsidRDefault="00493584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493584" w:rsidRDefault="00493584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493584" w:rsidRDefault="00493584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493584" w:rsidRDefault="00493584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493584" w:rsidRDefault="00493584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493584" w:rsidRDefault="00493584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493584" w:rsidRDefault="00493584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493584" w:rsidRPr="000576D6" w:rsidRDefault="00493584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664859" w:rsidRPr="00664859" w:rsidRDefault="00664859" w:rsidP="00155F11">
      <w:pPr>
        <w:pStyle w:val="ListeParagraf"/>
        <w:numPr>
          <w:ilvl w:val="0"/>
          <w:numId w:val="45"/>
        </w:numPr>
        <w:ind w:left="426" w:hanging="426"/>
        <w:jc w:val="both"/>
        <w:rPr>
          <w:b/>
          <w:sz w:val="16"/>
          <w:szCs w:val="16"/>
        </w:rPr>
      </w:pPr>
      <w:r w:rsidRPr="000576D6">
        <w:rPr>
          <w:b/>
        </w:rPr>
        <w:t>Aşağıdaki veriler bir köyde oturan 15 ailenin kaçar kişiden oluştuğunu göstermektedir.</w:t>
      </w:r>
      <w:r w:rsidR="00155F11">
        <w:rPr>
          <w:b/>
          <w:sz w:val="16"/>
          <w:szCs w:val="16"/>
        </w:rPr>
        <w:t xml:space="preserve">(15 </w:t>
      </w:r>
      <w:r w:rsidRPr="00664859">
        <w:rPr>
          <w:b/>
          <w:sz w:val="16"/>
          <w:szCs w:val="16"/>
        </w:rPr>
        <w:t>Puan)</w:t>
      </w:r>
    </w:p>
    <w:p w:rsidR="00664859" w:rsidRDefault="00664859" w:rsidP="00664859">
      <w:pPr>
        <w:pStyle w:val="ListeParagraf"/>
        <w:ind w:left="900"/>
        <w:rPr>
          <w:b/>
          <w:sz w:val="28"/>
          <w:szCs w:val="28"/>
        </w:rPr>
      </w:pPr>
    </w:p>
    <w:p w:rsidR="00664859" w:rsidRPr="00664859" w:rsidRDefault="00664859" w:rsidP="00664859">
      <w:pPr>
        <w:rPr>
          <w:b/>
        </w:rPr>
      </w:pPr>
      <w:r w:rsidRPr="00664859">
        <w:rPr>
          <w:b/>
        </w:rPr>
        <w:t xml:space="preserve">2 – 4 – 3 – 2 – 4 – 2 – 3 – 7 – 3 – 4 – 4 – 5 – 4 – 5 - 6 </w:t>
      </w:r>
    </w:p>
    <w:p w:rsidR="00664859" w:rsidRPr="00664859" w:rsidRDefault="00664859" w:rsidP="00664859">
      <w:pPr>
        <w:pStyle w:val="ListeParagraf"/>
        <w:ind w:left="900"/>
        <w:rPr>
          <w:b/>
          <w:sz w:val="20"/>
          <w:szCs w:val="20"/>
        </w:rPr>
      </w:pPr>
    </w:p>
    <w:p w:rsidR="00664859" w:rsidRDefault="00664859" w:rsidP="00664859">
      <w:pPr>
        <w:rPr>
          <w:rFonts w:ascii="Verdana" w:hAnsi="Verdana"/>
          <w:b/>
          <w:sz w:val="20"/>
          <w:szCs w:val="20"/>
        </w:rPr>
      </w:pPr>
    </w:p>
    <w:p w:rsidR="00664859" w:rsidRPr="00664859" w:rsidRDefault="00664859" w:rsidP="00664859">
      <w:pPr>
        <w:rPr>
          <w:rFonts w:ascii="Verdana" w:hAnsi="Verdana"/>
          <w:b/>
          <w:sz w:val="20"/>
          <w:szCs w:val="20"/>
        </w:rPr>
      </w:pPr>
      <w:r w:rsidRPr="00664859">
        <w:rPr>
          <w:rFonts w:ascii="Verdana" w:hAnsi="Verdana"/>
          <w:b/>
          <w:sz w:val="20"/>
          <w:szCs w:val="20"/>
        </w:rPr>
        <w:t>Buna göre;</w:t>
      </w:r>
    </w:p>
    <w:p w:rsidR="00664859" w:rsidRPr="00664859" w:rsidRDefault="00664859" w:rsidP="00664859">
      <w:pPr>
        <w:pStyle w:val="ListeParagraf"/>
        <w:ind w:left="900"/>
        <w:rPr>
          <w:rFonts w:ascii="Verdana" w:hAnsi="Verdana"/>
          <w:b/>
          <w:sz w:val="20"/>
          <w:szCs w:val="20"/>
        </w:rPr>
      </w:pPr>
    </w:p>
    <w:p w:rsidR="00664859" w:rsidRDefault="00664859" w:rsidP="00664859">
      <w:pPr>
        <w:rPr>
          <w:b/>
        </w:rPr>
      </w:pPr>
    </w:p>
    <w:p w:rsidR="00664859" w:rsidRPr="00664859" w:rsidRDefault="00664859" w:rsidP="00664859">
      <w:r w:rsidRPr="00664859">
        <w:rPr>
          <w:b/>
        </w:rPr>
        <w:t xml:space="preserve">a)  </w:t>
      </w:r>
      <w:r w:rsidRPr="00664859">
        <w:t>Veri grubunun tepe değerini bulunuz.</w:t>
      </w:r>
    </w:p>
    <w:p w:rsidR="00664859" w:rsidRPr="00664859" w:rsidRDefault="00664859" w:rsidP="00664859">
      <w:pPr>
        <w:pStyle w:val="ListeParagraf"/>
        <w:ind w:left="900"/>
      </w:pPr>
    </w:p>
    <w:p w:rsidR="00664859" w:rsidRPr="00664859" w:rsidRDefault="00664859" w:rsidP="00664859">
      <w:pPr>
        <w:pStyle w:val="ListeParagraf"/>
        <w:ind w:left="900"/>
      </w:pPr>
    </w:p>
    <w:p w:rsidR="00664859" w:rsidRPr="00664859" w:rsidRDefault="00664859" w:rsidP="00664859">
      <w:pPr>
        <w:pStyle w:val="ListeParagraf"/>
        <w:ind w:left="900"/>
      </w:pPr>
    </w:p>
    <w:p w:rsidR="00664859" w:rsidRDefault="00664859" w:rsidP="00664859">
      <w:pPr>
        <w:rPr>
          <w:b/>
        </w:rPr>
      </w:pPr>
    </w:p>
    <w:p w:rsidR="00664859" w:rsidRPr="00664859" w:rsidRDefault="00664859" w:rsidP="00664859">
      <w:pPr>
        <w:rPr>
          <w:b/>
        </w:rPr>
      </w:pPr>
      <w:r w:rsidRPr="00664859">
        <w:rPr>
          <w:b/>
        </w:rPr>
        <w:t>b)</w:t>
      </w:r>
      <w:r w:rsidRPr="00664859">
        <w:t xml:space="preserve">  Veri grubunun ortanca değerini bulunuz.</w:t>
      </w:r>
    </w:p>
    <w:p w:rsidR="00664859" w:rsidRPr="00664859" w:rsidRDefault="00664859" w:rsidP="00664859">
      <w:pPr>
        <w:pStyle w:val="ListeParagraf"/>
        <w:ind w:left="900"/>
        <w:rPr>
          <w:b/>
        </w:rPr>
      </w:pPr>
    </w:p>
    <w:p w:rsidR="00664859" w:rsidRPr="00664859" w:rsidRDefault="00664859" w:rsidP="00664859">
      <w:pPr>
        <w:pStyle w:val="ListeParagraf"/>
        <w:ind w:left="900"/>
      </w:pPr>
    </w:p>
    <w:p w:rsidR="00664859" w:rsidRPr="00664859" w:rsidRDefault="00664859" w:rsidP="00664859">
      <w:pPr>
        <w:pStyle w:val="ListeParagraf"/>
        <w:ind w:left="900"/>
        <w:rPr>
          <w:b/>
        </w:rPr>
      </w:pPr>
    </w:p>
    <w:p w:rsidR="00664859" w:rsidRPr="00664859" w:rsidRDefault="00664859" w:rsidP="00155F11">
      <w:pPr>
        <w:rPr>
          <w:b/>
        </w:rPr>
      </w:pPr>
    </w:p>
    <w:p w:rsidR="00664859" w:rsidRPr="00664859" w:rsidRDefault="00664859" w:rsidP="00664859">
      <w:pPr>
        <w:rPr>
          <w:b/>
        </w:rPr>
      </w:pPr>
      <w:r w:rsidRPr="00664859">
        <w:rPr>
          <w:b/>
        </w:rPr>
        <w:t xml:space="preserve">c) </w:t>
      </w:r>
      <w:r w:rsidRPr="00664859">
        <w:t>Veri grubunun açıklık değerini bulunuz.</w:t>
      </w:r>
    </w:p>
    <w:p w:rsidR="00664859" w:rsidRPr="00664859" w:rsidRDefault="00664859" w:rsidP="00664859">
      <w:pPr>
        <w:rPr>
          <w:b/>
        </w:rPr>
      </w:pPr>
    </w:p>
    <w:p w:rsidR="00664859" w:rsidRPr="00664859" w:rsidRDefault="00664859" w:rsidP="00664859">
      <w:pPr>
        <w:pStyle w:val="ListeParagraf"/>
        <w:ind w:left="900"/>
        <w:rPr>
          <w:b/>
        </w:rPr>
      </w:pPr>
    </w:p>
    <w:p w:rsidR="00664859" w:rsidRPr="00664859" w:rsidRDefault="00664859" w:rsidP="00664859">
      <w:pPr>
        <w:pStyle w:val="ListeParagraf"/>
        <w:ind w:left="900"/>
        <w:rPr>
          <w:b/>
        </w:rPr>
      </w:pPr>
    </w:p>
    <w:p w:rsidR="00664859" w:rsidRPr="00155F11" w:rsidRDefault="00664859" w:rsidP="00155F11">
      <w:pPr>
        <w:rPr>
          <w:b/>
        </w:rPr>
      </w:pPr>
    </w:p>
    <w:p w:rsidR="00664859" w:rsidRPr="00664859" w:rsidRDefault="00664859" w:rsidP="00664859">
      <w:pPr>
        <w:rPr>
          <w:b/>
        </w:rPr>
      </w:pPr>
      <w:r w:rsidRPr="00664859">
        <w:rPr>
          <w:b/>
        </w:rPr>
        <w:t xml:space="preserve">d) </w:t>
      </w:r>
      <w:r w:rsidRPr="00664859">
        <w:t xml:space="preserve">Veri grubunun </w:t>
      </w:r>
      <w:r w:rsidR="00B56EB9" w:rsidRPr="00664859">
        <w:t xml:space="preserve">çeyrek </w:t>
      </w:r>
      <w:r w:rsidRPr="00664859">
        <w:t>açıklık değerini bulunuz.</w:t>
      </w:r>
    </w:p>
    <w:p w:rsidR="00493584" w:rsidRDefault="00493584" w:rsidP="00664859">
      <w:pPr>
        <w:pStyle w:val="ListeParagraf"/>
        <w:ind w:left="900"/>
        <w:rPr>
          <w:rFonts w:ascii="Comic Sans MS" w:hAnsi="Comic Sans MS"/>
          <w:sz w:val="22"/>
          <w:szCs w:val="22"/>
        </w:rPr>
      </w:pPr>
    </w:p>
    <w:p w:rsidR="00493584" w:rsidRDefault="00493584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155F11" w:rsidRDefault="00155F11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155F11" w:rsidRDefault="00155F11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155F11" w:rsidRDefault="00155F11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155F11" w:rsidRPr="00155F11" w:rsidRDefault="00155F11" w:rsidP="00155F11">
      <w:pPr>
        <w:pStyle w:val="ListeParagraf"/>
        <w:numPr>
          <w:ilvl w:val="0"/>
          <w:numId w:val="45"/>
        </w:numPr>
        <w:ind w:left="426" w:hanging="426"/>
        <w:rPr>
          <w:b/>
          <w:sz w:val="28"/>
          <w:szCs w:val="28"/>
        </w:rPr>
      </w:pPr>
      <w:r w:rsidRPr="00155F11">
        <w:rPr>
          <w:b/>
          <w:sz w:val="28"/>
          <w:szCs w:val="28"/>
        </w:rPr>
        <w:t xml:space="preserve">y = 4x – </w:t>
      </w:r>
      <w:proofErr w:type="gramStart"/>
      <w:r w:rsidRPr="00155F11">
        <w:rPr>
          <w:b/>
          <w:sz w:val="28"/>
          <w:szCs w:val="28"/>
        </w:rPr>
        <w:t xml:space="preserve">3  </w:t>
      </w:r>
      <w:r w:rsidRPr="00155F11">
        <w:rPr>
          <w:b/>
        </w:rPr>
        <w:t>Doğrusunun</w:t>
      </w:r>
      <w:proofErr w:type="gramEnd"/>
      <w:r w:rsidRPr="00155F11">
        <w:rPr>
          <w:b/>
        </w:rPr>
        <w:t xml:space="preserve"> grafiğini koordinat düzleminde gösteriniz. (</w:t>
      </w:r>
      <w:r w:rsidRPr="00155F11">
        <w:rPr>
          <w:b/>
          <w:sz w:val="20"/>
          <w:szCs w:val="20"/>
        </w:rPr>
        <w:t>10 Puan</w:t>
      </w:r>
      <w:r w:rsidRPr="00155F11">
        <w:rPr>
          <w:b/>
        </w:rPr>
        <w:t>)</w:t>
      </w:r>
    </w:p>
    <w:p w:rsidR="00493584" w:rsidRDefault="00493584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493584" w:rsidRDefault="00493584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493584" w:rsidRDefault="0023382D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  <w:r>
        <w:rPr>
          <w:b/>
        </w:rPr>
        <w:t>www.sorubak.com</w:t>
      </w:r>
    </w:p>
    <w:p w:rsidR="00493584" w:rsidRDefault="00493584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493584" w:rsidRDefault="00493584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493584" w:rsidRPr="00155F11" w:rsidRDefault="00493584" w:rsidP="00155F11">
      <w:pPr>
        <w:spacing w:line="360" w:lineRule="auto"/>
        <w:jc w:val="both"/>
        <w:rPr>
          <w:b/>
        </w:rPr>
      </w:pPr>
    </w:p>
    <w:p w:rsidR="00493584" w:rsidRDefault="00493584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</w:p>
    <w:p w:rsidR="00493584" w:rsidRDefault="00493584" w:rsidP="004F43B6">
      <w:pPr>
        <w:pStyle w:val="ListeParagraf"/>
        <w:ind w:left="567"/>
        <w:rPr>
          <w:rFonts w:ascii="Comic Sans MS" w:hAnsi="Comic Sans MS"/>
          <w:sz w:val="22"/>
          <w:szCs w:val="22"/>
        </w:rPr>
      </w:pPr>
      <w:bookmarkStart w:id="0" w:name="_GoBack"/>
      <w:bookmarkEnd w:id="0"/>
    </w:p>
    <w:p w:rsidR="00493584" w:rsidRDefault="00493584" w:rsidP="00CF366A">
      <w:pPr>
        <w:rPr>
          <w:rFonts w:ascii="Comic Sans MS" w:hAnsi="Comic Sans MS"/>
          <w:sz w:val="22"/>
          <w:szCs w:val="22"/>
        </w:rPr>
      </w:pPr>
    </w:p>
    <w:p w:rsidR="001C620E" w:rsidRDefault="001C620E" w:rsidP="00CF366A">
      <w:pPr>
        <w:rPr>
          <w:rFonts w:ascii="Comic Sans MS" w:hAnsi="Comic Sans MS"/>
          <w:sz w:val="22"/>
          <w:szCs w:val="22"/>
        </w:rPr>
      </w:pPr>
    </w:p>
    <w:p w:rsidR="00155F11" w:rsidRPr="00CF366A" w:rsidRDefault="00155F11" w:rsidP="00CF366A">
      <w:pPr>
        <w:rPr>
          <w:rFonts w:ascii="Comic Sans MS" w:hAnsi="Comic Sans MS"/>
          <w:sz w:val="22"/>
          <w:szCs w:val="22"/>
        </w:rPr>
      </w:pPr>
    </w:p>
    <w:p w:rsidR="00060DA1" w:rsidRDefault="00060DA1" w:rsidP="00A8697E">
      <w:pPr>
        <w:rPr>
          <w:rFonts w:ascii="Comic Sans MS" w:hAnsi="Comic Sans MS"/>
          <w:sz w:val="22"/>
          <w:szCs w:val="22"/>
        </w:rPr>
      </w:pPr>
    </w:p>
    <w:p w:rsidR="00AC5726" w:rsidRDefault="00AC5726" w:rsidP="00AC5726">
      <w:pPr>
        <w:pStyle w:val="ListeParagraf"/>
        <w:ind w:left="0"/>
        <w:rPr>
          <w:rFonts w:ascii="Comic Sans MS" w:hAnsi="Comic Sans MS"/>
          <w:sz w:val="22"/>
          <w:szCs w:val="22"/>
        </w:rPr>
      </w:pPr>
    </w:p>
    <w:p w:rsidR="00A37143" w:rsidRPr="00DB4577" w:rsidRDefault="005709F0" w:rsidP="00A37143">
      <w:pPr>
        <w:rPr>
          <w:rFonts w:ascii="Chiller" w:hAnsi="Chiller"/>
          <w:b/>
          <w:sz w:val="36"/>
          <w:szCs w:val="36"/>
        </w:rPr>
      </w:pPr>
      <w:r>
        <w:rPr>
          <w:rFonts w:ascii="Chiller" w:hAnsi="Chiller"/>
          <w:noProof/>
          <w:sz w:val="36"/>
          <w:szCs w:val="36"/>
        </w:rPr>
        <w:drawing>
          <wp:inline distT="0" distB="0" distL="0" distR="0">
            <wp:extent cx="209550" cy="238125"/>
            <wp:effectExtent l="19050" t="0" r="0" b="0"/>
            <wp:docPr id="1" name="Resim 20" descr="MCj032236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MCj03223650000[1]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37143" w:rsidRPr="00DB4577">
        <w:rPr>
          <w:rFonts w:ascii="Chiller" w:hAnsi="Chiller"/>
          <w:b/>
          <w:sz w:val="36"/>
          <w:szCs w:val="36"/>
        </w:rPr>
        <w:t xml:space="preserve">: 40 </w:t>
      </w:r>
      <w:proofErr w:type="gramStart"/>
      <w:r w:rsidR="00A37143" w:rsidRPr="00DB4577">
        <w:rPr>
          <w:rFonts w:ascii="Chiller" w:hAnsi="Chiller"/>
          <w:b/>
          <w:sz w:val="36"/>
          <w:szCs w:val="36"/>
        </w:rPr>
        <w:t>dakika       Mustafa</w:t>
      </w:r>
      <w:proofErr w:type="gramEnd"/>
      <w:r w:rsidR="00A37143" w:rsidRPr="00DB4577">
        <w:rPr>
          <w:rFonts w:ascii="Chiller" w:hAnsi="Chiller"/>
          <w:b/>
          <w:sz w:val="36"/>
          <w:szCs w:val="36"/>
        </w:rPr>
        <w:t xml:space="preserve"> Murat NANGIR</w:t>
      </w:r>
    </w:p>
    <w:p w:rsidR="00F933EE" w:rsidRPr="00D04449" w:rsidRDefault="00A37143" w:rsidP="00D04449">
      <w:pPr>
        <w:rPr>
          <w:rFonts w:ascii="Chiller" w:hAnsi="Chiller"/>
          <w:sz w:val="36"/>
          <w:szCs w:val="36"/>
        </w:rPr>
      </w:pPr>
      <w:proofErr w:type="gramStart"/>
      <w:r w:rsidRPr="00DB4577">
        <w:rPr>
          <w:rFonts w:ascii="Chiller" w:hAnsi="Chiller"/>
          <w:b/>
          <w:i/>
          <w:sz w:val="36"/>
          <w:szCs w:val="36"/>
        </w:rPr>
        <w:t>Ba</w:t>
      </w:r>
      <w:r w:rsidRPr="00DB4577">
        <w:rPr>
          <w:b/>
          <w:i/>
          <w:sz w:val="36"/>
          <w:szCs w:val="36"/>
        </w:rPr>
        <w:t>ş</w:t>
      </w:r>
      <w:r w:rsidRPr="00DB4577">
        <w:rPr>
          <w:rFonts w:ascii="Chiller" w:hAnsi="Chiller"/>
          <w:b/>
          <w:i/>
          <w:sz w:val="36"/>
          <w:szCs w:val="36"/>
        </w:rPr>
        <w:t>arılar  dilerim</w:t>
      </w:r>
      <w:proofErr w:type="gramEnd"/>
      <w:r w:rsidRPr="00DB4577">
        <w:rPr>
          <w:rFonts w:ascii="Chiller" w:hAnsi="Chiller"/>
          <w:b/>
          <w:i/>
          <w:sz w:val="36"/>
          <w:szCs w:val="36"/>
        </w:rPr>
        <w:t xml:space="preserve">. </w:t>
      </w:r>
      <w:proofErr w:type="gramStart"/>
      <w:r w:rsidRPr="00DB4577">
        <w:rPr>
          <w:rFonts w:ascii="Chiller" w:hAnsi="Chiller"/>
          <w:b/>
          <w:i/>
          <w:sz w:val="36"/>
          <w:szCs w:val="36"/>
        </w:rPr>
        <w:t>Matematik  Ö</w:t>
      </w:r>
      <w:r w:rsidRPr="00DB4577">
        <w:rPr>
          <w:b/>
          <w:i/>
          <w:sz w:val="36"/>
          <w:szCs w:val="36"/>
        </w:rPr>
        <w:t>ğ</w:t>
      </w:r>
      <w:r w:rsidRPr="00DB4577">
        <w:rPr>
          <w:rFonts w:ascii="Chiller" w:hAnsi="Chiller"/>
          <w:b/>
          <w:i/>
          <w:sz w:val="36"/>
          <w:szCs w:val="36"/>
        </w:rPr>
        <w:t>retmeni</w:t>
      </w:r>
      <w:proofErr w:type="gramEnd"/>
    </w:p>
    <w:sectPr w:rsidR="00F933EE" w:rsidRPr="00D04449" w:rsidSect="004F43B6">
      <w:headerReference w:type="even" r:id="rId19"/>
      <w:headerReference w:type="default" r:id="rId20"/>
      <w:pgSz w:w="11906" w:h="16838"/>
      <w:pgMar w:top="1134" w:right="282" w:bottom="719" w:left="720" w:header="708" w:footer="708" w:gutter="0"/>
      <w:cols w:num="2" w:space="708" w:equalWidth="0">
        <w:col w:w="4879" w:space="708"/>
        <w:col w:w="5317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B2708" w:rsidRDefault="006B2708">
      <w:r>
        <w:separator/>
      </w:r>
    </w:p>
  </w:endnote>
  <w:endnote w:type="continuationSeparator" w:id="0">
    <w:p w:rsidR="006B2708" w:rsidRDefault="006B270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 TUR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hiller">
    <w:panose1 w:val="040204040310070206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B2708" w:rsidRDefault="006B2708">
      <w:r>
        <w:separator/>
      </w:r>
    </w:p>
  </w:footnote>
  <w:footnote w:type="continuationSeparator" w:id="0">
    <w:p w:rsidR="006B2708" w:rsidRDefault="006B270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1D1" w:rsidRDefault="00E0281B" w:rsidP="00250E35">
    <w:pPr>
      <w:pStyle w:val="s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3861D1"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3861D1">
      <w:rPr>
        <w:rStyle w:val="SayfaNumaras"/>
        <w:noProof/>
      </w:rPr>
      <w:t>1</w:t>
    </w:r>
    <w:r>
      <w:rPr>
        <w:rStyle w:val="SayfaNumaras"/>
      </w:rPr>
      <w:fldChar w:fldCharType="end"/>
    </w:r>
  </w:p>
  <w:p w:rsidR="003861D1" w:rsidRDefault="003861D1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34E18" w:rsidRPr="009C53A0" w:rsidRDefault="00134E18" w:rsidP="00D11443">
    <w:pPr>
      <w:pStyle w:val="stbilgi"/>
      <w:framePr w:h="871" w:hRule="exact" w:wrap="around" w:vAnchor="text" w:hAnchor="margin" w:xAlign="center" w:y="-467"/>
      <w:rPr>
        <w:rStyle w:val="SayfaNumaras"/>
        <w:b/>
      </w:rPr>
    </w:pPr>
    <w:r w:rsidRPr="009C53A0">
      <w:rPr>
        <w:rStyle w:val="SayfaNumaras"/>
        <w:b/>
      </w:rPr>
      <w:t xml:space="preserve">KAVAKLAR – </w:t>
    </w:r>
    <w:r w:rsidR="006927C6">
      <w:rPr>
        <w:rStyle w:val="SayfaNumaras"/>
        <w:b/>
      </w:rPr>
      <w:t>BEYELLİ MEHMET ALTAŞ ORTAOKULU 7</w:t>
    </w:r>
    <w:r w:rsidRPr="009C53A0">
      <w:rPr>
        <w:rStyle w:val="SayfaNumaras"/>
        <w:b/>
      </w:rPr>
      <w:t xml:space="preserve">. SINIF                                        </w:t>
    </w:r>
  </w:p>
  <w:p w:rsidR="00AC35DE" w:rsidRPr="009C53A0" w:rsidRDefault="00134E18" w:rsidP="00D11443">
    <w:pPr>
      <w:pStyle w:val="stbilgi"/>
      <w:framePr w:h="871" w:hRule="exact" w:wrap="around" w:vAnchor="text" w:hAnchor="margin" w:xAlign="center" w:y="-467"/>
      <w:rPr>
        <w:rStyle w:val="SayfaNumaras"/>
        <w:b/>
      </w:rPr>
    </w:pPr>
    <w:r w:rsidRPr="009C53A0">
      <w:rPr>
        <w:rStyle w:val="SayfaNumaras"/>
        <w:b/>
      </w:rPr>
      <w:t xml:space="preserve">MATEMATİK </w:t>
    </w:r>
    <w:proofErr w:type="gramStart"/>
    <w:r w:rsidRPr="009C53A0">
      <w:rPr>
        <w:rStyle w:val="SayfaNumaras"/>
        <w:b/>
      </w:rPr>
      <w:t>DERSİ</w:t>
    </w:r>
    <w:r w:rsidR="0012687A">
      <w:rPr>
        <w:rStyle w:val="SayfaNumaras"/>
        <w:b/>
      </w:rPr>
      <w:t xml:space="preserve">    2</w:t>
    </w:r>
    <w:proofErr w:type="gramEnd"/>
    <w:r w:rsidR="003861D1" w:rsidRPr="009C53A0">
      <w:rPr>
        <w:rStyle w:val="SayfaNumaras"/>
        <w:b/>
      </w:rPr>
      <w:t xml:space="preserve">.DÖNEM </w:t>
    </w:r>
    <w:r w:rsidR="0012687A">
      <w:rPr>
        <w:rStyle w:val="SayfaNumaras"/>
        <w:b/>
      </w:rPr>
      <w:t>1</w:t>
    </w:r>
    <w:r w:rsidR="003861D1" w:rsidRPr="009C53A0">
      <w:rPr>
        <w:rStyle w:val="SayfaNumaras"/>
        <w:b/>
      </w:rPr>
      <w:t xml:space="preserve">.YAZILISI     </w:t>
    </w:r>
  </w:p>
  <w:p w:rsidR="003861D1" w:rsidRDefault="003861D1" w:rsidP="00D11443">
    <w:pPr>
      <w:pStyle w:val="stbilgi"/>
      <w:framePr w:h="871" w:hRule="exact" w:wrap="around" w:vAnchor="text" w:hAnchor="margin" w:xAlign="center" w:y="-467"/>
      <w:rPr>
        <w:rStyle w:val="SayfaNumaras"/>
        <w:rFonts w:ascii="Comic Sans MS" w:hAnsi="Comic Sans MS"/>
        <w:b/>
        <w:sz w:val="22"/>
        <w:szCs w:val="22"/>
      </w:rPr>
    </w:pPr>
  </w:p>
  <w:p w:rsidR="00AC35DE" w:rsidRPr="00475787" w:rsidRDefault="00AC35DE" w:rsidP="00D11443">
    <w:pPr>
      <w:pStyle w:val="stbilgi"/>
      <w:framePr w:h="871" w:hRule="exact" w:wrap="around" w:vAnchor="text" w:hAnchor="margin" w:xAlign="center" w:y="-467"/>
      <w:rPr>
        <w:rStyle w:val="SayfaNumaras"/>
        <w:rFonts w:ascii="Comic Sans MS" w:hAnsi="Comic Sans MS"/>
        <w:b/>
        <w:sz w:val="22"/>
        <w:szCs w:val="22"/>
      </w:rPr>
    </w:pPr>
  </w:p>
  <w:p w:rsidR="003861D1" w:rsidRDefault="003861D1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22F1C"/>
    <w:multiLevelType w:val="hybridMultilevel"/>
    <w:tmpl w:val="B130EBD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2E4F45"/>
    <w:multiLevelType w:val="hybridMultilevel"/>
    <w:tmpl w:val="9E3041D6"/>
    <w:lvl w:ilvl="0" w:tplc="F87657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BFD178C"/>
    <w:multiLevelType w:val="hybridMultilevel"/>
    <w:tmpl w:val="DC8C7018"/>
    <w:lvl w:ilvl="0" w:tplc="44A272D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724C65"/>
    <w:multiLevelType w:val="hybridMultilevel"/>
    <w:tmpl w:val="B44696C6"/>
    <w:lvl w:ilvl="0" w:tplc="BC1E3AF6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0D13FB"/>
    <w:multiLevelType w:val="hybridMultilevel"/>
    <w:tmpl w:val="AB96089A"/>
    <w:lvl w:ilvl="0" w:tplc="21CE3466">
      <w:start w:val="1"/>
      <w:numFmt w:val="lowerLetter"/>
      <w:lvlText w:val="%1)"/>
      <w:lvlJc w:val="left"/>
      <w:pPr>
        <w:ind w:left="63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50" w:hanging="360"/>
      </w:pPr>
    </w:lvl>
    <w:lvl w:ilvl="2" w:tplc="041F001B" w:tentative="1">
      <w:start w:val="1"/>
      <w:numFmt w:val="lowerRoman"/>
      <w:lvlText w:val="%3."/>
      <w:lvlJc w:val="right"/>
      <w:pPr>
        <w:ind w:left="2070" w:hanging="180"/>
      </w:pPr>
    </w:lvl>
    <w:lvl w:ilvl="3" w:tplc="041F000F" w:tentative="1">
      <w:start w:val="1"/>
      <w:numFmt w:val="decimal"/>
      <w:lvlText w:val="%4."/>
      <w:lvlJc w:val="left"/>
      <w:pPr>
        <w:ind w:left="2790" w:hanging="360"/>
      </w:pPr>
    </w:lvl>
    <w:lvl w:ilvl="4" w:tplc="041F0019" w:tentative="1">
      <w:start w:val="1"/>
      <w:numFmt w:val="lowerLetter"/>
      <w:lvlText w:val="%5."/>
      <w:lvlJc w:val="left"/>
      <w:pPr>
        <w:ind w:left="3510" w:hanging="360"/>
      </w:pPr>
    </w:lvl>
    <w:lvl w:ilvl="5" w:tplc="041F001B" w:tentative="1">
      <w:start w:val="1"/>
      <w:numFmt w:val="lowerRoman"/>
      <w:lvlText w:val="%6."/>
      <w:lvlJc w:val="right"/>
      <w:pPr>
        <w:ind w:left="4230" w:hanging="180"/>
      </w:pPr>
    </w:lvl>
    <w:lvl w:ilvl="6" w:tplc="041F000F" w:tentative="1">
      <w:start w:val="1"/>
      <w:numFmt w:val="decimal"/>
      <w:lvlText w:val="%7."/>
      <w:lvlJc w:val="left"/>
      <w:pPr>
        <w:ind w:left="4950" w:hanging="360"/>
      </w:pPr>
    </w:lvl>
    <w:lvl w:ilvl="7" w:tplc="041F0019" w:tentative="1">
      <w:start w:val="1"/>
      <w:numFmt w:val="lowerLetter"/>
      <w:lvlText w:val="%8."/>
      <w:lvlJc w:val="left"/>
      <w:pPr>
        <w:ind w:left="5670" w:hanging="360"/>
      </w:pPr>
    </w:lvl>
    <w:lvl w:ilvl="8" w:tplc="041F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5">
    <w:nsid w:val="0F927DF9"/>
    <w:multiLevelType w:val="hybridMultilevel"/>
    <w:tmpl w:val="5D3AD8C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3910ED"/>
    <w:multiLevelType w:val="hybridMultilevel"/>
    <w:tmpl w:val="1E1A2FBA"/>
    <w:lvl w:ilvl="0" w:tplc="5F304C96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9A3336"/>
    <w:multiLevelType w:val="hybridMultilevel"/>
    <w:tmpl w:val="37CE5DC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C47027D"/>
    <w:multiLevelType w:val="hybridMultilevel"/>
    <w:tmpl w:val="7E40C78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D6B53E0"/>
    <w:multiLevelType w:val="hybridMultilevel"/>
    <w:tmpl w:val="D8B88FBA"/>
    <w:lvl w:ilvl="0" w:tplc="3B6865D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DA629F2"/>
    <w:multiLevelType w:val="hybridMultilevel"/>
    <w:tmpl w:val="BF6C3E1E"/>
    <w:lvl w:ilvl="0" w:tplc="C20490B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color w:val="auto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0836FBD"/>
    <w:multiLevelType w:val="hybridMultilevel"/>
    <w:tmpl w:val="102853A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29155E9"/>
    <w:multiLevelType w:val="hybridMultilevel"/>
    <w:tmpl w:val="5BECBFC6"/>
    <w:lvl w:ilvl="0" w:tplc="86A022BA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52237F1"/>
    <w:multiLevelType w:val="hybridMultilevel"/>
    <w:tmpl w:val="AAAE5830"/>
    <w:lvl w:ilvl="0" w:tplc="041F000F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7D71495"/>
    <w:multiLevelType w:val="hybridMultilevel"/>
    <w:tmpl w:val="17C68E98"/>
    <w:lvl w:ilvl="0" w:tplc="041F000F">
      <w:start w:val="1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824267C"/>
    <w:multiLevelType w:val="hybridMultilevel"/>
    <w:tmpl w:val="44BA08FE"/>
    <w:lvl w:ilvl="0" w:tplc="041F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299E4D46"/>
    <w:multiLevelType w:val="hybridMultilevel"/>
    <w:tmpl w:val="C792C046"/>
    <w:lvl w:ilvl="0" w:tplc="ECA0370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AA71518"/>
    <w:multiLevelType w:val="hybridMultilevel"/>
    <w:tmpl w:val="1556C744"/>
    <w:lvl w:ilvl="0" w:tplc="10784994">
      <w:start w:val="1"/>
      <w:numFmt w:val="upperLetter"/>
      <w:lvlText w:val="%1)"/>
      <w:lvlJc w:val="left"/>
      <w:pPr>
        <w:ind w:left="107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2D9C6289"/>
    <w:multiLevelType w:val="hybridMultilevel"/>
    <w:tmpl w:val="FEBACF24"/>
    <w:lvl w:ilvl="0" w:tplc="ABF8C0D4">
      <w:start w:val="180"/>
      <w:numFmt w:val="decimal"/>
      <w:lvlText w:val="%1"/>
      <w:lvlJc w:val="left"/>
      <w:pPr>
        <w:ind w:left="765" w:hanging="405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02B159F"/>
    <w:multiLevelType w:val="hybridMultilevel"/>
    <w:tmpl w:val="373A1D9C"/>
    <w:lvl w:ilvl="0" w:tplc="041F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</w:rPr>
    </w:lvl>
    <w:lvl w:ilvl="1" w:tplc="B5947E4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4607B85"/>
    <w:multiLevelType w:val="hybridMultilevel"/>
    <w:tmpl w:val="7A0A5056"/>
    <w:lvl w:ilvl="0" w:tplc="4A5E46D6">
      <w:start w:val="5"/>
      <w:numFmt w:val="decimal"/>
      <w:lvlText w:val="%1."/>
      <w:lvlJc w:val="left"/>
      <w:pPr>
        <w:ind w:left="106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1">
    <w:nsid w:val="367C62F1"/>
    <w:multiLevelType w:val="hybridMultilevel"/>
    <w:tmpl w:val="EECC976C"/>
    <w:lvl w:ilvl="0" w:tplc="9824294E">
      <w:start w:val="1"/>
      <w:numFmt w:val="decimal"/>
      <w:lvlText w:val="%1)"/>
      <w:lvlJc w:val="left"/>
      <w:pPr>
        <w:ind w:left="90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2">
    <w:nsid w:val="381008AA"/>
    <w:multiLevelType w:val="hybridMultilevel"/>
    <w:tmpl w:val="2B360A64"/>
    <w:lvl w:ilvl="0" w:tplc="041F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E2564B8"/>
    <w:multiLevelType w:val="hybridMultilevel"/>
    <w:tmpl w:val="168A1C8E"/>
    <w:lvl w:ilvl="0" w:tplc="8F147580">
      <w:start w:val="1"/>
      <w:numFmt w:val="lowerLetter"/>
      <w:lvlText w:val="%1)"/>
      <w:lvlJc w:val="left"/>
      <w:pPr>
        <w:ind w:left="9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4">
    <w:nsid w:val="42131E99"/>
    <w:multiLevelType w:val="hybridMultilevel"/>
    <w:tmpl w:val="9DB6BFCC"/>
    <w:lvl w:ilvl="0" w:tplc="15F82F8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27C5B8E"/>
    <w:multiLevelType w:val="hybridMultilevel"/>
    <w:tmpl w:val="C5AAAF66"/>
    <w:lvl w:ilvl="0" w:tplc="6DDCF4F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52B3972"/>
    <w:multiLevelType w:val="hybridMultilevel"/>
    <w:tmpl w:val="404ACB58"/>
    <w:lvl w:ilvl="0" w:tplc="E98C3A4E">
      <w:start w:val="1"/>
      <w:numFmt w:val="bullet"/>
      <w:lvlText w:val="﷒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5B027B0"/>
    <w:multiLevelType w:val="hybridMultilevel"/>
    <w:tmpl w:val="073E2EF6"/>
    <w:lvl w:ilvl="0" w:tplc="F5765D3A">
      <w:start w:val="1"/>
      <w:numFmt w:val="decimal"/>
      <w:lvlText w:val="%1)"/>
      <w:lvlJc w:val="left"/>
      <w:pPr>
        <w:ind w:left="91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35" w:hanging="360"/>
      </w:pPr>
    </w:lvl>
    <w:lvl w:ilvl="2" w:tplc="041F001B" w:tentative="1">
      <w:start w:val="1"/>
      <w:numFmt w:val="lowerRoman"/>
      <w:lvlText w:val="%3."/>
      <w:lvlJc w:val="right"/>
      <w:pPr>
        <w:ind w:left="2355" w:hanging="180"/>
      </w:pPr>
    </w:lvl>
    <w:lvl w:ilvl="3" w:tplc="041F000F" w:tentative="1">
      <w:start w:val="1"/>
      <w:numFmt w:val="decimal"/>
      <w:lvlText w:val="%4."/>
      <w:lvlJc w:val="left"/>
      <w:pPr>
        <w:ind w:left="3075" w:hanging="360"/>
      </w:pPr>
    </w:lvl>
    <w:lvl w:ilvl="4" w:tplc="041F0019" w:tentative="1">
      <w:start w:val="1"/>
      <w:numFmt w:val="lowerLetter"/>
      <w:lvlText w:val="%5."/>
      <w:lvlJc w:val="left"/>
      <w:pPr>
        <w:ind w:left="3795" w:hanging="360"/>
      </w:pPr>
    </w:lvl>
    <w:lvl w:ilvl="5" w:tplc="041F001B" w:tentative="1">
      <w:start w:val="1"/>
      <w:numFmt w:val="lowerRoman"/>
      <w:lvlText w:val="%6."/>
      <w:lvlJc w:val="right"/>
      <w:pPr>
        <w:ind w:left="4515" w:hanging="180"/>
      </w:pPr>
    </w:lvl>
    <w:lvl w:ilvl="6" w:tplc="041F000F" w:tentative="1">
      <w:start w:val="1"/>
      <w:numFmt w:val="decimal"/>
      <w:lvlText w:val="%7."/>
      <w:lvlJc w:val="left"/>
      <w:pPr>
        <w:ind w:left="5235" w:hanging="360"/>
      </w:pPr>
    </w:lvl>
    <w:lvl w:ilvl="7" w:tplc="041F0019" w:tentative="1">
      <w:start w:val="1"/>
      <w:numFmt w:val="lowerLetter"/>
      <w:lvlText w:val="%8."/>
      <w:lvlJc w:val="left"/>
      <w:pPr>
        <w:ind w:left="5955" w:hanging="360"/>
      </w:pPr>
    </w:lvl>
    <w:lvl w:ilvl="8" w:tplc="041F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28">
    <w:nsid w:val="4889063C"/>
    <w:multiLevelType w:val="hybridMultilevel"/>
    <w:tmpl w:val="7686982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8F36059"/>
    <w:multiLevelType w:val="hybridMultilevel"/>
    <w:tmpl w:val="A872AF80"/>
    <w:lvl w:ilvl="0" w:tplc="041F000F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48F768B0"/>
    <w:multiLevelType w:val="hybridMultilevel"/>
    <w:tmpl w:val="10E8EEAE"/>
    <w:lvl w:ilvl="0" w:tplc="041F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</w:rPr>
    </w:lvl>
    <w:lvl w:ilvl="1" w:tplc="B5947E4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4A7527C3"/>
    <w:multiLevelType w:val="hybridMultilevel"/>
    <w:tmpl w:val="97D6772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EFE27B5"/>
    <w:multiLevelType w:val="hybridMultilevel"/>
    <w:tmpl w:val="F1EA437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24601ED"/>
    <w:multiLevelType w:val="hybridMultilevel"/>
    <w:tmpl w:val="611E5538"/>
    <w:lvl w:ilvl="0" w:tplc="041F000F">
      <w:start w:val="1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48D736A"/>
    <w:multiLevelType w:val="hybridMultilevel"/>
    <w:tmpl w:val="46C6990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7E9588D"/>
    <w:multiLevelType w:val="hybridMultilevel"/>
    <w:tmpl w:val="DE761254"/>
    <w:lvl w:ilvl="0" w:tplc="76D2D42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5AE37978"/>
    <w:multiLevelType w:val="hybridMultilevel"/>
    <w:tmpl w:val="1E1A2FBA"/>
    <w:lvl w:ilvl="0" w:tplc="5F304C96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C7412F4"/>
    <w:multiLevelType w:val="hybridMultilevel"/>
    <w:tmpl w:val="8C1C95F0"/>
    <w:lvl w:ilvl="0" w:tplc="B8C844F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DBB27CA"/>
    <w:multiLevelType w:val="hybridMultilevel"/>
    <w:tmpl w:val="EC58ADCC"/>
    <w:lvl w:ilvl="0" w:tplc="B092814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2744013"/>
    <w:multiLevelType w:val="hybridMultilevel"/>
    <w:tmpl w:val="F8A0DB6E"/>
    <w:lvl w:ilvl="0" w:tplc="BEA8B4AE">
      <w:start w:val="1"/>
      <w:numFmt w:val="decimal"/>
      <w:lvlText w:val="%1)"/>
      <w:lvlJc w:val="left"/>
      <w:pPr>
        <w:ind w:left="900" w:hanging="360"/>
      </w:pPr>
      <w:rPr>
        <w:rFonts w:hint="default"/>
        <w:b w:val="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0">
    <w:nsid w:val="679B6089"/>
    <w:multiLevelType w:val="hybridMultilevel"/>
    <w:tmpl w:val="5BB804AE"/>
    <w:lvl w:ilvl="0" w:tplc="0334621C">
      <w:start w:val="1"/>
      <w:numFmt w:val="upperLetter"/>
      <w:lvlText w:val="%1)"/>
      <w:lvlJc w:val="left"/>
      <w:pPr>
        <w:ind w:left="720" w:hanging="360"/>
      </w:pPr>
      <w:rPr>
        <w:rFonts w:hint="default"/>
        <w:color w:val="auto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87D489D"/>
    <w:multiLevelType w:val="hybridMultilevel"/>
    <w:tmpl w:val="D98A1634"/>
    <w:lvl w:ilvl="0" w:tplc="041F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>
    <w:nsid w:val="6F280DF6"/>
    <w:multiLevelType w:val="hybridMultilevel"/>
    <w:tmpl w:val="906873D0"/>
    <w:lvl w:ilvl="0" w:tplc="69B0FA28">
      <w:start w:val="8"/>
      <w:numFmt w:val="decimal"/>
      <w:lvlText w:val="%1."/>
      <w:lvlJc w:val="left"/>
      <w:pPr>
        <w:ind w:left="1065" w:hanging="360"/>
      </w:pPr>
      <w:rPr>
        <w:rFonts w:ascii="Comic Sans MS" w:hAnsi="Comic Sans MS" w:hint="default"/>
        <w:b w:val="0"/>
        <w:i w:val="0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43">
    <w:nsid w:val="79546EA1"/>
    <w:multiLevelType w:val="hybridMultilevel"/>
    <w:tmpl w:val="F230D936"/>
    <w:lvl w:ilvl="0" w:tplc="9550861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EC23C0A"/>
    <w:multiLevelType w:val="hybridMultilevel"/>
    <w:tmpl w:val="B52CF220"/>
    <w:lvl w:ilvl="0" w:tplc="BD284A66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5"/>
  </w:num>
  <w:num w:numId="2">
    <w:abstractNumId w:val="19"/>
  </w:num>
  <w:num w:numId="3">
    <w:abstractNumId w:val="30"/>
  </w:num>
  <w:num w:numId="4">
    <w:abstractNumId w:val="40"/>
  </w:num>
  <w:num w:numId="5">
    <w:abstractNumId w:val="31"/>
  </w:num>
  <w:num w:numId="6">
    <w:abstractNumId w:val="10"/>
  </w:num>
  <w:num w:numId="7">
    <w:abstractNumId w:val="16"/>
  </w:num>
  <w:num w:numId="8">
    <w:abstractNumId w:val="17"/>
  </w:num>
  <w:num w:numId="9">
    <w:abstractNumId w:val="14"/>
  </w:num>
  <w:num w:numId="10">
    <w:abstractNumId w:val="33"/>
  </w:num>
  <w:num w:numId="11">
    <w:abstractNumId w:val="8"/>
  </w:num>
  <w:num w:numId="12">
    <w:abstractNumId w:val="1"/>
  </w:num>
  <w:num w:numId="13">
    <w:abstractNumId w:val="11"/>
  </w:num>
  <w:num w:numId="14">
    <w:abstractNumId w:val="43"/>
  </w:num>
  <w:num w:numId="15">
    <w:abstractNumId w:val="44"/>
  </w:num>
  <w:num w:numId="16">
    <w:abstractNumId w:val="9"/>
  </w:num>
  <w:num w:numId="17">
    <w:abstractNumId w:val="24"/>
  </w:num>
  <w:num w:numId="18">
    <w:abstractNumId w:val="38"/>
  </w:num>
  <w:num w:numId="19">
    <w:abstractNumId w:val="3"/>
  </w:num>
  <w:num w:numId="20">
    <w:abstractNumId w:val="37"/>
  </w:num>
  <w:num w:numId="21">
    <w:abstractNumId w:val="25"/>
  </w:num>
  <w:num w:numId="22">
    <w:abstractNumId w:val="15"/>
  </w:num>
  <w:num w:numId="23">
    <w:abstractNumId w:val="22"/>
  </w:num>
  <w:num w:numId="24">
    <w:abstractNumId w:val="41"/>
  </w:num>
  <w:num w:numId="25">
    <w:abstractNumId w:val="42"/>
  </w:num>
  <w:num w:numId="26">
    <w:abstractNumId w:val="26"/>
  </w:num>
  <w:num w:numId="27">
    <w:abstractNumId w:val="20"/>
  </w:num>
  <w:num w:numId="28">
    <w:abstractNumId w:val="29"/>
  </w:num>
  <w:num w:numId="29">
    <w:abstractNumId w:val="13"/>
  </w:num>
  <w:num w:numId="30">
    <w:abstractNumId w:val="32"/>
  </w:num>
  <w:num w:numId="31">
    <w:abstractNumId w:val="4"/>
  </w:num>
  <w:num w:numId="32">
    <w:abstractNumId w:val="0"/>
  </w:num>
  <w:num w:numId="33">
    <w:abstractNumId w:val="28"/>
  </w:num>
  <w:num w:numId="34">
    <w:abstractNumId w:val="7"/>
  </w:num>
  <w:num w:numId="35">
    <w:abstractNumId w:val="27"/>
  </w:num>
  <w:num w:numId="36">
    <w:abstractNumId w:val="2"/>
  </w:num>
  <w:num w:numId="37">
    <w:abstractNumId w:val="23"/>
  </w:num>
  <w:num w:numId="38">
    <w:abstractNumId w:val="18"/>
    <w:lvlOverride w:ilvl="0">
      <w:startOverride w:val="18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2"/>
  </w:num>
  <w:num w:numId="40">
    <w:abstractNumId w:val="5"/>
  </w:num>
  <w:num w:numId="41">
    <w:abstractNumId w:val="34"/>
  </w:num>
  <w:num w:numId="42">
    <w:abstractNumId w:val="6"/>
  </w:num>
  <w:num w:numId="43">
    <w:abstractNumId w:val="36"/>
  </w:num>
  <w:num w:numId="44">
    <w:abstractNumId w:val="39"/>
  </w:num>
  <w:num w:numId="45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stylePaneFormatFilter w:val="3F01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423439"/>
    <w:rsid w:val="0000528F"/>
    <w:rsid w:val="00031BA1"/>
    <w:rsid w:val="00031D82"/>
    <w:rsid w:val="0003287C"/>
    <w:rsid w:val="00033085"/>
    <w:rsid w:val="000350D0"/>
    <w:rsid w:val="000355BA"/>
    <w:rsid w:val="00035EB7"/>
    <w:rsid w:val="000406BC"/>
    <w:rsid w:val="00040CA7"/>
    <w:rsid w:val="00052608"/>
    <w:rsid w:val="00055DDE"/>
    <w:rsid w:val="000576D6"/>
    <w:rsid w:val="00060DA1"/>
    <w:rsid w:val="00095BFF"/>
    <w:rsid w:val="00097D1F"/>
    <w:rsid w:val="000A3F27"/>
    <w:rsid w:val="000B3DA7"/>
    <w:rsid w:val="000B55E6"/>
    <w:rsid w:val="000B7899"/>
    <w:rsid w:val="000B79F6"/>
    <w:rsid w:val="000E409F"/>
    <w:rsid w:val="000E4AAF"/>
    <w:rsid w:val="000E5668"/>
    <w:rsid w:val="001021F2"/>
    <w:rsid w:val="00103DF4"/>
    <w:rsid w:val="00106998"/>
    <w:rsid w:val="00107576"/>
    <w:rsid w:val="0011495C"/>
    <w:rsid w:val="001261D8"/>
    <w:rsid w:val="0012687A"/>
    <w:rsid w:val="00130D0F"/>
    <w:rsid w:val="001323C4"/>
    <w:rsid w:val="001347B7"/>
    <w:rsid w:val="00134E18"/>
    <w:rsid w:val="00141387"/>
    <w:rsid w:val="00155F11"/>
    <w:rsid w:val="00172C9C"/>
    <w:rsid w:val="00173E92"/>
    <w:rsid w:val="00176AD9"/>
    <w:rsid w:val="00176C95"/>
    <w:rsid w:val="00177908"/>
    <w:rsid w:val="001970C5"/>
    <w:rsid w:val="001A14E7"/>
    <w:rsid w:val="001C2402"/>
    <w:rsid w:val="001C620E"/>
    <w:rsid w:val="001D0CC6"/>
    <w:rsid w:val="001D4C97"/>
    <w:rsid w:val="001D66A8"/>
    <w:rsid w:val="001E5C98"/>
    <w:rsid w:val="001F6D3F"/>
    <w:rsid w:val="00212425"/>
    <w:rsid w:val="00222F80"/>
    <w:rsid w:val="0023382D"/>
    <w:rsid w:val="002348D6"/>
    <w:rsid w:val="00237E53"/>
    <w:rsid w:val="00241440"/>
    <w:rsid w:val="00250E35"/>
    <w:rsid w:val="00260AB2"/>
    <w:rsid w:val="0026579A"/>
    <w:rsid w:val="0027403D"/>
    <w:rsid w:val="0028005B"/>
    <w:rsid w:val="0028203A"/>
    <w:rsid w:val="0028639F"/>
    <w:rsid w:val="00295D51"/>
    <w:rsid w:val="00295F05"/>
    <w:rsid w:val="002C3677"/>
    <w:rsid w:val="002C48BA"/>
    <w:rsid w:val="002E411E"/>
    <w:rsid w:val="002E5C5A"/>
    <w:rsid w:val="00301E74"/>
    <w:rsid w:val="00313E07"/>
    <w:rsid w:val="0031596B"/>
    <w:rsid w:val="003212F6"/>
    <w:rsid w:val="003416E6"/>
    <w:rsid w:val="0035049B"/>
    <w:rsid w:val="00356523"/>
    <w:rsid w:val="0036541E"/>
    <w:rsid w:val="00380751"/>
    <w:rsid w:val="003861D1"/>
    <w:rsid w:val="0038692B"/>
    <w:rsid w:val="003A2F7B"/>
    <w:rsid w:val="003A73D0"/>
    <w:rsid w:val="003A7884"/>
    <w:rsid w:val="003B10FF"/>
    <w:rsid w:val="003C1C0F"/>
    <w:rsid w:val="003D14D7"/>
    <w:rsid w:val="003F2822"/>
    <w:rsid w:val="003F2AD6"/>
    <w:rsid w:val="003F5E79"/>
    <w:rsid w:val="00404D9C"/>
    <w:rsid w:val="0041172B"/>
    <w:rsid w:val="00412AB3"/>
    <w:rsid w:val="00413212"/>
    <w:rsid w:val="00423439"/>
    <w:rsid w:val="00436A9F"/>
    <w:rsid w:val="00446C1F"/>
    <w:rsid w:val="00465858"/>
    <w:rsid w:val="00470244"/>
    <w:rsid w:val="00475787"/>
    <w:rsid w:val="00476F16"/>
    <w:rsid w:val="00493584"/>
    <w:rsid w:val="00495CD2"/>
    <w:rsid w:val="00496D0D"/>
    <w:rsid w:val="004A2976"/>
    <w:rsid w:val="004B462C"/>
    <w:rsid w:val="004C65A0"/>
    <w:rsid w:val="004D6A2A"/>
    <w:rsid w:val="004E682C"/>
    <w:rsid w:val="004E6DCC"/>
    <w:rsid w:val="004F1B7C"/>
    <w:rsid w:val="004F2A0D"/>
    <w:rsid w:val="004F43B6"/>
    <w:rsid w:val="00505F5D"/>
    <w:rsid w:val="005124BC"/>
    <w:rsid w:val="00512725"/>
    <w:rsid w:val="00512804"/>
    <w:rsid w:val="005137DE"/>
    <w:rsid w:val="00537201"/>
    <w:rsid w:val="00541261"/>
    <w:rsid w:val="005709F0"/>
    <w:rsid w:val="00571E05"/>
    <w:rsid w:val="0057715C"/>
    <w:rsid w:val="005818C6"/>
    <w:rsid w:val="0058498E"/>
    <w:rsid w:val="005A3134"/>
    <w:rsid w:val="005A55E4"/>
    <w:rsid w:val="005C4769"/>
    <w:rsid w:val="005C4ED8"/>
    <w:rsid w:val="005D2BFF"/>
    <w:rsid w:val="005D79F0"/>
    <w:rsid w:val="005E41F8"/>
    <w:rsid w:val="005E6970"/>
    <w:rsid w:val="005F731F"/>
    <w:rsid w:val="006022F1"/>
    <w:rsid w:val="00602B13"/>
    <w:rsid w:val="00632AF9"/>
    <w:rsid w:val="006342E2"/>
    <w:rsid w:val="006351D1"/>
    <w:rsid w:val="006401F5"/>
    <w:rsid w:val="00640FC6"/>
    <w:rsid w:val="006619F4"/>
    <w:rsid w:val="00664859"/>
    <w:rsid w:val="006807CF"/>
    <w:rsid w:val="00682DC5"/>
    <w:rsid w:val="00685393"/>
    <w:rsid w:val="006927C6"/>
    <w:rsid w:val="00692FA2"/>
    <w:rsid w:val="0069723F"/>
    <w:rsid w:val="006A1C8C"/>
    <w:rsid w:val="006B1924"/>
    <w:rsid w:val="006B1A6F"/>
    <w:rsid w:val="006B2708"/>
    <w:rsid w:val="006C1DF7"/>
    <w:rsid w:val="006C4FAE"/>
    <w:rsid w:val="006D2540"/>
    <w:rsid w:val="006D4403"/>
    <w:rsid w:val="006D4B4A"/>
    <w:rsid w:val="006F2B1F"/>
    <w:rsid w:val="006F33B1"/>
    <w:rsid w:val="007017E3"/>
    <w:rsid w:val="007024C6"/>
    <w:rsid w:val="0070499F"/>
    <w:rsid w:val="00714712"/>
    <w:rsid w:val="0072533E"/>
    <w:rsid w:val="00754C7E"/>
    <w:rsid w:val="00764079"/>
    <w:rsid w:val="00774A86"/>
    <w:rsid w:val="00796F9C"/>
    <w:rsid w:val="007A37B8"/>
    <w:rsid w:val="007C3640"/>
    <w:rsid w:val="007D4D41"/>
    <w:rsid w:val="007E704F"/>
    <w:rsid w:val="007E7739"/>
    <w:rsid w:val="007F1FFA"/>
    <w:rsid w:val="00802437"/>
    <w:rsid w:val="0080270C"/>
    <w:rsid w:val="00813610"/>
    <w:rsid w:val="00814915"/>
    <w:rsid w:val="008362A1"/>
    <w:rsid w:val="008421B2"/>
    <w:rsid w:val="008503ED"/>
    <w:rsid w:val="008526A5"/>
    <w:rsid w:val="00871244"/>
    <w:rsid w:val="00881D57"/>
    <w:rsid w:val="0088381E"/>
    <w:rsid w:val="0089607D"/>
    <w:rsid w:val="008C1D14"/>
    <w:rsid w:val="008C7730"/>
    <w:rsid w:val="008E0BBB"/>
    <w:rsid w:val="008E3C33"/>
    <w:rsid w:val="008F1963"/>
    <w:rsid w:val="00913810"/>
    <w:rsid w:val="0091623E"/>
    <w:rsid w:val="00941DFB"/>
    <w:rsid w:val="009444CC"/>
    <w:rsid w:val="0095106A"/>
    <w:rsid w:val="009556A9"/>
    <w:rsid w:val="00955E2A"/>
    <w:rsid w:val="00975F5C"/>
    <w:rsid w:val="00983E96"/>
    <w:rsid w:val="00994BB2"/>
    <w:rsid w:val="009A5C71"/>
    <w:rsid w:val="009C06FB"/>
    <w:rsid w:val="009C53A0"/>
    <w:rsid w:val="009E4DD7"/>
    <w:rsid w:val="009E75CF"/>
    <w:rsid w:val="009E77D4"/>
    <w:rsid w:val="00A22095"/>
    <w:rsid w:val="00A34481"/>
    <w:rsid w:val="00A37143"/>
    <w:rsid w:val="00A44326"/>
    <w:rsid w:val="00A510C5"/>
    <w:rsid w:val="00A51A17"/>
    <w:rsid w:val="00A55096"/>
    <w:rsid w:val="00A63F16"/>
    <w:rsid w:val="00A8697E"/>
    <w:rsid w:val="00A95689"/>
    <w:rsid w:val="00A967A4"/>
    <w:rsid w:val="00AA0EA4"/>
    <w:rsid w:val="00AA49DB"/>
    <w:rsid w:val="00AA4FD6"/>
    <w:rsid w:val="00AB0428"/>
    <w:rsid w:val="00AB63DE"/>
    <w:rsid w:val="00AC35DE"/>
    <w:rsid w:val="00AC5077"/>
    <w:rsid w:val="00AC5726"/>
    <w:rsid w:val="00AD7857"/>
    <w:rsid w:val="00AE23F6"/>
    <w:rsid w:val="00AE2F31"/>
    <w:rsid w:val="00AF5BD7"/>
    <w:rsid w:val="00AF6B15"/>
    <w:rsid w:val="00B00607"/>
    <w:rsid w:val="00B02571"/>
    <w:rsid w:val="00B2160A"/>
    <w:rsid w:val="00B25BF5"/>
    <w:rsid w:val="00B27D0C"/>
    <w:rsid w:val="00B36FEA"/>
    <w:rsid w:val="00B44646"/>
    <w:rsid w:val="00B56EB9"/>
    <w:rsid w:val="00B9716D"/>
    <w:rsid w:val="00B97F2A"/>
    <w:rsid w:val="00BB228A"/>
    <w:rsid w:val="00BB4D2C"/>
    <w:rsid w:val="00BF0775"/>
    <w:rsid w:val="00BF2998"/>
    <w:rsid w:val="00BF6AB1"/>
    <w:rsid w:val="00C06112"/>
    <w:rsid w:val="00C06CF1"/>
    <w:rsid w:val="00C07211"/>
    <w:rsid w:val="00C0793C"/>
    <w:rsid w:val="00C34B2E"/>
    <w:rsid w:val="00C439C1"/>
    <w:rsid w:val="00C43DA9"/>
    <w:rsid w:val="00C51906"/>
    <w:rsid w:val="00C63EC5"/>
    <w:rsid w:val="00C648DD"/>
    <w:rsid w:val="00C64CF0"/>
    <w:rsid w:val="00C7119E"/>
    <w:rsid w:val="00CA2A40"/>
    <w:rsid w:val="00CB3BB5"/>
    <w:rsid w:val="00CB4BB9"/>
    <w:rsid w:val="00CD772B"/>
    <w:rsid w:val="00CE509D"/>
    <w:rsid w:val="00CF366A"/>
    <w:rsid w:val="00D04449"/>
    <w:rsid w:val="00D11443"/>
    <w:rsid w:val="00D13004"/>
    <w:rsid w:val="00D1604A"/>
    <w:rsid w:val="00D209EF"/>
    <w:rsid w:val="00D31300"/>
    <w:rsid w:val="00D36814"/>
    <w:rsid w:val="00D370A5"/>
    <w:rsid w:val="00D42EE2"/>
    <w:rsid w:val="00D46ABE"/>
    <w:rsid w:val="00D51DB5"/>
    <w:rsid w:val="00D523FF"/>
    <w:rsid w:val="00D528F4"/>
    <w:rsid w:val="00D5451D"/>
    <w:rsid w:val="00D54819"/>
    <w:rsid w:val="00D60771"/>
    <w:rsid w:val="00D77982"/>
    <w:rsid w:val="00D873F7"/>
    <w:rsid w:val="00D94F3C"/>
    <w:rsid w:val="00DA59CF"/>
    <w:rsid w:val="00DC38BE"/>
    <w:rsid w:val="00DC44A1"/>
    <w:rsid w:val="00DD169D"/>
    <w:rsid w:val="00DD27C2"/>
    <w:rsid w:val="00DD6756"/>
    <w:rsid w:val="00DE4E48"/>
    <w:rsid w:val="00DE5066"/>
    <w:rsid w:val="00DE7923"/>
    <w:rsid w:val="00DF46B4"/>
    <w:rsid w:val="00DF6714"/>
    <w:rsid w:val="00E0281B"/>
    <w:rsid w:val="00E22D73"/>
    <w:rsid w:val="00E23474"/>
    <w:rsid w:val="00E26858"/>
    <w:rsid w:val="00E26F67"/>
    <w:rsid w:val="00E310CD"/>
    <w:rsid w:val="00E4460A"/>
    <w:rsid w:val="00E45AB7"/>
    <w:rsid w:val="00E4782A"/>
    <w:rsid w:val="00E56E1E"/>
    <w:rsid w:val="00E60130"/>
    <w:rsid w:val="00E7448A"/>
    <w:rsid w:val="00E82AFF"/>
    <w:rsid w:val="00E83A15"/>
    <w:rsid w:val="00E955E3"/>
    <w:rsid w:val="00EA0645"/>
    <w:rsid w:val="00EA299E"/>
    <w:rsid w:val="00EC2F78"/>
    <w:rsid w:val="00EC7A93"/>
    <w:rsid w:val="00ED02B9"/>
    <w:rsid w:val="00ED77C0"/>
    <w:rsid w:val="00EF41AB"/>
    <w:rsid w:val="00F05D4E"/>
    <w:rsid w:val="00F10E07"/>
    <w:rsid w:val="00F12696"/>
    <w:rsid w:val="00F15420"/>
    <w:rsid w:val="00F17DBF"/>
    <w:rsid w:val="00F22E01"/>
    <w:rsid w:val="00F25EC1"/>
    <w:rsid w:val="00F277CB"/>
    <w:rsid w:val="00F31236"/>
    <w:rsid w:val="00F3241C"/>
    <w:rsid w:val="00F4045C"/>
    <w:rsid w:val="00F44AC7"/>
    <w:rsid w:val="00F53F94"/>
    <w:rsid w:val="00F60815"/>
    <w:rsid w:val="00F61DCD"/>
    <w:rsid w:val="00F64E1C"/>
    <w:rsid w:val="00F65E76"/>
    <w:rsid w:val="00F67271"/>
    <w:rsid w:val="00F840B1"/>
    <w:rsid w:val="00F933EE"/>
    <w:rsid w:val="00F9483E"/>
    <w:rsid w:val="00FA1488"/>
    <w:rsid w:val="00FA7E3D"/>
    <w:rsid w:val="00FD4840"/>
    <w:rsid w:val="00FD4C46"/>
    <w:rsid w:val="00FE625F"/>
    <w:rsid w:val="00FF102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F46B4"/>
    <w:rPr>
      <w:sz w:val="24"/>
      <w:szCs w:val="24"/>
    </w:rPr>
  </w:style>
  <w:style w:type="paragraph" w:styleId="Balk3">
    <w:name w:val="heading 3"/>
    <w:basedOn w:val="Normal"/>
    <w:next w:val="Normal"/>
    <w:link w:val="Balk3Char"/>
    <w:unhideWhenUsed/>
    <w:qFormat/>
    <w:rsid w:val="00F10E07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9C06FB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9C06FB"/>
  </w:style>
  <w:style w:type="paragraph" w:styleId="Altbilgi">
    <w:name w:val="footer"/>
    <w:basedOn w:val="Normal"/>
    <w:rsid w:val="009C06FB"/>
    <w:pPr>
      <w:tabs>
        <w:tab w:val="center" w:pos="4536"/>
        <w:tab w:val="right" w:pos="9072"/>
      </w:tabs>
    </w:pPr>
  </w:style>
  <w:style w:type="character" w:styleId="AklamaBavurusu">
    <w:name w:val="annotation reference"/>
    <w:semiHidden/>
    <w:rsid w:val="0028203A"/>
    <w:rPr>
      <w:sz w:val="16"/>
      <w:szCs w:val="16"/>
    </w:rPr>
  </w:style>
  <w:style w:type="paragraph" w:styleId="AklamaMetni">
    <w:name w:val="annotation text"/>
    <w:basedOn w:val="Normal"/>
    <w:semiHidden/>
    <w:rsid w:val="0028203A"/>
    <w:rPr>
      <w:sz w:val="20"/>
      <w:szCs w:val="20"/>
    </w:rPr>
  </w:style>
  <w:style w:type="paragraph" w:styleId="AklamaKonusu">
    <w:name w:val="annotation subject"/>
    <w:basedOn w:val="AklamaMetni"/>
    <w:next w:val="AklamaMetni"/>
    <w:semiHidden/>
    <w:rsid w:val="0028203A"/>
    <w:rPr>
      <w:b/>
      <w:bCs/>
    </w:rPr>
  </w:style>
  <w:style w:type="paragraph" w:styleId="BalonMetni">
    <w:name w:val="Balloon Text"/>
    <w:basedOn w:val="Normal"/>
    <w:semiHidden/>
    <w:rsid w:val="0028203A"/>
    <w:rPr>
      <w:rFonts w:ascii="Tahoma" w:hAnsi="Tahoma" w:cs="Tahoma"/>
      <w:sz w:val="16"/>
      <w:szCs w:val="16"/>
    </w:rPr>
  </w:style>
  <w:style w:type="paragraph" w:styleId="KonuBal">
    <w:name w:val="Title"/>
    <w:basedOn w:val="Normal"/>
    <w:qFormat/>
    <w:rsid w:val="00FF1026"/>
    <w:pPr>
      <w:jc w:val="center"/>
    </w:pPr>
    <w:rPr>
      <w:b/>
      <w:bCs/>
    </w:rPr>
  </w:style>
  <w:style w:type="paragraph" w:customStyle="1" w:styleId="Pa14">
    <w:name w:val="Pa14"/>
    <w:basedOn w:val="Normal"/>
    <w:next w:val="Normal"/>
    <w:uiPriority w:val="99"/>
    <w:rsid w:val="00F44AC7"/>
    <w:pPr>
      <w:autoSpaceDE w:val="0"/>
      <w:autoSpaceDN w:val="0"/>
      <w:adjustRightInd w:val="0"/>
      <w:spacing w:line="201" w:lineRule="atLeast"/>
    </w:pPr>
    <w:rPr>
      <w:rFonts w:ascii="Arial" w:hAnsi="Arial" w:cs="Arial"/>
    </w:rPr>
  </w:style>
  <w:style w:type="character" w:customStyle="1" w:styleId="A6">
    <w:name w:val="A6"/>
    <w:uiPriority w:val="99"/>
    <w:rsid w:val="00F44AC7"/>
    <w:rPr>
      <w:color w:val="000000"/>
    </w:rPr>
  </w:style>
  <w:style w:type="paragraph" w:customStyle="1" w:styleId="Pa15">
    <w:name w:val="Pa15"/>
    <w:basedOn w:val="Normal"/>
    <w:next w:val="Normal"/>
    <w:uiPriority w:val="99"/>
    <w:rsid w:val="00F44AC7"/>
    <w:pPr>
      <w:autoSpaceDE w:val="0"/>
      <w:autoSpaceDN w:val="0"/>
      <w:adjustRightInd w:val="0"/>
      <w:spacing w:line="201" w:lineRule="atLeast"/>
    </w:pPr>
    <w:rPr>
      <w:rFonts w:ascii="Arial" w:hAnsi="Arial" w:cs="Arial"/>
    </w:rPr>
  </w:style>
  <w:style w:type="paragraph" w:customStyle="1" w:styleId="Pa13">
    <w:name w:val="Pa13"/>
    <w:basedOn w:val="Normal"/>
    <w:next w:val="Normal"/>
    <w:uiPriority w:val="99"/>
    <w:rsid w:val="00F44AC7"/>
    <w:pPr>
      <w:autoSpaceDE w:val="0"/>
      <w:autoSpaceDN w:val="0"/>
      <w:adjustRightInd w:val="0"/>
      <w:spacing w:line="201" w:lineRule="atLeast"/>
    </w:pPr>
    <w:rPr>
      <w:rFonts w:ascii="Arial" w:hAnsi="Arial" w:cs="Arial"/>
    </w:rPr>
  </w:style>
  <w:style w:type="character" w:customStyle="1" w:styleId="A7">
    <w:name w:val="A7"/>
    <w:uiPriority w:val="99"/>
    <w:rsid w:val="0038692B"/>
    <w:rPr>
      <w:b/>
      <w:bCs/>
      <w:color w:val="000000"/>
      <w:sz w:val="20"/>
      <w:szCs w:val="20"/>
      <w:u w:val="single"/>
    </w:rPr>
  </w:style>
  <w:style w:type="table" w:styleId="TabloKlavuzu">
    <w:name w:val="Table Grid"/>
    <w:basedOn w:val="NormalTablo"/>
    <w:rsid w:val="00C0793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qFormat/>
    <w:rsid w:val="00495CD2"/>
    <w:pPr>
      <w:ind w:left="720"/>
      <w:contextualSpacing/>
    </w:pPr>
  </w:style>
  <w:style w:type="paragraph" w:customStyle="1" w:styleId="ListeParagraf1">
    <w:name w:val="Liste Paragraf1"/>
    <w:basedOn w:val="Normal"/>
    <w:rsid w:val="001347B7"/>
    <w:pPr>
      <w:ind w:left="720"/>
      <w:contextualSpacing/>
    </w:pPr>
    <w:rPr>
      <w:rFonts w:eastAsia="Calibri"/>
    </w:rPr>
  </w:style>
  <w:style w:type="character" w:customStyle="1" w:styleId="Balk3Char">
    <w:name w:val="Başlık 3 Char"/>
    <w:link w:val="Balk3"/>
    <w:rsid w:val="00F10E07"/>
    <w:rPr>
      <w:rFonts w:ascii="Arial" w:hAnsi="Arial" w:cs="Arial"/>
      <w:b/>
      <w:bCs/>
      <w:sz w:val="26"/>
      <w:szCs w:val="26"/>
    </w:rPr>
  </w:style>
  <w:style w:type="character" w:styleId="Gl">
    <w:name w:val="Strong"/>
    <w:basedOn w:val="VarsaylanParagrafYazTipi"/>
    <w:qFormat/>
    <w:rsid w:val="006F2B1F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6.png"/><Relationship Id="rId18" Type="http://schemas.openxmlformats.org/officeDocument/2006/relationships/image" Target="media/image11.w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E&#286;&#304;T&#304;M\3-B%20SINIFI\3-B%20MAT-DENEME-1.dot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9D29B74-EF79-4092-905A-66C7131575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3-B MAT-DENEME-1</Template>
  <TotalTime>1</TotalTime>
  <Pages>1</Pages>
  <Words>167</Words>
  <Characters>957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Adı Soyadı :………………………………</vt:lpstr>
    </vt:vector>
  </TitlesOfParts>
  <Company>milli eğitim</Company>
  <LinksUpToDate>false</LinksUpToDate>
  <CharactersWithSpaces>1122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BABA</dc:creator>
  <cp:keywords>www.sorubak.com</cp:keywords>
  <dc:description>www.sorubak.com</dc:description>
  <cp:lastModifiedBy>GTR5KT587TI4OUT57YT675IKT8967690IN B</cp:lastModifiedBy>
  <cp:revision>4</cp:revision>
  <cp:lastPrinted>2013-03-07T09:00:00Z</cp:lastPrinted>
  <dcterms:created xsi:type="dcterms:W3CDTF">2013-03-12T17:18:00Z</dcterms:created>
  <dcterms:modified xsi:type="dcterms:W3CDTF">2014-03-27T14:24:00Z</dcterms:modified>
  <cp:category>www.sorubak.com</cp:category>
  <cp:contentType>www.sorubak.com</cp:contentType>
  <cp:contentStatus>www.sorubak.com</cp:contentStatus>
</cp:coreProperties>
</file>