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57" w:rsidRDefault="008E1FB1" w:rsidP="00515857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DR METE ERSOY</w:t>
      </w:r>
      <w:r w:rsidR="00515857">
        <w:rPr>
          <w:rFonts w:ascii="Times New Roman" w:hAnsi="Times New Roman"/>
        </w:rPr>
        <w:t xml:space="preserve"> </w:t>
      </w:r>
      <w:r w:rsidR="00550D03">
        <w:rPr>
          <w:rFonts w:ascii="Times New Roman" w:hAnsi="Times New Roman"/>
        </w:rPr>
        <w:t>PRIMARY SCHOOL</w:t>
      </w:r>
      <w:r w:rsidR="00515857">
        <w:rPr>
          <w:rFonts w:ascii="Times New Roman" w:hAnsi="Times New Roman"/>
        </w:rPr>
        <w:t xml:space="preserve"> 6-</w:t>
      </w:r>
      <w:r>
        <w:rPr>
          <w:rFonts w:ascii="Times New Roman" w:hAnsi="Times New Roman"/>
        </w:rPr>
        <w:t>C</w:t>
      </w:r>
      <w:r w:rsidR="00515857">
        <w:rPr>
          <w:rFonts w:ascii="Times New Roman" w:hAnsi="Times New Roman"/>
        </w:rPr>
        <w:t xml:space="preserve"> SECOND TERM </w:t>
      </w:r>
      <w:r>
        <w:rPr>
          <w:rFonts w:ascii="Times New Roman" w:hAnsi="Times New Roman"/>
        </w:rPr>
        <w:t>1ST</w:t>
      </w:r>
      <w:r w:rsidR="00515857">
        <w:rPr>
          <w:rFonts w:ascii="Times New Roman" w:hAnsi="Times New Roman"/>
        </w:rPr>
        <w:t xml:space="preserve"> EXAM</w:t>
      </w:r>
    </w:p>
    <w:p w:rsidR="00515857" w:rsidRDefault="00515857" w:rsidP="0051585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NAME:</w:t>
      </w:r>
      <w:r w:rsidR="003A0ED9" w:rsidRPr="003A0ED9">
        <w:t xml:space="preserve"> </w:t>
      </w:r>
      <w:r w:rsidR="003A0ED9">
        <w:t>www.</w:t>
      </w:r>
      <w:proofErr w:type="spellStart"/>
      <w:r w:rsidR="003A0ED9">
        <w:t>sorubak</w:t>
      </w:r>
      <w:proofErr w:type="spellEnd"/>
      <w:r w:rsidR="003A0ED9">
        <w:t>.com</w:t>
      </w:r>
    </w:p>
    <w:p w:rsidR="00515857" w:rsidRDefault="00515857" w:rsidP="00515857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SURNAME:</w:t>
      </w:r>
    </w:p>
    <w:p w:rsidR="00A92729" w:rsidRDefault="00384B0C">
      <w:r>
        <w:t>NUMBER</w:t>
      </w:r>
      <w:r w:rsidR="0056550E">
        <w:t>:</w:t>
      </w:r>
    </w:p>
    <w:p w:rsidR="00515857" w:rsidRDefault="0083302A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282575</wp:posOffset>
            </wp:positionV>
            <wp:extent cx="1190625" cy="647700"/>
            <wp:effectExtent l="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5857">
        <w:t>A- WRITE SENTENCES WITH ‘GOING TO’</w:t>
      </w:r>
      <w:r w:rsidR="009B183C">
        <w:t xml:space="preserve">    </w:t>
      </w:r>
      <w:r w:rsidR="00A92729" w:rsidRPr="0056550E">
        <w:rPr>
          <w:i/>
        </w:rPr>
        <w:t>5</w:t>
      </w:r>
      <w:r w:rsidR="009B183C" w:rsidRPr="0056550E">
        <w:rPr>
          <w:i/>
        </w:rPr>
        <w:t>pts</w:t>
      </w:r>
      <w:r w:rsidR="00550D03">
        <w:rPr>
          <w:i/>
        </w:rPr>
        <w:t xml:space="preserve">   </w:t>
      </w:r>
      <w:r w:rsidR="00550D03" w:rsidRPr="00550D03">
        <w:t>(GOING TO KULLANARAK CÜMLELER KURUNUZ)</w:t>
      </w:r>
    </w:p>
    <w:p w:rsidR="00491541" w:rsidRDefault="0083302A" w:rsidP="00515857">
      <w:pPr>
        <w:tabs>
          <w:tab w:val="left" w:pos="2640"/>
        </w:tabs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0</wp:posOffset>
            </wp:positionV>
            <wp:extent cx="2366645" cy="7143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5857">
        <w:t xml:space="preserve">1-                                                    </w:t>
      </w:r>
    </w:p>
    <w:p w:rsidR="000E6BF9" w:rsidRDefault="00515857" w:rsidP="00515857">
      <w:pPr>
        <w:tabs>
          <w:tab w:val="left" w:pos="2640"/>
        </w:tabs>
      </w:pPr>
      <w:r>
        <w:tab/>
      </w:r>
      <w:r w:rsidR="00491541">
        <w:t xml:space="preserve">  </w:t>
      </w:r>
      <w:r w:rsidR="006C39AE">
        <w:t xml:space="preserve">                                        I am  </w:t>
      </w:r>
      <w:r>
        <w:t>_______</w:t>
      </w:r>
      <w:r w:rsidR="006C39AE">
        <w:t>_______________________</w:t>
      </w:r>
    </w:p>
    <w:p w:rsidR="00515857" w:rsidRDefault="00515857" w:rsidP="00515857">
      <w:pPr>
        <w:tabs>
          <w:tab w:val="left" w:pos="2640"/>
        </w:tabs>
      </w:pPr>
    </w:p>
    <w:p w:rsidR="00515857" w:rsidRDefault="00515857" w:rsidP="00515857">
      <w:pPr>
        <w:tabs>
          <w:tab w:val="left" w:pos="2640"/>
        </w:tabs>
      </w:pPr>
      <w:r>
        <w:t>2-</w:t>
      </w:r>
      <w:r w:rsidRPr="00515857">
        <w:t xml:space="preserve"> </w:t>
      </w:r>
      <w:r w:rsidR="0083302A">
        <w:rPr>
          <w:noProof/>
          <w:lang w:eastAsia="tr-TR"/>
        </w:rPr>
        <w:drawing>
          <wp:inline distT="0" distB="0" distL="0" distR="0">
            <wp:extent cx="2324100" cy="714375"/>
            <wp:effectExtent l="0" t="0" r="0" b="9525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6C39AE">
        <w:t xml:space="preserve">              </w:t>
      </w:r>
      <w:proofErr w:type="spellStart"/>
      <w:r w:rsidR="006C39AE">
        <w:t>We</w:t>
      </w:r>
      <w:proofErr w:type="spellEnd"/>
      <w:r w:rsidR="006C39AE">
        <w:t xml:space="preserve"> </w:t>
      </w:r>
      <w:proofErr w:type="spellStart"/>
      <w:r w:rsidR="006C39AE">
        <w:t>are</w:t>
      </w:r>
      <w:proofErr w:type="spellEnd"/>
      <w:r w:rsidR="006C39AE">
        <w:t xml:space="preserve">  </w:t>
      </w:r>
      <w:r>
        <w:t>______________________________</w:t>
      </w:r>
    </w:p>
    <w:p w:rsidR="00515857" w:rsidRDefault="0083302A" w:rsidP="00515857">
      <w:pPr>
        <w:tabs>
          <w:tab w:val="left" w:pos="2640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249555</wp:posOffset>
            </wp:positionV>
            <wp:extent cx="2314575" cy="87630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5857" w:rsidRDefault="00515857" w:rsidP="00515857">
      <w:pPr>
        <w:tabs>
          <w:tab w:val="left" w:pos="2640"/>
        </w:tabs>
      </w:pPr>
    </w:p>
    <w:p w:rsidR="00515857" w:rsidRDefault="00515857" w:rsidP="00515857">
      <w:pPr>
        <w:tabs>
          <w:tab w:val="left" w:pos="3000"/>
        </w:tabs>
      </w:pPr>
      <w:r>
        <w:t>3-</w:t>
      </w:r>
      <w:r w:rsidRPr="00515857">
        <w:t xml:space="preserve"> </w:t>
      </w:r>
      <w:r>
        <w:t xml:space="preserve">                    </w:t>
      </w:r>
      <w:r w:rsidR="00491541">
        <w:t xml:space="preserve">                               </w:t>
      </w:r>
      <w:r w:rsidR="006C39AE">
        <w:t xml:space="preserve">                                        I am  _</w:t>
      </w:r>
      <w:r>
        <w:t>______________________________</w:t>
      </w:r>
    </w:p>
    <w:p w:rsidR="00515857" w:rsidRDefault="00515857" w:rsidP="00515857">
      <w:pPr>
        <w:tabs>
          <w:tab w:val="left" w:pos="3000"/>
        </w:tabs>
      </w:pPr>
    </w:p>
    <w:p w:rsidR="00491541" w:rsidRDefault="0083302A" w:rsidP="00515857">
      <w:pPr>
        <w:tabs>
          <w:tab w:val="left" w:pos="3000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214630</wp:posOffset>
            </wp:positionV>
            <wp:extent cx="2280920" cy="894080"/>
            <wp:effectExtent l="0" t="0" r="5080" b="127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89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5857" w:rsidRDefault="00515857" w:rsidP="00515857">
      <w:pPr>
        <w:tabs>
          <w:tab w:val="left" w:pos="3000"/>
        </w:tabs>
      </w:pPr>
      <w:r>
        <w:t xml:space="preserve">4-                     </w:t>
      </w:r>
      <w:r w:rsidR="00491541">
        <w:t xml:space="preserve">                               </w:t>
      </w:r>
      <w:r w:rsidR="006C39AE">
        <w:t xml:space="preserve">                                       </w:t>
      </w:r>
      <w:proofErr w:type="spellStart"/>
      <w:r w:rsidR="006C39AE">
        <w:t>We</w:t>
      </w:r>
      <w:proofErr w:type="spellEnd"/>
      <w:r w:rsidR="006C39AE">
        <w:t xml:space="preserve"> </w:t>
      </w:r>
      <w:proofErr w:type="spellStart"/>
      <w:r w:rsidR="006C39AE">
        <w:t>are</w:t>
      </w:r>
      <w:proofErr w:type="spellEnd"/>
      <w:r w:rsidR="006C39AE">
        <w:t xml:space="preserve"> not  _____</w:t>
      </w:r>
      <w:r>
        <w:t>______________________</w:t>
      </w:r>
    </w:p>
    <w:p w:rsidR="00491541" w:rsidRDefault="00491541" w:rsidP="00515857">
      <w:pPr>
        <w:tabs>
          <w:tab w:val="left" w:pos="3000"/>
        </w:tabs>
      </w:pPr>
    </w:p>
    <w:p w:rsidR="00491541" w:rsidRDefault="00491541" w:rsidP="00550D03">
      <w:pPr>
        <w:tabs>
          <w:tab w:val="left" w:pos="3000"/>
        </w:tabs>
        <w:spacing w:line="240" w:lineRule="auto"/>
        <w:ind w:firstLine="708"/>
      </w:pPr>
    </w:p>
    <w:p w:rsidR="008E1FB1" w:rsidRPr="001E1E00" w:rsidRDefault="008E1FB1" w:rsidP="00550D03">
      <w:pPr>
        <w:tabs>
          <w:tab w:val="left" w:pos="3000"/>
        </w:tabs>
        <w:spacing w:line="240" w:lineRule="auto"/>
        <w:rPr>
          <w:i/>
        </w:rPr>
      </w:pPr>
      <w:r>
        <w:t xml:space="preserve">B) ANSWER THE QUESTIONS?   </w:t>
      </w:r>
      <w:r w:rsidRPr="001E1E00">
        <w:rPr>
          <w:i/>
        </w:rPr>
        <w:t xml:space="preserve"> </w:t>
      </w:r>
      <w:r w:rsidR="00550D03">
        <w:rPr>
          <w:i/>
        </w:rPr>
        <w:t>4</w:t>
      </w:r>
      <w:r w:rsidRPr="001E1E00">
        <w:rPr>
          <w:i/>
        </w:rPr>
        <w:t>pts</w:t>
      </w:r>
      <w:r w:rsidR="00550D03">
        <w:rPr>
          <w:i/>
        </w:rPr>
        <w:t xml:space="preserve">   </w:t>
      </w:r>
      <w:r w:rsidR="00550D03" w:rsidRPr="00550D03">
        <w:t>(SORULARA KENDİNİZE GÖRE CEVAP VERİNİZ)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1-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</w:t>
      </w:r>
      <w:r>
        <w:tab/>
      </w:r>
      <w:r>
        <w:tab/>
      </w:r>
      <w:r>
        <w:tab/>
        <w:t xml:space="preserve">                            _______________________________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2-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weigh</w:t>
      </w:r>
      <w:proofErr w:type="spellEnd"/>
      <w:r>
        <w:t>?                                                _______________________________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3-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animal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trunk</w:t>
      </w:r>
      <w:proofErr w:type="spellEnd"/>
      <w:r>
        <w:t>?                                         _______________________________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4-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indoor</w:t>
      </w:r>
      <w:proofErr w:type="spellEnd"/>
      <w:r>
        <w:t xml:space="preserve"> </w:t>
      </w:r>
      <w:proofErr w:type="spellStart"/>
      <w:r>
        <w:t>games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games</w:t>
      </w:r>
      <w:proofErr w:type="spellEnd"/>
      <w:r>
        <w:t>?              _______________________________</w:t>
      </w:r>
      <w:r>
        <w:tab/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5-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rainy</w:t>
      </w:r>
      <w:proofErr w:type="spellEnd"/>
      <w:r>
        <w:t>?                _______________________________</w:t>
      </w:r>
      <w:r>
        <w:tab/>
      </w:r>
    </w:p>
    <w:p w:rsidR="00550D03" w:rsidRDefault="00550D03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</w:p>
    <w:p w:rsidR="008E1FB1" w:rsidRPr="00550D03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C- CHOOSE THE CORRECT </w:t>
      </w:r>
      <w:proofErr w:type="gramStart"/>
      <w:r>
        <w:t xml:space="preserve">ONE     </w:t>
      </w:r>
      <w:r>
        <w:rPr>
          <w:i/>
        </w:rPr>
        <w:t>5</w:t>
      </w:r>
      <w:r w:rsidRPr="001E1E00">
        <w:rPr>
          <w:i/>
        </w:rPr>
        <w:t>pts</w:t>
      </w:r>
      <w:proofErr w:type="gramEnd"/>
      <w:r w:rsidR="00550D03">
        <w:rPr>
          <w:i/>
        </w:rPr>
        <w:t xml:space="preserve">   </w:t>
      </w:r>
      <w:r w:rsidR="00550D03">
        <w:t>(DOĞRU SEÇENEĞİ İŞARETLEYİNİZ)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1-  a)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garden</w:t>
      </w:r>
      <w:proofErr w:type="spellEnd"/>
      <w:r>
        <w:t xml:space="preserve">  </w:t>
      </w:r>
      <w:proofErr w:type="spellStart"/>
      <w:r>
        <w:t>today</w:t>
      </w:r>
      <w:proofErr w:type="spellEnd"/>
      <w:proofErr w:type="gramEnd"/>
      <w:r>
        <w:t>.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      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.</w:t>
      </w:r>
    </w:p>
    <w:p w:rsidR="008E1FB1" w:rsidRDefault="00550D03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>2</w:t>
      </w:r>
      <w:r w:rsidR="008E1FB1">
        <w:t xml:space="preserve">- a) I </w:t>
      </w:r>
      <w:proofErr w:type="spellStart"/>
      <w:r w:rsidR="008E1FB1">
        <w:t>always</w:t>
      </w:r>
      <w:proofErr w:type="spellEnd"/>
      <w:r w:rsidR="008E1FB1">
        <w:t xml:space="preserve"> </w:t>
      </w:r>
      <w:proofErr w:type="spellStart"/>
      <w:r w:rsidR="008E1FB1">
        <w:t>wash</w:t>
      </w:r>
      <w:proofErr w:type="spellEnd"/>
      <w:r w:rsidR="008E1FB1">
        <w:t xml:space="preserve"> </w:t>
      </w:r>
      <w:proofErr w:type="spellStart"/>
      <w:r w:rsidR="008E1FB1">
        <w:t>my</w:t>
      </w:r>
      <w:proofErr w:type="spellEnd"/>
      <w:r w:rsidR="008E1FB1">
        <w:t xml:space="preserve"> </w:t>
      </w:r>
      <w:proofErr w:type="spellStart"/>
      <w:r w:rsidR="008E1FB1">
        <w:t>hands</w:t>
      </w:r>
      <w:proofErr w:type="spellEnd"/>
      <w:r w:rsidR="008E1FB1">
        <w:t>.</w:t>
      </w:r>
    </w:p>
    <w:p w:rsidR="008E1FB1" w:rsidRDefault="008E1FB1" w:rsidP="008E1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095"/>
        </w:tabs>
      </w:pPr>
      <w:r>
        <w:t xml:space="preserve">     b) I </w:t>
      </w:r>
      <w:proofErr w:type="spellStart"/>
      <w:r>
        <w:t>wash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8E1FB1" w:rsidRPr="00550D03" w:rsidRDefault="00896273" w:rsidP="008E1FB1">
      <w:pPr>
        <w:tabs>
          <w:tab w:val="left" w:pos="3000"/>
        </w:tabs>
      </w:pPr>
      <w:r>
        <w:lastRenderedPageBreak/>
        <w:t>D</w:t>
      </w:r>
      <w:r w:rsidR="008E1FB1">
        <w:t xml:space="preserve">- FIND THE </w:t>
      </w:r>
      <w:proofErr w:type="gramStart"/>
      <w:r w:rsidR="008E1FB1">
        <w:t xml:space="preserve">ANIMALS   </w:t>
      </w:r>
      <w:r w:rsidR="00550D03">
        <w:rPr>
          <w:i/>
        </w:rPr>
        <w:t>6</w:t>
      </w:r>
      <w:r w:rsidR="008E1FB1" w:rsidRPr="00D61511">
        <w:rPr>
          <w:i/>
        </w:rPr>
        <w:t>pts</w:t>
      </w:r>
      <w:proofErr w:type="gramEnd"/>
      <w:r w:rsidR="00550D03">
        <w:rPr>
          <w:i/>
        </w:rPr>
        <w:t xml:space="preserve">  </w:t>
      </w:r>
      <w:r w:rsidR="00550D03">
        <w:t>(ANLATILAN HAYVANI YAZINIZ)</w:t>
      </w:r>
    </w:p>
    <w:p w:rsidR="008E1FB1" w:rsidRDefault="0083302A" w:rsidP="008E1FB1">
      <w:pPr>
        <w:tabs>
          <w:tab w:val="left" w:pos="3000"/>
        </w:tabs>
      </w:pPr>
      <w:r>
        <w:rPr>
          <w:noProof/>
          <w:lang w:eastAsia="tr-TR"/>
        </w:rPr>
        <w:drawing>
          <wp:inline distT="0" distB="0" distL="0" distR="0">
            <wp:extent cx="5943600" cy="733425"/>
            <wp:effectExtent l="0" t="0" r="0" b="9525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FB1" w:rsidRDefault="008E1FB1" w:rsidP="008E1FB1">
      <w:pPr>
        <w:tabs>
          <w:tab w:val="left" w:pos="3000"/>
        </w:tabs>
        <w:rPr>
          <w:b/>
        </w:rPr>
      </w:pPr>
      <w:r>
        <w:t xml:space="preserve">1- I </w:t>
      </w:r>
      <w:proofErr w:type="spellStart"/>
      <w:r>
        <w:t>live</w:t>
      </w:r>
      <w:proofErr w:type="spellEnd"/>
      <w:r>
        <w:t xml:space="preserve"> on </w:t>
      </w:r>
      <w:proofErr w:type="spellStart"/>
      <w:r>
        <w:t>and</w:t>
      </w:r>
      <w:proofErr w:type="spellEnd"/>
      <w:r>
        <w:t xml:space="preserve"> in </w:t>
      </w:r>
      <w:proofErr w:type="spellStart"/>
      <w:r>
        <w:t>water</w:t>
      </w:r>
      <w:proofErr w:type="spellEnd"/>
      <w:r>
        <w:t xml:space="preserve">. 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insect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can </w:t>
      </w:r>
      <w:proofErr w:type="spellStart"/>
      <w:proofErr w:type="gramStart"/>
      <w:r>
        <w:t>jump</w:t>
      </w:r>
      <w:proofErr w:type="spellEnd"/>
      <w:r>
        <w:t>.</w:t>
      </w:r>
      <w:r w:rsidR="00A65997">
        <w:t>I</w:t>
      </w:r>
      <w:proofErr w:type="gramEnd"/>
      <w:r w:rsidR="00A65997">
        <w:t xml:space="preserve"> </w:t>
      </w:r>
      <w:proofErr w:type="spellStart"/>
      <w:r w:rsidR="00A65997">
        <w:t>am</w:t>
      </w:r>
      <w:proofErr w:type="spellEnd"/>
      <w:r w:rsidR="00A65997">
        <w:t xml:space="preserve"> </w:t>
      </w:r>
      <w:proofErr w:type="spellStart"/>
      <w:r w:rsidR="00A65997">
        <w:t>green</w:t>
      </w:r>
      <w:proofErr w:type="spellEnd"/>
      <w:r w:rsidR="00A65997">
        <w:t>.</w:t>
      </w:r>
      <w:r>
        <w:t xml:space="preserve">       </w:t>
      </w:r>
      <w:r w:rsidRPr="008E1FB1">
        <w:rPr>
          <w:b/>
        </w:rPr>
        <w:t>F _ _ _</w:t>
      </w:r>
    </w:p>
    <w:p w:rsidR="008E1FB1" w:rsidRDefault="008E1FB1" w:rsidP="008E1FB1">
      <w:pPr>
        <w:tabs>
          <w:tab w:val="left" w:pos="3000"/>
        </w:tabs>
      </w:pPr>
      <w:r>
        <w:t xml:space="preserve">2- 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grass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legs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body is </w:t>
      </w:r>
      <w:proofErr w:type="spellStart"/>
      <w:r>
        <w:t>white</w:t>
      </w:r>
      <w:proofErr w:type="spellEnd"/>
      <w:r>
        <w:t xml:space="preserve">.                  </w:t>
      </w:r>
      <w:r>
        <w:rPr>
          <w:b/>
        </w:rPr>
        <w:t>S  _  _  _  _</w:t>
      </w:r>
    </w:p>
    <w:p w:rsidR="008E1FB1" w:rsidRDefault="008E1FB1" w:rsidP="008E1FB1">
      <w:pPr>
        <w:tabs>
          <w:tab w:val="left" w:pos="3000"/>
        </w:tabs>
        <w:rPr>
          <w:b/>
        </w:rPr>
      </w:pPr>
      <w:r>
        <w:t>(</w:t>
      </w:r>
      <w:proofErr w:type="spellStart"/>
      <w:r>
        <w:t>or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). 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wool</w:t>
      </w:r>
      <w:proofErr w:type="spellEnd"/>
      <w:r>
        <w:t xml:space="preserve">.         </w:t>
      </w:r>
      <w:r>
        <w:tab/>
      </w:r>
      <w:r>
        <w:tab/>
      </w:r>
      <w:r>
        <w:rPr>
          <w:b/>
        </w:rPr>
        <w:t xml:space="preserve"> </w:t>
      </w:r>
    </w:p>
    <w:p w:rsidR="008E1FB1" w:rsidRDefault="008E1FB1" w:rsidP="008E1FB1">
      <w:pPr>
        <w:tabs>
          <w:tab w:val="left" w:pos="3000"/>
          <w:tab w:val="left" w:pos="5790"/>
        </w:tabs>
      </w:pPr>
      <w:r>
        <w:t xml:space="preserve">3- I </w:t>
      </w:r>
      <w:proofErr w:type="spellStart"/>
      <w:proofErr w:type="gramStart"/>
      <w:r>
        <w:t>am</w:t>
      </w:r>
      <w:proofErr w:type="spellEnd"/>
      <w:r>
        <w:t xml:space="preserve">  a</w:t>
      </w:r>
      <w:proofErr w:type="gramEnd"/>
      <w:r>
        <w:t xml:space="preserve"> </w:t>
      </w:r>
      <w:proofErr w:type="spellStart"/>
      <w:r>
        <w:t>bird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. I can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.                             </w:t>
      </w:r>
      <w:r w:rsidRPr="008E1FB1">
        <w:rPr>
          <w:b/>
        </w:rPr>
        <w:t>P _ _ _ _ _ _</w:t>
      </w:r>
    </w:p>
    <w:p w:rsidR="008E1FB1" w:rsidRPr="00EE14F2" w:rsidRDefault="008E1FB1" w:rsidP="008E1FB1">
      <w:pPr>
        <w:tabs>
          <w:tab w:val="left" w:pos="3000"/>
        </w:tabs>
        <w:rPr>
          <w:b/>
        </w:rPr>
      </w:pPr>
      <w:r>
        <w:t xml:space="preserve">4-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big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grey</w:t>
      </w:r>
      <w:proofErr w:type="spellEnd"/>
      <w:r>
        <w:t xml:space="preserve">. I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Asia</w:t>
      </w:r>
      <w:proofErr w:type="spellEnd"/>
      <w:r>
        <w:t xml:space="preserve"> an in </w:t>
      </w:r>
      <w:proofErr w:type="spellStart"/>
      <w:r>
        <w:t>Africa</w:t>
      </w:r>
      <w:proofErr w:type="spellEnd"/>
      <w:r>
        <w:t xml:space="preserve">. I </w:t>
      </w:r>
      <w:proofErr w:type="spellStart"/>
      <w:r>
        <w:t>eat</w:t>
      </w:r>
      <w:proofErr w:type="spellEnd"/>
      <w:r>
        <w:t xml:space="preserve">                   </w:t>
      </w:r>
      <w:r>
        <w:rPr>
          <w:b/>
        </w:rPr>
        <w:t>E  _  _  _  _  _  _  _</w:t>
      </w:r>
    </w:p>
    <w:p w:rsidR="008E1FB1" w:rsidRDefault="008E1FB1" w:rsidP="008E1FB1">
      <w:pPr>
        <w:tabs>
          <w:tab w:val="left" w:pos="3000"/>
        </w:tabs>
      </w:pPr>
      <w:r>
        <w:t xml:space="preserve">     </w:t>
      </w:r>
      <w:proofErr w:type="spellStart"/>
      <w:r>
        <w:t>Leaves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plants</w:t>
      </w:r>
      <w:proofErr w:type="spellEnd"/>
      <w:r>
        <w:t>.</w:t>
      </w:r>
    </w:p>
    <w:p w:rsidR="008E1FB1" w:rsidRDefault="008E1FB1" w:rsidP="008E1FB1">
      <w:pPr>
        <w:tabs>
          <w:tab w:val="left" w:pos="3000"/>
        </w:tabs>
      </w:pPr>
      <w:r>
        <w:t xml:space="preserve">5-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meat</w:t>
      </w:r>
      <w:proofErr w:type="spellEnd"/>
      <w:r>
        <w:t xml:space="preserve">. I can </w:t>
      </w:r>
      <w:proofErr w:type="spellStart"/>
      <w:r>
        <w:t>run</w:t>
      </w:r>
      <w:proofErr w:type="spellEnd"/>
      <w:r>
        <w:t xml:space="preserve">. I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Asia</w:t>
      </w:r>
      <w:proofErr w:type="spellEnd"/>
      <w:r>
        <w:t xml:space="preserve">. 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                    </w:t>
      </w:r>
      <w:r w:rsidRPr="00FB50FE">
        <w:rPr>
          <w:b/>
        </w:rPr>
        <w:t>T</w:t>
      </w:r>
      <w:r>
        <w:rPr>
          <w:b/>
        </w:rPr>
        <w:t xml:space="preserve">  _  _  _  _</w:t>
      </w:r>
    </w:p>
    <w:p w:rsidR="008E1FB1" w:rsidRDefault="008E1FB1" w:rsidP="008E1FB1">
      <w:pPr>
        <w:tabs>
          <w:tab w:val="left" w:pos="3000"/>
        </w:tabs>
      </w:pPr>
      <w:proofErr w:type="spellStart"/>
      <w:r>
        <w:t>black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tail</w:t>
      </w:r>
      <w:proofErr w:type="spellEnd"/>
      <w:r>
        <w:t>.</w:t>
      </w:r>
    </w:p>
    <w:p w:rsidR="008E1FB1" w:rsidRPr="00550D03" w:rsidRDefault="008E1FB1" w:rsidP="008E1FB1">
      <w:pPr>
        <w:tabs>
          <w:tab w:val="left" w:pos="3000"/>
        </w:tabs>
      </w:pPr>
      <w:r>
        <w:t xml:space="preserve">E- COMPLETE THE </w:t>
      </w:r>
      <w:proofErr w:type="gramStart"/>
      <w:r>
        <w:t xml:space="preserve">SENTENCES   </w:t>
      </w:r>
      <w:r w:rsidRPr="001E1E00">
        <w:rPr>
          <w:i/>
        </w:rPr>
        <w:t>5pts</w:t>
      </w:r>
      <w:proofErr w:type="gramEnd"/>
      <w:r w:rsidR="00550D03">
        <w:rPr>
          <w:i/>
        </w:rPr>
        <w:t xml:space="preserve"> </w:t>
      </w:r>
      <w:r w:rsidR="00550D03">
        <w:t xml:space="preserve">    (ÖNERİ CÜMLELERİNİ UYGUN ŞEKİLDE TAMAMLAYINIZ)</w:t>
      </w:r>
    </w:p>
    <w:p w:rsidR="008E1FB1" w:rsidRDefault="0083302A" w:rsidP="008E1FB1">
      <w:pPr>
        <w:tabs>
          <w:tab w:val="left" w:pos="2175"/>
        </w:tabs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1905</wp:posOffset>
            </wp:positionV>
            <wp:extent cx="800100" cy="871855"/>
            <wp:effectExtent l="0" t="0" r="0" b="4445"/>
            <wp:wrapNone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FB1">
        <w:t>1-</w:t>
      </w:r>
      <w:r w:rsidR="008E1FB1" w:rsidRPr="00EE14F2">
        <w:t xml:space="preserve"> </w:t>
      </w:r>
      <w:r w:rsidR="008E1FB1">
        <w:tab/>
      </w:r>
      <w:r w:rsidR="008E1FB1">
        <w:tab/>
        <w:t xml:space="preserve">A:  </w:t>
      </w:r>
      <w:proofErr w:type="spellStart"/>
      <w:r w:rsidR="008E1FB1">
        <w:t>Let’s</w:t>
      </w:r>
      <w:proofErr w:type="spellEnd"/>
      <w:r w:rsidR="008E1FB1">
        <w:t xml:space="preserve"> </w:t>
      </w:r>
      <w:proofErr w:type="spellStart"/>
      <w:r w:rsidR="008E1FB1">
        <w:t>dance</w:t>
      </w:r>
      <w:proofErr w:type="spellEnd"/>
      <w:r w:rsidR="008E1FB1">
        <w:t>.</w:t>
      </w:r>
    </w:p>
    <w:p w:rsidR="008E1FB1" w:rsidRDefault="008E1FB1" w:rsidP="008E1FB1">
      <w:pPr>
        <w:tabs>
          <w:tab w:val="left" w:pos="2175"/>
        </w:tabs>
      </w:pPr>
      <w:r>
        <w:tab/>
      </w:r>
      <w:r>
        <w:tab/>
        <w:t>B:  _____________________(+)</w:t>
      </w:r>
    </w:p>
    <w:p w:rsidR="008E1FB1" w:rsidRDefault="008E1FB1" w:rsidP="008E1FB1">
      <w:pPr>
        <w:tabs>
          <w:tab w:val="left" w:pos="2175"/>
        </w:tabs>
      </w:pPr>
    </w:p>
    <w:p w:rsidR="008E1FB1" w:rsidRDefault="008E1FB1" w:rsidP="008E1FB1">
      <w:pPr>
        <w:tabs>
          <w:tab w:val="left" w:pos="2175"/>
        </w:tabs>
      </w:pPr>
    </w:p>
    <w:p w:rsidR="008E1FB1" w:rsidRDefault="0083302A" w:rsidP="008E1FB1">
      <w:pPr>
        <w:tabs>
          <w:tab w:val="left" w:pos="2175"/>
          <w:tab w:val="left" w:pos="2805"/>
        </w:tabs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3810</wp:posOffset>
            </wp:positionV>
            <wp:extent cx="1021080" cy="666750"/>
            <wp:effectExtent l="0" t="0" r="7620" b="0"/>
            <wp:wrapNone/>
            <wp:docPr id="3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FB1">
        <w:t>2-</w:t>
      </w:r>
      <w:r w:rsidR="008E1FB1" w:rsidRPr="00EB2FAF">
        <w:t xml:space="preserve"> </w:t>
      </w:r>
      <w:r w:rsidR="008E1FB1">
        <w:tab/>
        <w:t xml:space="preserve">   </w:t>
      </w:r>
      <w:r w:rsidR="008E1FB1">
        <w:tab/>
        <w:t xml:space="preserve"> A: ________________________</w:t>
      </w:r>
    </w:p>
    <w:p w:rsidR="008E1FB1" w:rsidRDefault="008E1FB1" w:rsidP="008E1FB1">
      <w:pPr>
        <w:tabs>
          <w:tab w:val="left" w:pos="2805"/>
        </w:tabs>
      </w:pPr>
      <w:r>
        <w:tab/>
        <w:t xml:space="preserve"> B:  No </w:t>
      </w:r>
      <w:proofErr w:type="spellStart"/>
      <w:r>
        <w:t>thanks</w:t>
      </w:r>
      <w:proofErr w:type="spellEnd"/>
      <w:r>
        <w:t xml:space="preserve">.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tea</w:t>
      </w:r>
      <w:proofErr w:type="spellEnd"/>
      <w:r>
        <w:t>.</w:t>
      </w:r>
    </w:p>
    <w:p w:rsidR="00896273" w:rsidRDefault="00896273" w:rsidP="008E1FB1">
      <w:pPr>
        <w:tabs>
          <w:tab w:val="left" w:pos="2805"/>
        </w:tabs>
      </w:pPr>
    </w:p>
    <w:p w:rsidR="00896273" w:rsidRDefault="00D8460C" w:rsidP="008E1FB1">
      <w:pPr>
        <w:tabs>
          <w:tab w:val="left" w:pos="2805"/>
        </w:tabs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6" o:spid="_x0000_s1026" type="#_x0000_t63" style="position:absolute;margin-left:-35.6pt;margin-top:15.05pt;width:47.25pt;height:19.5pt;rotation:-210765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" adj="18149,29169" fillcolor="white [3212]" strokecolor="black [3213]" strokeweight="2pt">
            <v:textbox>
              <w:txbxContent>
                <w:p w:rsidR="00A65997" w:rsidRDefault="00A65997" w:rsidP="00A65997">
                  <w:pPr>
                    <w:jc w:val="center"/>
                  </w:pPr>
                </w:p>
              </w:txbxContent>
            </v:textbox>
          </v:shape>
        </w:pict>
      </w:r>
      <w:r w:rsidR="00A65997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257810</wp:posOffset>
            </wp:positionV>
            <wp:extent cx="2543175" cy="1050253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9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050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273">
        <w:t xml:space="preserve">F- MAKE POLITE </w:t>
      </w:r>
      <w:proofErr w:type="gramStart"/>
      <w:r w:rsidR="00896273">
        <w:t xml:space="preserve">REQUESTS </w:t>
      </w:r>
      <w:r w:rsidR="00550D03">
        <w:t xml:space="preserve">  </w:t>
      </w:r>
      <w:r w:rsidR="00550D03" w:rsidRPr="00550D03">
        <w:rPr>
          <w:i/>
        </w:rPr>
        <w:t>5pts</w:t>
      </w:r>
      <w:proofErr w:type="gramEnd"/>
      <w:r w:rsidR="00550D03" w:rsidRPr="00550D03">
        <w:rPr>
          <w:i/>
        </w:rPr>
        <w:t xml:space="preserve"> </w:t>
      </w:r>
      <w:r w:rsidR="00550D03">
        <w:t xml:space="preserve">  </w:t>
      </w:r>
      <w:r w:rsidR="00896273">
        <w:t>( RESİMLERE GÖRE RİCADA BULUNUN)</w:t>
      </w:r>
      <w:r w:rsidR="00550D03">
        <w:t xml:space="preserve">   </w:t>
      </w:r>
    </w:p>
    <w:p w:rsidR="00896273" w:rsidRDefault="00896273" w:rsidP="008E1FB1">
      <w:pPr>
        <w:tabs>
          <w:tab w:val="left" w:pos="2805"/>
        </w:tabs>
      </w:pPr>
      <w:bookmarkStart w:id="0" w:name="_GoBack"/>
      <w:bookmarkEnd w:id="0"/>
    </w:p>
    <w:p w:rsidR="008E1FB1" w:rsidRPr="00550D03" w:rsidRDefault="00896273" w:rsidP="00896273">
      <w:pPr>
        <w:tabs>
          <w:tab w:val="left" w:pos="2805"/>
        </w:tabs>
        <w:jc w:val="center"/>
        <w:rPr>
          <w:i/>
        </w:rPr>
      </w:pPr>
      <w:r w:rsidRPr="00550D03">
        <w:rPr>
          <w:i/>
        </w:rPr>
        <w:t xml:space="preserve">                                                                    ___________________________________?</w:t>
      </w:r>
    </w:p>
    <w:p w:rsidR="00896273" w:rsidRDefault="008E1FB1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96273" w:rsidRDefault="00896273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96273" w:rsidRDefault="00AA03F2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-27719</wp:posOffset>
            </wp:positionH>
            <wp:positionV relativeFrom="paragraph">
              <wp:posOffset>47625</wp:posOffset>
            </wp:positionV>
            <wp:extent cx="2505075" cy="944975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95000"/>
                              </a14:imgEffect>
                              <a14:imgEffect>
                                <a14:brightnessContrast bright="-10000" contras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94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6273" w:rsidRDefault="00896273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96273" w:rsidRDefault="00550D03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3B13F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___________________________________?</w:t>
      </w:r>
    </w:p>
    <w:p w:rsidR="00896273" w:rsidRDefault="00896273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96273" w:rsidRDefault="00896273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E1FB1" w:rsidRPr="00550D03" w:rsidRDefault="00896273" w:rsidP="008E1FB1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550D03"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E1FB1" w:rsidRPr="00702DF0">
        <w:rPr>
          <w:rFonts w:ascii="Curlz MT" w:hAnsi="Curlz MT"/>
          <w:sz w:val="24"/>
          <w:szCs w:val="24"/>
        </w:rPr>
        <w:t>GOOD LUCK</w:t>
      </w:r>
    </w:p>
    <w:p w:rsidR="008E1FB1" w:rsidRPr="00702DF0" w:rsidRDefault="008E1FB1" w:rsidP="008E1FB1">
      <w:pPr>
        <w:spacing w:after="0"/>
        <w:ind w:firstLine="708"/>
        <w:jc w:val="center"/>
        <w:rPr>
          <w:rFonts w:ascii="Curlz MT" w:hAnsi="Curlz MT"/>
          <w:sz w:val="24"/>
          <w:szCs w:val="24"/>
        </w:rPr>
      </w:pPr>
      <w:r w:rsidRPr="00702DF0">
        <w:rPr>
          <w:rFonts w:ascii="Curlz MT" w:hAnsi="Curlz MT"/>
          <w:sz w:val="24"/>
          <w:szCs w:val="24"/>
        </w:rPr>
        <w:t xml:space="preserve">                                                                    </w:t>
      </w:r>
      <w:r>
        <w:rPr>
          <w:rFonts w:ascii="Curlz MT" w:hAnsi="Curlz MT"/>
          <w:sz w:val="24"/>
          <w:szCs w:val="24"/>
        </w:rPr>
        <w:t xml:space="preserve">               </w:t>
      </w:r>
      <w:r w:rsidRPr="00702DF0">
        <w:rPr>
          <w:rFonts w:ascii="Curlz MT" w:hAnsi="Curlz MT"/>
          <w:sz w:val="24"/>
          <w:szCs w:val="24"/>
        </w:rPr>
        <w:t xml:space="preserve">  </w:t>
      </w:r>
      <w:r w:rsidRPr="00702DF0">
        <w:rPr>
          <w:rFonts w:ascii="Times New Roman" w:hAnsi="Times New Roman"/>
          <w:sz w:val="24"/>
          <w:szCs w:val="24"/>
        </w:rPr>
        <w:t>İ</w:t>
      </w:r>
      <w:r w:rsidRPr="00702DF0">
        <w:rPr>
          <w:rFonts w:ascii="Curlz MT" w:hAnsi="Curlz MT"/>
          <w:sz w:val="24"/>
          <w:szCs w:val="24"/>
        </w:rPr>
        <w:t>BRAH</w:t>
      </w:r>
      <w:r w:rsidRPr="00702DF0">
        <w:rPr>
          <w:rFonts w:ascii="Times New Roman" w:hAnsi="Times New Roman"/>
          <w:sz w:val="24"/>
          <w:szCs w:val="24"/>
        </w:rPr>
        <w:t>İ</w:t>
      </w:r>
      <w:r w:rsidRPr="00702DF0">
        <w:rPr>
          <w:rFonts w:ascii="Curlz MT" w:hAnsi="Curlz MT"/>
          <w:sz w:val="24"/>
          <w:szCs w:val="24"/>
        </w:rPr>
        <w:t>M ÇOLAK</w:t>
      </w:r>
    </w:p>
    <w:p w:rsidR="008E1FB1" w:rsidRPr="00702DF0" w:rsidRDefault="008E1FB1" w:rsidP="008E1FB1">
      <w:pPr>
        <w:spacing w:after="0"/>
        <w:ind w:firstLine="708"/>
        <w:jc w:val="center"/>
        <w:rPr>
          <w:rFonts w:ascii="Curlz MT" w:hAnsi="Curlz MT"/>
          <w:sz w:val="24"/>
          <w:szCs w:val="24"/>
        </w:rPr>
      </w:pPr>
      <w:r w:rsidRPr="00702DF0">
        <w:rPr>
          <w:rFonts w:ascii="Curlz MT" w:hAnsi="Curlz MT"/>
          <w:sz w:val="24"/>
          <w:szCs w:val="24"/>
        </w:rPr>
        <w:tab/>
      </w:r>
      <w:r w:rsidRPr="00702DF0">
        <w:rPr>
          <w:rFonts w:ascii="Curlz MT" w:hAnsi="Curlz MT"/>
          <w:sz w:val="24"/>
          <w:szCs w:val="24"/>
        </w:rPr>
        <w:tab/>
      </w:r>
      <w:r w:rsidRPr="00702DF0">
        <w:rPr>
          <w:rFonts w:ascii="Curlz MT" w:hAnsi="Curlz MT"/>
          <w:sz w:val="24"/>
          <w:szCs w:val="24"/>
        </w:rPr>
        <w:tab/>
      </w:r>
      <w:r w:rsidRPr="00702DF0">
        <w:rPr>
          <w:rFonts w:ascii="Curlz MT" w:hAnsi="Curlz MT"/>
          <w:sz w:val="24"/>
          <w:szCs w:val="24"/>
        </w:rPr>
        <w:tab/>
      </w:r>
      <w:r w:rsidRPr="00702DF0">
        <w:rPr>
          <w:rFonts w:ascii="Curlz MT" w:hAnsi="Curlz MT"/>
          <w:sz w:val="24"/>
          <w:szCs w:val="24"/>
        </w:rPr>
        <w:tab/>
      </w:r>
      <w:r>
        <w:rPr>
          <w:rFonts w:ascii="Curlz MT" w:hAnsi="Curlz MT"/>
          <w:sz w:val="24"/>
          <w:szCs w:val="24"/>
        </w:rPr>
        <w:tab/>
        <w:t xml:space="preserve">                             </w:t>
      </w:r>
      <w:r w:rsidRPr="00702DF0">
        <w:rPr>
          <w:rFonts w:ascii="Curlz MT" w:hAnsi="Curlz MT"/>
          <w:sz w:val="24"/>
          <w:szCs w:val="24"/>
        </w:rPr>
        <w:t xml:space="preserve"> ENGLISH TEACHER</w:t>
      </w:r>
    </w:p>
    <w:sectPr w:rsidR="008E1FB1" w:rsidRPr="00702DF0" w:rsidSect="009B183C">
      <w:headerReference w:type="default" r:id="rId19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A9A" w:rsidRDefault="00382A9A" w:rsidP="009B183C">
      <w:pPr>
        <w:spacing w:after="0" w:line="240" w:lineRule="auto"/>
      </w:pPr>
      <w:r>
        <w:separator/>
      </w:r>
    </w:p>
  </w:endnote>
  <w:endnote w:type="continuationSeparator" w:id="0">
    <w:p w:rsidR="00382A9A" w:rsidRDefault="00382A9A" w:rsidP="009B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A9A" w:rsidRDefault="00382A9A" w:rsidP="009B183C">
      <w:pPr>
        <w:spacing w:after="0" w:line="240" w:lineRule="auto"/>
      </w:pPr>
      <w:r>
        <w:separator/>
      </w:r>
    </w:p>
  </w:footnote>
  <w:footnote w:type="continuationSeparator" w:id="0">
    <w:p w:rsidR="00382A9A" w:rsidRDefault="00382A9A" w:rsidP="009B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29" w:rsidRDefault="00A92729" w:rsidP="00A92729">
    <w:pPr>
      <w:pStyle w:val="stbilgi"/>
      <w:tabs>
        <w:tab w:val="left" w:pos="8775"/>
      </w:tabs>
    </w:pPr>
    <w:r>
      <w:t xml:space="preserve">                                                     </w:t>
    </w:r>
    <w:r>
      <w:tab/>
    </w:r>
    <w:r>
      <w:tab/>
    </w:r>
    <w:r>
      <w:tab/>
    </w:r>
    <w:r w:rsidR="003A0ED9">
      <w:t xml:space="preserve">   </w:t>
    </w:r>
    <w:r>
      <w:t>.0</w:t>
    </w:r>
    <w:r w:rsidR="008E1FB1">
      <w:t>3</w:t>
    </w:r>
    <w:r>
      <w:t>.201</w:t>
    </w:r>
    <w:r w:rsidR="003A0ED9">
      <w:t>4</w:t>
    </w: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28F"/>
    <w:rsid w:val="000A573F"/>
    <w:rsid w:val="000B0229"/>
    <w:rsid w:val="000E6BF9"/>
    <w:rsid w:val="001F39D0"/>
    <w:rsid w:val="00382A9A"/>
    <w:rsid w:val="00384B0C"/>
    <w:rsid w:val="003A0ED9"/>
    <w:rsid w:val="003B13FD"/>
    <w:rsid w:val="00491541"/>
    <w:rsid w:val="00515857"/>
    <w:rsid w:val="005323D2"/>
    <w:rsid w:val="00550D03"/>
    <w:rsid w:val="0056550E"/>
    <w:rsid w:val="00572E94"/>
    <w:rsid w:val="00574891"/>
    <w:rsid w:val="005D4AD7"/>
    <w:rsid w:val="006C39AE"/>
    <w:rsid w:val="0071189D"/>
    <w:rsid w:val="0083302A"/>
    <w:rsid w:val="00896273"/>
    <w:rsid w:val="008E1FB1"/>
    <w:rsid w:val="00973AF4"/>
    <w:rsid w:val="009B183C"/>
    <w:rsid w:val="00A151D0"/>
    <w:rsid w:val="00A55224"/>
    <w:rsid w:val="00A65997"/>
    <w:rsid w:val="00A92729"/>
    <w:rsid w:val="00AA03F2"/>
    <w:rsid w:val="00CF058E"/>
    <w:rsid w:val="00D0628F"/>
    <w:rsid w:val="00D8460C"/>
    <w:rsid w:val="00EA61A3"/>
    <w:rsid w:val="00EB2FAF"/>
    <w:rsid w:val="00EB6819"/>
    <w:rsid w:val="00EC3720"/>
    <w:rsid w:val="00EE03C2"/>
    <w:rsid w:val="00EE1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5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857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B1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83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B1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83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E1FB1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5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857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B1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83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B1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83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E1FB1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hdphoto" Target="media/hdphoto2.wdp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microsoft.com/office/2007/relationships/hdphoto" Target="media/hdphoto1.wdp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hilips%20yedek\ENGLISH\ibo%20english\yapt&#305;&#287;&#305;m%20quizler,SINAVLAR\2010%20AHMET%20HAMD&#304;%206th%202nd%202nd%20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2010 AHMET HAMDİ 6th 2nd 2nd </Template>
  <TotalTime>113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ibboo</dc:creator>
  <cp:keywords>www.sorubak.com</cp:keywords>
  <dc:description>www.sorubak.com</dc:description>
  <cp:lastModifiedBy>GTR5KT587TI4OUT57YT675IKT8967690IN B</cp:lastModifiedBy>
  <cp:revision>9</cp:revision>
  <cp:lastPrinted>2012-03-15T19:42:00Z</cp:lastPrinted>
  <dcterms:created xsi:type="dcterms:W3CDTF">2012-03-14T18:42:00Z</dcterms:created>
  <dcterms:modified xsi:type="dcterms:W3CDTF">2014-03-25T22:08:00Z</dcterms:modified>
  <cp:category>www.sorubak.com</cp:category>
  <cp:contentType>www.sorubak.com</cp:contentType>
  <cp:contentStatus>www.sorubak.com</cp:contentStatus>
</cp:coreProperties>
</file>