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A56" w:rsidRPr="00DB19B6" w:rsidRDefault="002D1A56" w:rsidP="00AF4E5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171.7pt;margin-top:-60.35pt;width:140.25pt;height:26.25pt;z-index:251658240;visibility:visible;v-text-anchor:middle" arcsize="10923f" filled="f" stroked="f" strokeweight="2pt">
            <v:textbox>
              <w:txbxContent>
                <w:p w:rsidR="002D1A56" w:rsidRDefault="002D1A56" w:rsidP="004612D0">
                  <w:pPr>
                    <w:jc w:val="center"/>
                  </w:pPr>
                </w:p>
              </w:txbxContent>
            </v:textbox>
          </v:roundrect>
        </w:pict>
      </w:r>
      <w:r w:rsidRPr="00DB19B6">
        <w:rPr>
          <w:rFonts w:ascii="Times New Roman" w:hAnsi="Times New Roman" w:cs="Times New Roman"/>
          <w:b/>
          <w:bCs/>
          <w:sz w:val="28"/>
          <w:szCs w:val="28"/>
        </w:rPr>
        <w:t>2013-2014 EDUCATION YEAR 2nd TERM 1st WORD QUIZ FOR</w:t>
      </w:r>
    </w:p>
    <w:p w:rsidR="002D1A56" w:rsidRPr="003C7AE0" w:rsidRDefault="002D1A56" w:rsidP="00AF4E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C7AE0">
        <w:rPr>
          <w:rFonts w:ascii="Times New Roman" w:hAnsi="Times New Roman" w:cs="Times New Roman"/>
          <w:b/>
          <w:bCs/>
          <w:sz w:val="28"/>
          <w:szCs w:val="28"/>
        </w:rPr>
        <w:t>th GRADE OF 70. YIL HÜSEYİN ÖZTÜRK SECONDARY SCHOOL</w:t>
      </w:r>
    </w:p>
    <w:p w:rsidR="002D1A56" w:rsidRPr="003C7AE0" w:rsidRDefault="002D1A56" w:rsidP="00AF4E5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Date: 07/04/2014</w:t>
      </w:r>
    </w:p>
    <w:p w:rsidR="002D1A56" w:rsidRDefault="002D1A56" w:rsidP="00AF4E5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7AE0">
        <w:rPr>
          <w:rFonts w:ascii="Times New Roman" w:hAnsi="Times New Roman" w:cs="Times New Roman"/>
          <w:b/>
          <w:bCs/>
          <w:sz w:val="24"/>
          <w:szCs w:val="24"/>
        </w:rPr>
        <w:t>Name-Surname:           Class:     Number:               Mark:</w:t>
      </w:r>
    </w:p>
    <w:p w:rsidR="002D1A56" w:rsidRDefault="002D1A56" w:rsidP="002D0B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kelimelerle resimleri eşleştiriniz.(6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1=6 pts.)</w:t>
      </w:r>
    </w:p>
    <w:p w:rsidR="002D1A56" w:rsidRDefault="002D1A56" w:rsidP="00FD218D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cartoon – science fiction – drama – war – horror - animation</w:t>
      </w:r>
    </w:p>
    <w:p w:rsidR="002D1A56" w:rsidRDefault="002D1A56" w:rsidP="002D0B9C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F248D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5" type="#_x0000_t75" alt="http://content.internetvideoarchive.com/content/photos/1249/80237_33.jpg" style="width:108pt;height:84.75pt;visibility:visible">
            <v:imagedata r:id="rId5" o:title=""/>
          </v:shape>
        </w:pict>
      </w:r>
      <w:r w:rsidRPr="00986382">
        <w:rPr>
          <w:noProof/>
          <w:lang w:eastAsia="tr-TR"/>
        </w:rPr>
        <w:pict>
          <v:shape id="_x0000_i1026" type="#_x0000_t75" alt="http://25.media.tumblr.com/66fe7400160daa7bf38eecfa3d049261/tumblr_mx2jwydH871rfwfq9o1_1280.jpg" style="width:111.75pt;height:86.25pt;visibility:visible">
            <v:imagedata r:id="rId6" o:title=""/>
          </v:shape>
        </w:pict>
      </w:r>
      <w:r w:rsidRPr="00986382">
        <w:rPr>
          <w:noProof/>
          <w:lang w:eastAsia="tr-TR"/>
        </w:rPr>
        <w:pict>
          <v:shape id="_x0000_i1027" type="#_x0000_t75" alt="http://www.indirmedennfilmizle.net/filmafisleri/the-pianist-film-afisi.jpg" style="width:111.75pt;height:85.5pt;visibility:visible">
            <v:imagedata r:id="rId7" o:title=""/>
          </v:shape>
        </w:pict>
      </w:r>
    </w:p>
    <w:p w:rsidR="002D1A56" w:rsidRDefault="002D1A56" w:rsidP="002D0B9C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………………………………………………………..…………………………….</w:t>
      </w:r>
    </w:p>
    <w:p w:rsidR="002D1A56" w:rsidRDefault="002D1A56" w:rsidP="002D0B9C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2D1A56" w:rsidRDefault="002D1A56" w:rsidP="002D0B9C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986382">
        <w:rPr>
          <w:noProof/>
          <w:lang w:eastAsia="tr-TR"/>
        </w:rPr>
        <w:pict>
          <v:shape id="Resim 10" o:spid="_x0000_i1028" type="#_x0000_t75" alt="http://t3.gstatic.com/images?q=tbn:ANd9GcRCwmAnpy0KZkwQbyhxYf4isMJRvxZTAWiF7niWUCgq0-zuZG2-" style="width:109.5pt;height:98.25pt;visibility:visible">
            <v:imagedata r:id="rId8" o:title=""/>
          </v:shape>
        </w:pict>
      </w:r>
      <w:r w:rsidRPr="00986382">
        <w:rPr>
          <w:noProof/>
          <w:lang w:eastAsia="tr-TR"/>
        </w:rPr>
        <w:pict>
          <v:shape id="Resim 13" o:spid="_x0000_i1029" type="#_x0000_t75" alt="http://t3.gstatic.com/images?q=tbn:ANd9GcQsHt8LSGWdUlUwuiGmyxm71i5z8hE0zPWiwjTPyFdXb5A4lcpghQ" style="width:111.75pt;height:96.75pt;visibility:visible">
            <v:imagedata r:id="rId9" o:title=""/>
          </v:shape>
        </w:pict>
      </w:r>
      <w:r w:rsidRPr="00986382">
        <w:rPr>
          <w:noProof/>
          <w:lang w:eastAsia="tr-TR"/>
        </w:rPr>
        <w:pict>
          <v:shape id="_x0000_i1030" type="#_x0000_t75" alt="http://izlebizle.files.wordpress.com/2011/04/scream-4.jpg" style="width:110.25pt;height:95.25pt;visibility:visible">
            <v:imagedata r:id="rId10" o:title=""/>
          </v:shape>
        </w:pict>
      </w:r>
    </w:p>
    <w:p w:rsidR="002D1A56" w:rsidRDefault="002D1A56" w:rsidP="002D0B9C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………………………..……………………………..……………………………..</w:t>
      </w:r>
    </w:p>
    <w:p w:rsidR="002D1A56" w:rsidRDefault="002D1A56" w:rsidP="002D0B9C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2D1A56" w:rsidRDefault="002D1A56" w:rsidP="00FD21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ayları sırasıyla yazınız.(12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1=12 pts.)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December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October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……….…………….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FD218D">
        <w:rPr>
          <w:rFonts w:ascii="Times New Roman" w:hAnsi="Times New Roman" w:cs="Times New Roman"/>
          <w:sz w:val="24"/>
          <w:szCs w:val="24"/>
        </w:rPr>
        <w:t>February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……….………………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September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…………………...…..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May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……...……………….</w:t>
      </w:r>
    </w:p>
    <w:p w:rsidR="002D1A56" w:rsidRPr="00FD218D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April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2D1A56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2D1A56" w:rsidRDefault="002D1A56" w:rsidP="00FD218D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2D1A56" w:rsidRPr="00580217" w:rsidRDefault="002D1A56" w:rsidP="00FD21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0217">
        <w:rPr>
          <w:rFonts w:ascii="Times New Roman" w:hAnsi="Times New Roman" w:cs="Times New Roman"/>
          <w:b/>
          <w:bCs/>
          <w:sz w:val="24"/>
          <w:szCs w:val="24"/>
        </w:rPr>
        <w:t>Aşağıdaki kelimelerin Türkçe anlamlarını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>(15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2=30 pts.)</w:t>
      </w:r>
    </w:p>
    <w:p w:rsidR="002D1A56" w:rsidRPr="00580217" w:rsidRDefault="002D1A56" w:rsidP="00FD218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make-up: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date: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11) </w:t>
      </w:r>
      <w:r>
        <w:rPr>
          <w:rFonts w:ascii="Times New Roman" w:hAnsi="Times New Roman" w:cs="Times New Roman"/>
          <w:sz w:val="24"/>
          <w:szCs w:val="24"/>
        </w:rPr>
        <w:t>fancydressparty:</w:t>
      </w:r>
    </w:p>
    <w:p w:rsidR="002D1A56" w:rsidRPr="00580217" w:rsidRDefault="002D1A56" w:rsidP="00FD218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enjoyable: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>welcome: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12) </w:t>
      </w:r>
      <w:r>
        <w:rPr>
          <w:rFonts w:ascii="Times New Roman" w:hAnsi="Times New Roman" w:cs="Times New Roman"/>
          <w:sz w:val="24"/>
          <w:szCs w:val="24"/>
        </w:rPr>
        <w:t>givepermission:</w:t>
      </w:r>
    </w:p>
    <w:p w:rsidR="002D1A56" w:rsidRPr="00580217" w:rsidRDefault="002D1A56" w:rsidP="00FD218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plaster: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8) </w:t>
      </w:r>
      <w:r>
        <w:rPr>
          <w:rFonts w:ascii="Times New Roman" w:hAnsi="Times New Roman" w:cs="Times New Roman"/>
          <w:sz w:val="24"/>
          <w:szCs w:val="24"/>
        </w:rPr>
        <w:t>take: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13) </w:t>
      </w:r>
      <w:r>
        <w:rPr>
          <w:rFonts w:ascii="Times New Roman" w:hAnsi="Times New Roman" w:cs="Times New Roman"/>
          <w:sz w:val="24"/>
          <w:szCs w:val="24"/>
        </w:rPr>
        <w:t>starring:</w:t>
      </w:r>
    </w:p>
    <w:p w:rsidR="002D1A56" w:rsidRPr="00580217" w:rsidRDefault="002D1A56" w:rsidP="00FD218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episode: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brave: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14) </w:t>
      </w:r>
      <w:r>
        <w:rPr>
          <w:rFonts w:ascii="Times New Roman" w:hAnsi="Times New Roman" w:cs="Times New Roman"/>
          <w:sz w:val="24"/>
          <w:szCs w:val="24"/>
        </w:rPr>
        <w:t>takecare:</w:t>
      </w:r>
    </w:p>
    <w:p w:rsidR="002D1A56" w:rsidRPr="00580217" w:rsidRDefault="002D1A56" w:rsidP="00FD218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guestlist: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great: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15) </w:t>
      </w:r>
      <w:r>
        <w:rPr>
          <w:rFonts w:ascii="Times New Roman" w:hAnsi="Times New Roman" w:cs="Times New Roman"/>
          <w:sz w:val="24"/>
          <w:szCs w:val="24"/>
        </w:rPr>
        <w:t>interesting:</w:t>
      </w:r>
    </w:p>
    <w:p w:rsidR="002D1A56" w:rsidRDefault="002D1A56" w:rsidP="005802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bulmacada anlamları verilen kelimeleri bulunuz ve yazınız.(10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2=20 pts.)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7"/>
        <w:gridCol w:w="425"/>
        <w:gridCol w:w="443"/>
        <w:gridCol w:w="456"/>
        <w:gridCol w:w="456"/>
        <w:gridCol w:w="456"/>
        <w:gridCol w:w="426"/>
        <w:gridCol w:w="443"/>
        <w:gridCol w:w="425"/>
        <w:gridCol w:w="456"/>
        <w:gridCol w:w="426"/>
      </w:tblGrid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</w:p>
        </w:tc>
      </w:tr>
      <w:tr w:rsidR="002D1A56" w:rsidRPr="00F248D3">
        <w:tc>
          <w:tcPr>
            <w:tcW w:w="457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:rsidR="002D1A56" w:rsidRPr="00F248D3" w:rsidRDefault="002D1A56" w:rsidP="00F248D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</w:tr>
    </w:tbl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TÜRKÇEİNGİLİZCE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palyaço                   ___________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süslemek                 ___________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ihtiyaç duymak       ___________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nefret etmek            ___________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temizlemek             ___________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takvim                     ___________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cumartesi                 ___________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ilkbahar                   ___________</w:t>
      </w:r>
    </w:p>
    <w:p w:rsidR="002D1A56" w:rsidRDefault="002D1A56" w:rsidP="0058021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kızamık                   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lezzetli                     ___________  </w:t>
      </w:r>
    </w:p>
    <w:p w:rsidR="002D1A56" w:rsidRPr="00D950A7" w:rsidRDefault="002D1A56" w:rsidP="0058021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2D1A56" w:rsidRDefault="002D1A56" w:rsidP="00D950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sıfatların zıt anlamlılarını yanlarına yazınız.(8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1=8pts.)</w:t>
      </w:r>
    </w:p>
    <w:p w:rsidR="002D1A56" w:rsidRDefault="002D1A56" w:rsidP="00C0170A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small – boring – lazy – old – evil – fat – weak - ugly</w:t>
      </w:r>
    </w:p>
    <w:p w:rsidR="002D1A56" w:rsidRPr="00D950A7" w:rsidRDefault="002D1A56" w:rsidP="00D950A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hardworking- ______________</w:t>
      </w:r>
    </w:p>
    <w:p w:rsidR="002D1A56" w:rsidRPr="00D950A7" w:rsidRDefault="002D1A56" w:rsidP="00D950A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good- ______________</w:t>
      </w:r>
    </w:p>
    <w:p w:rsidR="002D1A56" w:rsidRPr="00D950A7" w:rsidRDefault="002D1A56" w:rsidP="00D950A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exciting- ______________</w:t>
      </w:r>
    </w:p>
    <w:p w:rsidR="002D1A56" w:rsidRPr="00D950A7" w:rsidRDefault="002D1A56" w:rsidP="00D950A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strong  - ______________</w:t>
      </w:r>
    </w:p>
    <w:p w:rsidR="002D1A56" w:rsidRPr="00D950A7" w:rsidRDefault="002D1A56" w:rsidP="00D950A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>young - ______________</w:t>
      </w:r>
    </w:p>
    <w:p w:rsidR="002D1A56" w:rsidRPr="00D950A7" w:rsidRDefault="002D1A56" w:rsidP="00D950A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big - ______________</w:t>
      </w:r>
    </w:p>
    <w:p w:rsidR="002D1A56" w:rsidRPr="00D950A7" w:rsidRDefault="002D1A56" w:rsidP="00D950A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beautiful- ______________</w:t>
      </w:r>
    </w:p>
    <w:p w:rsidR="002D1A56" w:rsidRPr="00FB1558" w:rsidRDefault="002D1A56" w:rsidP="00FB155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8) </w:t>
      </w:r>
      <w:r>
        <w:rPr>
          <w:rFonts w:ascii="Times New Roman" w:hAnsi="Times New Roman" w:cs="Times New Roman"/>
          <w:sz w:val="24"/>
          <w:szCs w:val="24"/>
        </w:rPr>
        <w:t>thin - ______________</w:t>
      </w:r>
    </w:p>
    <w:p w:rsidR="002D1A56" w:rsidRPr="00D950A7" w:rsidRDefault="002D1A56" w:rsidP="00D950A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2D1A56" w:rsidRDefault="002D1A56" w:rsidP="00D950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 Türkçe anlamlarıyla eşleştiriniz.(6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1=6 pts.)</w:t>
      </w:r>
    </w:p>
    <w:p w:rsidR="002D1A56" w:rsidRPr="00FB1558" w:rsidRDefault="002D1A56" w:rsidP="00FB155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1)</w:t>
      </w:r>
      <w:r>
        <w:rPr>
          <w:rFonts w:ascii="Times New Roman" w:hAnsi="Times New Roman" w:cs="Times New Roman"/>
          <w:sz w:val="24"/>
          <w:szCs w:val="24"/>
        </w:rPr>
        <w:t>wonderful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macera</w:t>
      </w:r>
    </w:p>
    <w:p w:rsidR="002D1A56" w:rsidRPr="00FB1558" w:rsidRDefault="002D1A56" w:rsidP="00FB155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2)</w:t>
      </w:r>
      <w:r>
        <w:rPr>
          <w:rFonts w:ascii="Times New Roman" w:hAnsi="Times New Roman" w:cs="Times New Roman"/>
          <w:sz w:val="24"/>
          <w:szCs w:val="24"/>
        </w:rPr>
        <w:t>medicine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dev</w:t>
      </w:r>
    </w:p>
    <w:p w:rsidR="002D1A56" w:rsidRPr="00FB1558" w:rsidRDefault="002D1A56" w:rsidP="00FB155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3)</w:t>
      </w:r>
      <w:r>
        <w:rPr>
          <w:rFonts w:ascii="Times New Roman" w:hAnsi="Times New Roman" w:cs="Times New Roman"/>
          <w:sz w:val="24"/>
          <w:szCs w:val="24"/>
        </w:rPr>
        <w:t>ogre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göndermek</w:t>
      </w:r>
    </w:p>
    <w:p w:rsidR="002D1A56" w:rsidRPr="00FB1558" w:rsidRDefault="002D1A56" w:rsidP="00FB155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4)</w:t>
      </w:r>
      <w:r>
        <w:rPr>
          <w:rFonts w:ascii="Times New Roman" w:hAnsi="Times New Roman" w:cs="Times New Roman"/>
          <w:sz w:val="24"/>
          <w:szCs w:val="24"/>
        </w:rPr>
        <w:t>celebrate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ilaç</w:t>
      </w:r>
    </w:p>
    <w:p w:rsidR="002D1A56" w:rsidRPr="00FB1558" w:rsidRDefault="002D1A56" w:rsidP="00FB155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5)</w:t>
      </w:r>
      <w:r>
        <w:rPr>
          <w:rFonts w:ascii="Times New Roman" w:hAnsi="Times New Roman" w:cs="Times New Roman"/>
          <w:sz w:val="24"/>
          <w:szCs w:val="24"/>
        </w:rPr>
        <w:t>send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>
        <w:rPr>
          <w:rFonts w:ascii="Times New Roman" w:hAnsi="Times New Roman" w:cs="Times New Roman"/>
          <w:sz w:val="24"/>
          <w:szCs w:val="24"/>
        </w:rPr>
        <w:t>kutlamak</w:t>
      </w:r>
    </w:p>
    <w:p w:rsidR="002D1A56" w:rsidRDefault="002D1A56" w:rsidP="00FB155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6)</w:t>
      </w:r>
      <w:r>
        <w:rPr>
          <w:rFonts w:ascii="Times New Roman" w:hAnsi="Times New Roman" w:cs="Times New Roman"/>
          <w:sz w:val="24"/>
          <w:szCs w:val="24"/>
        </w:rPr>
        <w:t>adventure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f) </w:t>
      </w:r>
      <w:r>
        <w:rPr>
          <w:rFonts w:ascii="Times New Roman" w:hAnsi="Times New Roman" w:cs="Times New Roman"/>
          <w:sz w:val="24"/>
          <w:szCs w:val="24"/>
        </w:rPr>
        <w:t>mükemmel</w:t>
      </w:r>
    </w:p>
    <w:p w:rsidR="002D1A56" w:rsidRPr="00FB1558" w:rsidRDefault="002D1A56" w:rsidP="00FB155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2D1A56" w:rsidRDefault="002D1A56" w:rsidP="00D950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Anlamca farklı olan kelimeyi yuvarlak içine alınız.(4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1=4 pts.)</w:t>
      </w:r>
    </w:p>
    <w:p w:rsidR="002D1A56" w:rsidRPr="00C0170A" w:rsidRDefault="002D1A56" w:rsidP="00D950A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pain – finger – nose – leg</w:t>
      </w:r>
    </w:p>
    <w:p w:rsidR="002D1A56" w:rsidRPr="00C0170A" w:rsidRDefault="002D1A56" w:rsidP="00D950A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costume – balloon – story – beverages</w:t>
      </w:r>
    </w:p>
    <w:p w:rsidR="002D1A56" w:rsidRPr="00C0170A" w:rsidRDefault="002D1A56" w:rsidP="00D950A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Monday – Summer – Thursday – Friday</w:t>
      </w:r>
    </w:p>
    <w:p w:rsidR="002D1A56" w:rsidRPr="00C0170A" w:rsidRDefault="002D1A56" w:rsidP="00D950A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actor – actress – director – topic</w:t>
      </w:r>
    </w:p>
    <w:p w:rsidR="002D1A56" w:rsidRPr="00C0170A" w:rsidRDefault="002D1A56" w:rsidP="00C0170A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2D1A56" w:rsidRDefault="002D1A56" w:rsidP="00C0170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Harfleri eksik olarak verilmiş hastalık isimlerini tamamlayınız.(14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1=14 pts.)</w:t>
      </w:r>
    </w:p>
    <w:p w:rsidR="002D1A56" w:rsidRPr="00FB1558" w:rsidRDefault="002D1A56" w:rsidP="00FB155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T ___ M A C H ___ C H E</w:t>
      </w:r>
      <w:r>
        <w:rPr>
          <w:rFonts w:ascii="Times New Roman" w:hAnsi="Times New Roman" w:cs="Times New Roman"/>
          <w:b/>
          <w:bCs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>M ___ A S L ___ S</w:t>
      </w:r>
    </w:p>
    <w:p w:rsidR="002D1A56" w:rsidRPr="003D5FA3" w:rsidRDefault="002D1A56" w:rsidP="00FB155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___ U G ___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>T E ___ P E R A ___ U R E</w:t>
      </w:r>
    </w:p>
    <w:p w:rsidR="002D1A56" w:rsidRPr="003D5FA3" w:rsidRDefault="002D1A56" w:rsidP="00FB155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 O ___ T H A ___ H E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>R U ___ N Y N ___ S E</w:t>
      </w:r>
    </w:p>
    <w:p w:rsidR="002D1A56" w:rsidRPr="003D5FA3" w:rsidRDefault="002D1A56" w:rsidP="00FB155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 ___ E T H R ___ A T</w:t>
      </w:r>
    </w:p>
    <w:p w:rsidR="002D1A56" w:rsidRDefault="002D1A56" w:rsidP="003D5FA3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hyperlink r:id="rId11" w:history="1">
        <w:r w:rsidRPr="00F248D3">
          <w:rPr>
            <w:rFonts w:ascii="Times New Roman" w:hAnsi="Times New Roman" w:cs="Times New Roman"/>
            <w:noProof/>
            <w:sz w:val="24"/>
            <w:szCs w:val="24"/>
            <w:lang w:eastAsia="tr-TR"/>
          </w:rPr>
          <w:pict>
            <v:shape id="Resim 3" o:spid="_x0000_i1031" type="#_x0000_t75" alt="http://t1.gstatic.com/images?q=tbn:ANd9GcTGMeWYn8bVYJRs-X2EOBKqXsKcyFU8pPA20rrTVrxaLodcjufX" href="http://www.google.com.tr/url?sa=i&amp;source=images&amp;cd=&amp;cad=rja&amp;docid=yiAuNXk710NLbM&amp;tbnid=GByNd6jwVUxp1M:&amp;ved=0CAgQjRwwADgN&amp;url=http://www.inba.com.au/2013/index.php?option=com_content&amp;view=article&amp;id=692:good-luck-aussies&amp;catid=1:latest-news&amp;ei=iSieUoOSO-Ku7AaGpoD4Cw&amp;psig=AFQjCNGavF0qA7BprxbY2UQ22tU_OwM-9w&amp;ust=13861831780151" style="width:75.75pt;height:15.75pt;visibility:visible" o:button="t">
              <v:fill o:detectmouseclick="t"/>
              <v:imagedata r:id="rId12" o:title=""/>
            </v:shape>
          </w:pict>
        </w:r>
      </w:hyperlink>
    </w:p>
    <w:p w:rsidR="002D1A56" w:rsidRPr="00C0170A" w:rsidRDefault="002D1A56" w:rsidP="00C0170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D1A56" w:rsidRPr="00D950A7" w:rsidRDefault="002D1A56" w:rsidP="00C0170A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2D1A56" w:rsidRDefault="002D1A56"/>
    <w:sectPr w:rsidR="002D1A56" w:rsidSect="00DC6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62456"/>
    <w:multiLevelType w:val="hybridMultilevel"/>
    <w:tmpl w:val="91B2F2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6032D"/>
    <w:multiLevelType w:val="hybridMultilevel"/>
    <w:tmpl w:val="3D2C3346"/>
    <w:lvl w:ilvl="0" w:tplc="DE726A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0731EB"/>
    <w:multiLevelType w:val="hybridMultilevel"/>
    <w:tmpl w:val="2068C1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E148A0"/>
    <w:multiLevelType w:val="hybridMultilevel"/>
    <w:tmpl w:val="55FC22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7307F8"/>
    <w:multiLevelType w:val="hybridMultilevel"/>
    <w:tmpl w:val="B61261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F22534"/>
    <w:multiLevelType w:val="hybridMultilevel"/>
    <w:tmpl w:val="9692D6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E58"/>
    <w:rsid w:val="00227734"/>
    <w:rsid w:val="002D0B9C"/>
    <w:rsid w:val="002D1A56"/>
    <w:rsid w:val="003C7AE0"/>
    <w:rsid w:val="003D5FA3"/>
    <w:rsid w:val="004612D0"/>
    <w:rsid w:val="005232EB"/>
    <w:rsid w:val="00580217"/>
    <w:rsid w:val="00920939"/>
    <w:rsid w:val="00986382"/>
    <w:rsid w:val="00AF4E58"/>
    <w:rsid w:val="00BE7F21"/>
    <w:rsid w:val="00C0170A"/>
    <w:rsid w:val="00CF36A5"/>
    <w:rsid w:val="00D950A7"/>
    <w:rsid w:val="00DB19B6"/>
    <w:rsid w:val="00DC6789"/>
    <w:rsid w:val="00F248D3"/>
    <w:rsid w:val="00FB1558"/>
    <w:rsid w:val="00FD2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E5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F4E58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AF4E5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D0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0B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8021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url?sa=i&amp;source=images&amp;cd=&amp;cad=rja&amp;docid=yiAuNXk710NLbM&amp;tbnid=GByNd6jwVUxp1M:&amp;ved=0CAgQjRwwADgN&amp;url=http://www.inba.com.au/2013/index.php?option=com_content&amp;view=article&amp;id=692:good-luck-aussies&amp;catid=1:latest-news&amp;ei=iSieUoOSO-Ku7AaGpoD4Cw&amp;psig=AFQjCNGavF0qA7BprxbY2UQ22tU_OwM-9w&amp;ust=1386183178015161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4</Pages>
  <Words>515</Words>
  <Characters>2938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ırmak</dc:creator>
  <cp:keywords/>
  <dc:description/>
  <cp:lastModifiedBy>edanur</cp:lastModifiedBy>
  <cp:revision>3</cp:revision>
  <dcterms:created xsi:type="dcterms:W3CDTF">2014-04-06T21:10:00Z</dcterms:created>
  <dcterms:modified xsi:type="dcterms:W3CDTF">2016-10-23T15:53:00Z</dcterms:modified>
</cp:coreProperties>
</file>