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14" w:rsidRPr="007D6946" w:rsidRDefault="00A71C14" w:rsidP="008A379B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oundrect id="_x0000_s1026" style="position:absolute;margin-left:48.5pt;margin-top:8.3pt;width:420.25pt;height:51.2pt;z-index:251649024" arcsize="10923f">
            <v:textbox style="mso-next-textbox:#_x0000_s1026">
              <w:txbxContent>
                <w:p w:rsidR="00A71C14" w:rsidRPr="001100F6" w:rsidRDefault="00A71C14" w:rsidP="00E209E6">
                  <w:pPr>
                    <w:spacing w:after="0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2013-2014 EĞİTİM-ÖĞRETİM YILI</w:t>
                  </w:r>
                </w:p>
                <w:p w:rsidR="00A71C14" w:rsidRPr="001100F6" w:rsidRDefault="00A71C14" w:rsidP="00E209E6">
                  <w:pPr>
                    <w:spacing w:after="0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FATİH SULTAN MEHMET İLKOKULU 4-C SINIFI</w:t>
                  </w:r>
                </w:p>
                <w:p w:rsidR="00A71C14" w:rsidRPr="001100F6" w:rsidRDefault="00A71C14" w:rsidP="00E209E6">
                  <w:pPr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SOSYAL BİLGİLER  DERSİ 2</w:t>
                  </w: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.</w:t>
                  </w: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 xml:space="preserve"> DÖNEM 3</w:t>
                  </w: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.</w:t>
                  </w: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YAZILI SINAVI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27" style="position:absolute;margin-left:-2.45pt;margin-top:9pt;width:533.25pt;height:50.45pt;z-index:251648000" coordorigin="567,671" coordsize="10800,811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_x0000_s1028" type="#_x0000_t97" style="position:absolute;left:567;top:671;width:10800;height:811;rotation:180" fillcolor="yellow" strokecolor="blue" strokeweight="1.5pt">
              <v:fill color2="aqua" rotate="t" angle="-135" focus="50%" type="gradient"/>
              <v:textbox style="mso-next-textbox:#_x0000_s1028">
                <w:txbxContent>
                  <w:p w:rsidR="00A71C14" w:rsidRDefault="00A71C14" w:rsidP="0064073F">
                    <w:pPr>
                      <w:ind w:left="360"/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  <w:sz w:val="20"/>
                        <w:szCs w:val="20"/>
                      </w:rPr>
                      <w:t xml:space="preserve">                                                                </w:t>
                    </w:r>
                  </w:p>
                  <w:p w:rsidR="00A71C14" w:rsidRDefault="00A71C14" w:rsidP="0064073F">
                    <w:pP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9" type="#_x0000_t136" style="position:absolute;left:1107;top:671;width:9360;height:567" strokeweight=".5pt">
              <v:shadow color="#868686"/>
              <v:textpath style="font-family:&quot;Times New Roman&quot;;font-size:10pt;font-style:italic;v-text-kern:t" trim="t" fitpath="t" string="    VB.  ATATÜRK  İLKÖĞRETİM  OKULU  2011 - 2012 Ö ĞRETİM YILI&#10;        4. SINIFLAR  SOYAL BİLGİLER DERSİ ÇALIŞMA SAYFASI - 1 TEMA       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alt="" style="position:absolute;left:753;top:671;width:906;height:721;flip:x" o:button="t">
              <v:imagedata r:id="rId7" o:title="" gain="61604f" blacklevel="-1966f"/>
            </v:shape>
            <v:shape id="ipfRRRZe8TWENTJbM:" o:spid="_x0000_s1031" type="#_x0000_t75" alt="" style="position:absolute;left:10064;top:671;width:1092;height:721;flip:x" o:button="t">
              <v:imagedata r:id="rId8" o:title="" gain="61604f" blacklevel="-1966f"/>
            </v:shape>
          </v:group>
        </w:pict>
      </w:r>
    </w:p>
    <w:p w:rsidR="00A71C14" w:rsidRPr="007D6946" w:rsidRDefault="00A71C14" w:rsidP="008A379B">
      <w:pPr>
        <w:spacing w:after="0"/>
        <w:rPr>
          <w:rFonts w:ascii="Comic Sans MS" w:hAnsi="Comic Sans MS"/>
          <w:sz w:val="20"/>
          <w:szCs w:val="20"/>
        </w:rPr>
      </w:pPr>
    </w:p>
    <w:p w:rsidR="00A71C14" w:rsidRPr="007D6946" w:rsidRDefault="00A71C14" w:rsidP="008A379B">
      <w:pPr>
        <w:spacing w:after="0"/>
        <w:rPr>
          <w:rFonts w:ascii="Comic Sans MS" w:hAnsi="Comic Sans MS"/>
          <w:sz w:val="20"/>
          <w:szCs w:val="20"/>
        </w:rPr>
      </w:pPr>
    </w:p>
    <w:p w:rsidR="00A71C14" w:rsidRPr="007D6946" w:rsidRDefault="00A71C14" w:rsidP="003923FA">
      <w:pPr>
        <w:spacing w:after="0"/>
        <w:rPr>
          <w:rFonts w:ascii="Comic Sans MS" w:hAnsi="Comic Sans MS"/>
          <w:sz w:val="20"/>
          <w:szCs w:val="20"/>
        </w:rPr>
      </w:pPr>
    </w:p>
    <w:p w:rsidR="00A71C14" w:rsidRPr="009B19C4" w:rsidRDefault="00A71C14" w:rsidP="003923FA">
      <w:pPr>
        <w:spacing w:after="0"/>
        <w:rPr>
          <w:rFonts w:ascii="Comic Sans MS" w:hAnsi="Comic Sans MS" w:cs="Tahoma"/>
          <w:b/>
          <w:i/>
          <w:color w:val="FF0000"/>
          <w:sz w:val="24"/>
          <w:szCs w:val="24"/>
        </w:rPr>
        <w:sectPr w:rsidR="00A71C14" w:rsidRPr="009B19C4" w:rsidSect="0071643C"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docGrid w:linePitch="360"/>
        </w:sectPr>
      </w:pPr>
      <w:r>
        <w:rPr>
          <w:noProof/>
          <w:lang w:eastAsia="tr-TR"/>
        </w:rPr>
        <w:pict>
          <v:group id="_x0000_s1032" style="position:absolute;margin-left:423.85pt;margin-top:7.9pt;width:108pt;height:48.75pt;rotation:1476466fd;z-index:251650048" coordorigin="9151,2825" coordsize="2012,975">
            <v:oval id="_x0000_s1033" style="position:absolute;left:9151;top:2825;width:2012;height:975;rotation:-25282109fd" filled="f" fillcolor="#c9f" strokecolor="#36f" strokeweight="1.5pt">
              <v:fill opacity="22282f"/>
            </v:oval>
            <v:shape id="_x0000_s1034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Comic Sans MS&quot;;font-size:10pt;font-weight:bold;font-style:italic;v-text-kern:t" trim="t" fitpath="t" string="ALDIĞI NOT"/>
            </v:shape>
          </v:group>
        </w:pict>
      </w:r>
      <w:r w:rsidRPr="009B19C4">
        <w:rPr>
          <w:rFonts w:ascii="Comic Sans MS" w:hAnsi="Comic Sans MS" w:cs="Arial"/>
          <w:b/>
          <w:i/>
          <w:color w:val="FF0000"/>
          <w:sz w:val="24"/>
          <w:szCs w:val="24"/>
        </w:rPr>
        <w:t xml:space="preserve">Adı – Soyadı: </w:t>
      </w:r>
      <w:r w:rsidRPr="009B19C4">
        <w:rPr>
          <w:rFonts w:ascii="Comic Sans MS" w:hAnsi="Comic Sans MS" w:cs="Tahoma"/>
          <w:b/>
          <w:i/>
          <w:color w:val="C0C0C0"/>
          <w:sz w:val="24"/>
          <w:szCs w:val="24"/>
        </w:rPr>
        <w:t>……………………………………………………………………….</w:t>
      </w:r>
      <w:r w:rsidRPr="009B19C4">
        <w:rPr>
          <w:rFonts w:ascii="Comic Sans MS" w:hAnsi="Comic Sans MS" w:cs="Arial"/>
          <w:b/>
          <w:i/>
          <w:color w:val="FF0000"/>
          <w:sz w:val="24"/>
          <w:szCs w:val="24"/>
        </w:rPr>
        <w:t xml:space="preserve">   No: </w:t>
      </w:r>
      <w:r w:rsidRPr="009B19C4">
        <w:rPr>
          <w:rFonts w:ascii="Comic Sans MS" w:hAnsi="Comic Sans MS" w:cs="Tahoma"/>
          <w:b/>
          <w:i/>
          <w:color w:val="C0C0C0"/>
          <w:sz w:val="24"/>
          <w:szCs w:val="24"/>
        </w:rPr>
        <w:t>…………</w:t>
      </w:r>
    </w:p>
    <w:p w:rsidR="00A71C14" w:rsidRDefault="00A71C14" w:rsidP="00765ABA">
      <w:pPr>
        <w:rPr>
          <w:rFonts w:ascii="Comic Sans MS" w:hAnsi="Comic Sans MS"/>
          <w:sz w:val="20"/>
          <w:szCs w:val="20"/>
        </w:rPr>
      </w:pPr>
    </w:p>
    <w:p w:rsidR="00A71C14" w:rsidRPr="007E44CB" w:rsidRDefault="00A71C14" w:rsidP="007E44CB">
      <w:pPr>
        <w:pStyle w:val="NoSpacing"/>
        <w:rPr>
          <w:rFonts w:ascii="Comic Sans MS" w:hAnsi="Comic Sans MS"/>
          <w:b/>
          <w:sz w:val="22"/>
          <w:szCs w:val="22"/>
        </w:rPr>
      </w:pPr>
      <w:r w:rsidRPr="007E44CB">
        <w:rPr>
          <w:rFonts w:ascii="Comic Sans MS" w:hAnsi="Comic Sans MS"/>
          <w:b/>
          <w:sz w:val="22"/>
          <w:szCs w:val="22"/>
        </w:rPr>
        <w:t xml:space="preserve">1- Aşağıdaki sivil toplum kuruluşlarından hangisinin çalıştığı alan diğerlerinden farklıdır? </w:t>
      </w:r>
    </w:p>
    <w:p w:rsidR="00A71C14" w:rsidRPr="00F32556" w:rsidRDefault="00A71C14" w:rsidP="00C27A77">
      <w:pPr>
        <w:pStyle w:val="NoSpacing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F32556">
        <w:rPr>
          <w:rFonts w:ascii="Comic Sans MS" w:hAnsi="Comic Sans MS"/>
          <w:sz w:val="20"/>
          <w:szCs w:val="20"/>
        </w:rPr>
        <w:t xml:space="preserve">a) </w:t>
      </w:r>
      <w:r w:rsidRPr="002F19ED">
        <w:rPr>
          <w:rFonts w:ascii="Comic Sans MS" w:hAnsi="Comic Sans MS"/>
          <w:noProof/>
          <w:sz w:val="20"/>
          <w:szCs w:val="20"/>
        </w:rPr>
        <w:pict>
          <v:shape id="Resim 4" o:spid="_x0000_i1025" type="#_x0000_t75" alt="http://www.kenthaber.com/Resimler/2008/03/12/00345864.jpg" style="width:39.75pt;height:36pt;visibility:visible">
            <v:imagedata r:id="rId9" o:title=""/>
          </v:shape>
        </w:pict>
      </w:r>
      <w:r w:rsidRPr="00F32556">
        <w:rPr>
          <w:rFonts w:ascii="Comic Sans MS" w:hAnsi="Comic Sans MS"/>
          <w:sz w:val="20"/>
          <w:szCs w:val="20"/>
        </w:rPr>
        <w:t xml:space="preserve">   </w:t>
      </w:r>
      <w:r w:rsidRPr="00F32556">
        <w:rPr>
          <w:rStyle w:val="st"/>
          <w:rFonts w:ascii="Comic Sans MS" w:hAnsi="Comic Sans MS"/>
          <w:sz w:val="20"/>
          <w:szCs w:val="20"/>
        </w:rPr>
        <w:t>Arama Kurtarma Derneği</w:t>
      </w:r>
    </w:p>
    <w:p w:rsidR="00A71C14" w:rsidRPr="00F32556" w:rsidRDefault="00A71C14" w:rsidP="00F32556">
      <w:pPr>
        <w:pStyle w:val="NoSpacing"/>
        <w:spacing w:before="0" w:beforeAutospacing="0" w:after="0" w:afterAutospacing="0"/>
        <w:ind w:left="6"/>
        <w:rPr>
          <w:rFonts w:ascii="Comic Sans MS" w:hAnsi="Comic Sans MS"/>
          <w:noProof/>
          <w:sz w:val="20"/>
          <w:szCs w:val="20"/>
        </w:rPr>
      </w:pPr>
      <w:r w:rsidRPr="00F32556">
        <w:rPr>
          <w:rFonts w:ascii="Comic Sans MS" w:hAnsi="Comic Sans MS"/>
          <w:sz w:val="20"/>
          <w:szCs w:val="20"/>
        </w:rPr>
        <w:t xml:space="preserve">b) </w:t>
      </w:r>
      <w:r w:rsidRPr="002F19ED">
        <w:rPr>
          <w:rFonts w:ascii="Comic Sans MS" w:hAnsi="Comic Sans MS"/>
          <w:noProof/>
          <w:sz w:val="20"/>
          <w:szCs w:val="20"/>
        </w:rPr>
        <w:pict>
          <v:shape id="Resim 7" o:spid="_x0000_i1026" type="#_x0000_t75" alt="http://www.dergikapinda.com/images/cekul.png" style="width:42pt;height:36.75pt;visibility:visible">
            <v:imagedata r:id="rId10" o:title=""/>
          </v:shape>
        </w:pict>
      </w:r>
      <w:r w:rsidRPr="00F32556">
        <w:rPr>
          <w:rStyle w:val="st"/>
          <w:rFonts w:ascii="Comic Sans MS" w:hAnsi="Comic Sans MS"/>
          <w:sz w:val="20"/>
          <w:szCs w:val="20"/>
        </w:rPr>
        <w:t>Çevre ve Kültür Değerlerini Koruma ve Tanıtma Vakfı</w:t>
      </w:r>
    </w:p>
    <w:p w:rsidR="00A71C14" w:rsidRPr="00F32556" w:rsidRDefault="00A71C14" w:rsidP="00F32556">
      <w:pPr>
        <w:pStyle w:val="NoSpacing"/>
        <w:spacing w:before="0" w:beforeAutospacing="0" w:after="0" w:afterAutospacing="0"/>
        <w:ind w:left="6"/>
        <w:rPr>
          <w:rFonts w:ascii="Comic Sans MS" w:hAnsi="Comic Sans MS"/>
          <w:sz w:val="20"/>
          <w:szCs w:val="20"/>
        </w:rPr>
      </w:pPr>
      <w:r w:rsidRPr="00F32556">
        <w:rPr>
          <w:rFonts w:ascii="Comic Sans MS" w:hAnsi="Comic Sans MS"/>
          <w:sz w:val="20"/>
          <w:szCs w:val="20"/>
        </w:rPr>
        <w:t xml:space="preserve">c)  </w:t>
      </w:r>
      <w:r w:rsidRPr="002F19ED">
        <w:rPr>
          <w:rFonts w:ascii="Comic Sans MS" w:hAnsi="Comic Sans MS"/>
          <w:noProof/>
          <w:sz w:val="20"/>
          <w:szCs w:val="20"/>
        </w:rPr>
        <w:pict>
          <v:shape id="Resim 10" o:spid="_x0000_i1027" type="#_x0000_t75" alt="http://www.bilgiustam.com/resimler/2012/04/1086-tema-vakfi_22911.jpg" style="width:46.5pt;height:30pt;visibility:visible">
            <v:imagedata r:id="rId11" o:title=""/>
          </v:shape>
        </w:pict>
      </w:r>
      <w:r w:rsidRPr="00F32556">
        <w:rPr>
          <w:rFonts w:ascii="Comic Sans MS" w:hAnsi="Comic Sans MS"/>
          <w:sz w:val="20"/>
          <w:szCs w:val="20"/>
        </w:rPr>
        <w:t xml:space="preserve">  </w:t>
      </w:r>
      <w:r w:rsidRPr="00F32556">
        <w:rPr>
          <w:rStyle w:val="st"/>
          <w:rFonts w:ascii="Comic Sans MS" w:hAnsi="Comic Sans MS"/>
          <w:sz w:val="20"/>
          <w:szCs w:val="20"/>
        </w:rPr>
        <w:t>Türkiye Erozyonla Mücadele Ağaçlandırma ve Doğal Varlıkları Koruma Vakfı</w:t>
      </w:r>
      <w:r w:rsidRPr="00F32556">
        <w:rPr>
          <w:rFonts w:ascii="Comic Sans MS" w:hAnsi="Comic Sans MS"/>
          <w:sz w:val="20"/>
          <w:szCs w:val="20"/>
        </w:rPr>
        <w:t xml:space="preserve"> </w:t>
      </w:r>
    </w:p>
    <w:p w:rsidR="00A71C14" w:rsidRPr="00F32556" w:rsidRDefault="00A71C14" w:rsidP="00C27A77">
      <w:pPr>
        <w:pStyle w:val="NoSpacing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Resim 13" o:spid="_x0000_s1035" type="#_x0000_t75" alt="http://www.btinsan.com/d/news/691.jpg" style="position:absolute;margin-left:9pt;margin-top:.5pt;width:49.6pt;height:44.15pt;z-index:251652096;visibility:visible">
            <v:imagedata r:id="rId12" o:title=""/>
          </v:shape>
        </w:pict>
      </w:r>
    </w:p>
    <w:p w:rsidR="00A71C14" w:rsidRPr="00F32556" w:rsidRDefault="00A71C14" w:rsidP="00C27A77">
      <w:pPr>
        <w:pStyle w:val="NoSpacing"/>
        <w:spacing w:before="0" w:beforeAutospacing="0" w:after="0" w:afterAutospacing="0"/>
        <w:ind w:left="1416" w:hanging="1410"/>
        <w:rPr>
          <w:rFonts w:ascii="Comic Sans MS" w:hAnsi="Comic Sans MS"/>
          <w:sz w:val="20"/>
          <w:szCs w:val="20"/>
        </w:rPr>
      </w:pPr>
      <w:r w:rsidRPr="00F32556">
        <w:rPr>
          <w:rFonts w:ascii="Comic Sans MS" w:hAnsi="Comic Sans MS"/>
          <w:sz w:val="20"/>
          <w:szCs w:val="20"/>
        </w:rPr>
        <w:t xml:space="preserve">d)  </w:t>
      </w:r>
      <w:r w:rsidRPr="00F32556">
        <w:rPr>
          <w:rFonts w:ascii="Comic Sans MS" w:hAnsi="Comic Sans MS"/>
          <w:sz w:val="20"/>
          <w:szCs w:val="20"/>
        </w:rPr>
        <w:tab/>
      </w:r>
      <w:r w:rsidRPr="00F32556">
        <w:rPr>
          <w:rStyle w:val="bold"/>
          <w:rFonts w:ascii="Comic Sans MS" w:hAnsi="Comic Sans MS"/>
          <w:sz w:val="20"/>
          <w:szCs w:val="20"/>
        </w:rPr>
        <w:t>Çevre Koruma ve Ambalaj Atıkları Değerlendirme Vakfı</w:t>
      </w:r>
    </w:p>
    <w:p w:rsidR="00A71C14" w:rsidRPr="00F32556" w:rsidRDefault="00A71C14" w:rsidP="00C27A7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32556">
        <w:rPr>
          <w:rFonts w:ascii="Comic Sans MS" w:hAnsi="Comic Sans MS"/>
          <w:sz w:val="20"/>
          <w:szCs w:val="20"/>
        </w:rPr>
        <w:t xml:space="preserve"> </w:t>
      </w:r>
    </w:p>
    <w:p w:rsidR="00A71C14" w:rsidRDefault="00A71C14" w:rsidP="00765ABA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oundrect id="AutoShape 5" o:spid="_x0000_s1036" style="position:absolute;margin-left:81pt;margin-top:18.9pt;width:180pt;height:75.6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">
            <v:textbox>
              <w:txbxContent>
                <w:p w:rsidR="00A71C14" w:rsidRPr="0056241F" w:rsidRDefault="00A71C14" w:rsidP="009C13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56241F">
                    <w:rPr>
                      <w:rFonts w:ascii="Comic Sans MS" w:hAnsi="Comic Sans MS"/>
                      <w:sz w:val="16"/>
                      <w:szCs w:val="16"/>
                    </w:rPr>
                    <w:t xml:space="preserve">…………………………, kan merkezleri açmak, doğal afetlerde sağlık yardımı yapmak ve insanların beslenme, barınma ihtiyaçlarını karşılamak için kurulmuş bir yardım kuruluşudur. </w:t>
                  </w:r>
                </w:p>
              </w:txbxContent>
            </v:textbox>
          </v:roundrect>
        </w:pict>
      </w:r>
    </w:p>
    <w:p w:rsidR="00A71C14" w:rsidRPr="009C13CB" w:rsidRDefault="00A71C14" w:rsidP="009C13CB">
      <w:pPr>
        <w:pStyle w:val="NoSpacing"/>
        <w:rPr>
          <w:rFonts w:ascii="Comic Sans MS" w:hAnsi="Comic Sans MS"/>
          <w:sz w:val="22"/>
          <w:szCs w:val="22"/>
        </w:rPr>
      </w:pPr>
      <w:r w:rsidRPr="00F32556">
        <w:rPr>
          <w:rFonts w:ascii="Comic Sans MS" w:hAnsi="Comic Sans MS"/>
          <w:b/>
          <w:sz w:val="22"/>
          <w:szCs w:val="22"/>
        </w:rPr>
        <w:t>2-</w:t>
      </w:r>
      <w:r w:rsidRPr="002F19ED">
        <w:rPr>
          <w:rFonts w:ascii="Comic Sans MS" w:hAnsi="Comic Sans MS"/>
          <w:noProof/>
          <w:sz w:val="22"/>
          <w:szCs w:val="22"/>
        </w:rPr>
        <w:pict>
          <v:shape id="Resim 16" o:spid="_x0000_i1028" type="#_x0000_t75" alt="http://resimseli.net/data/media/117/Nasreddin-Hoca-Cizgi-Karakter-1.jpg" style="width:57.75pt;height:68.25pt;visibility:visible">
            <v:imagedata r:id="rId13" o:title=""/>
          </v:shape>
        </w:pict>
      </w:r>
    </w:p>
    <w:p w:rsidR="00A71C14" w:rsidRPr="009C13CB" w:rsidRDefault="00A71C14" w:rsidP="009C13CB">
      <w:pPr>
        <w:pStyle w:val="NoSpacing"/>
        <w:rPr>
          <w:rFonts w:ascii="Comic Sans MS" w:hAnsi="Comic Sans MS"/>
          <w:b/>
          <w:sz w:val="22"/>
          <w:szCs w:val="22"/>
        </w:rPr>
      </w:pPr>
      <w:r w:rsidRPr="009C13CB">
        <w:rPr>
          <w:rFonts w:ascii="Comic Sans MS" w:hAnsi="Comic Sans MS"/>
          <w:b/>
          <w:sz w:val="22"/>
          <w:szCs w:val="22"/>
        </w:rPr>
        <w:t>Nasreddin Hoca’nın  ifade ettiği kuruluş aşağıdakilerden hangisidir?</w:t>
      </w:r>
    </w:p>
    <w:p w:rsidR="00A71C14" w:rsidRPr="00CE1E04" w:rsidRDefault="00A71C14" w:rsidP="00F32556">
      <w:pPr>
        <w:pStyle w:val="NoSpacing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CE1E04">
        <w:rPr>
          <w:rFonts w:ascii="Comic Sans MS" w:hAnsi="Comic Sans MS"/>
          <w:sz w:val="22"/>
          <w:szCs w:val="22"/>
        </w:rPr>
        <w:t xml:space="preserve">a)  Yeşilay          b) Kızılay        </w:t>
      </w:r>
    </w:p>
    <w:p w:rsidR="00A71C14" w:rsidRPr="00CE1E04" w:rsidRDefault="00A71C14" w:rsidP="00F32556">
      <w:pPr>
        <w:pStyle w:val="NoSpacing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CE1E04">
        <w:rPr>
          <w:rFonts w:ascii="Comic Sans MS" w:hAnsi="Comic Sans MS"/>
          <w:sz w:val="22"/>
          <w:szCs w:val="22"/>
        </w:rPr>
        <w:t>c) TEMA            d) AÇEV</w:t>
      </w:r>
    </w:p>
    <w:p w:rsidR="00A71C14" w:rsidRDefault="00A71C14" w:rsidP="00765ABA">
      <w:pPr>
        <w:rPr>
          <w:rFonts w:ascii="Comic Sans MS" w:hAnsi="Comic Sans MS"/>
        </w:rPr>
      </w:pPr>
    </w:p>
    <w:p w:rsidR="00A71C14" w:rsidRPr="00F32556" w:rsidRDefault="00A71C14" w:rsidP="00F32556">
      <w:pPr>
        <w:spacing w:after="0" w:line="240" w:lineRule="auto"/>
        <w:rPr>
          <w:rFonts w:ascii="Comic Sans MS" w:hAnsi="Comic Sans MS"/>
          <w:b/>
          <w:color w:val="000000"/>
        </w:rPr>
      </w:pPr>
      <w:r w:rsidRPr="00F32556">
        <w:rPr>
          <w:rFonts w:ascii="Comic Sans MS" w:hAnsi="Comic Sans MS"/>
          <w:b/>
        </w:rPr>
        <w:t xml:space="preserve">3- </w:t>
      </w:r>
      <w:r w:rsidRPr="00F32556">
        <w:rPr>
          <w:rFonts w:ascii="Comic Sans MS" w:hAnsi="Comic Sans MS"/>
          <w:b/>
          <w:color w:val="000000"/>
        </w:rPr>
        <w:t>Aşağıdaki olayların kronolojik sıralanışı hangi seçenekte doğru sıralanılmıştır?</w:t>
      </w:r>
    </w:p>
    <w:p w:rsidR="00A71C14" w:rsidRPr="00F32556" w:rsidRDefault="00A71C14" w:rsidP="00F32556">
      <w:pPr>
        <w:spacing w:after="0" w:line="240" w:lineRule="auto"/>
        <w:rPr>
          <w:rFonts w:ascii="Comic Sans MS" w:hAnsi="Comic Sans MS"/>
        </w:rPr>
      </w:pPr>
    </w:p>
    <w:p w:rsidR="00A71C14" w:rsidRDefault="00A71C14" w:rsidP="00F32556">
      <w:pPr>
        <w:spacing w:after="0" w:line="240" w:lineRule="auto"/>
        <w:rPr>
          <w:rFonts w:ascii="Comic Sans MS" w:hAnsi="Comic Sans MS"/>
          <w:color w:val="000000"/>
        </w:rPr>
      </w:pPr>
      <w:r w:rsidRPr="00F32556">
        <w:rPr>
          <w:rFonts w:ascii="Comic Sans MS" w:hAnsi="Comic Sans MS"/>
          <w:color w:val="000000"/>
        </w:rPr>
        <w:t>1- TBMM’</w:t>
      </w:r>
      <w:r>
        <w:rPr>
          <w:rFonts w:ascii="Comic Sans MS" w:hAnsi="Comic Sans MS"/>
          <w:color w:val="000000"/>
        </w:rPr>
        <w:t xml:space="preserve">nin </w:t>
      </w:r>
      <w:r w:rsidRPr="00F32556">
        <w:rPr>
          <w:rFonts w:ascii="Comic Sans MS" w:hAnsi="Comic Sans MS"/>
          <w:color w:val="000000"/>
        </w:rPr>
        <w:t xml:space="preserve">açılması     </w:t>
      </w:r>
    </w:p>
    <w:p w:rsidR="00A71C14" w:rsidRDefault="00A71C14" w:rsidP="00F32556">
      <w:pPr>
        <w:spacing w:after="0" w:line="240" w:lineRule="auto"/>
        <w:rPr>
          <w:rFonts w:ascii="Comic Sans MS" w:hAnsi="Comic Sans MS"/>
          <w:color w:val="000000"/>
        </w:rPr>
      </w:pPr>
      <w:r w:rsidRPr="00F32556">
        <w:rPr>
          <w:rFonts w:ascii="Comic Sans MS" w:hAnsi="Comic Sans MS"/>
          <w:color w:val="000000"/>
        </w:rPr>
        <w:t xml:space="preserve">2- Kurtuluş Savaşı’nın başlaması     </w:t>
      </w:r>
    </w:p>
    <w:p w:rsidR="00A71C14" w:rsidRDefault="00A71C14" w:rsidP="00F32556">
      <w:pPr>
        <w:spacing w:after="0" w:line="240" w:lineRule="auto"/>
        <w:rPr>
          <w:rFonts w:ascii="Comic Sans MS" w:hAnsi="Comic Sans MS"/>
          <w:color w:val="000000"/>
        </w:rPr>
      </w:pPr>
      <w:r w:rsidRPr="00F32556">
        <w:rPr>
          <w:rFonts w:ascii="Comic Sans MS" w:hAnsi="Comic Sans MS"/>
          <w:color w:val="000000"/>
        </w:rPr>
        <w:t xml:space="preserve">3- Cumhuriyetin ilanı    </w:t>
      </w:r>
    </w:p>
    <w:p w:rsidR="00A71C14" w:rsidRPr="00F32556" w:rsidRDefault="00A71C14" w:rsidP="00F32556">
      <w:pPr>
        <w:spacing w:after="0" w:line="240" w:lineRule="auto"/>
        <w:rPr>
          <w:rFonts w:ascii="Comic Sans MS" w:hAnsi="Comic Sans MS"/>
          <w:color w:val="000000"/>
        </w:rPr>
      </w:pPr>
      <w:r w:rsidRPr="00F32556">
        <w:rPr>
          <w:rFonts w:ascii="Comic Sans MS" w:hAnsi="Comic Sans MS"/>
          <w:color w:val="000000"/>
        </w:rPr>
        <w:t>4-</w:t>
      </w:r>
      <w:r>
        <w:rPr>
          <w:rFonts w:ascii="Comic Sans MS" w:hAnsi="Comic Sans MS"/>
          <w:color w:val="000000"/>
        </w:rPr>
        <w:t xml:space="preserve"> </w:t>
      </w:r>
      <w:r w:rsidRPr="00F32556">
        <w:rPr>
          <w:rFonts w:ascii="Comic Sans MS" w:hAnsi="Comic Sans MS"/>
          <w:color w:val="000000"/>
        </w:rPr>
        <w:t>Atatürk’ün ölümü</w:t>
      </w:r>
    </w:p>
    <w:p w:rsidR="00A71C14" w:rsidRPr="00F32556" w:rsidRDefault="00A71C14" w:rsidP="00F32556">
      <w:pPr>
        <w:spacing w:after="0" w:line="240" w:lineRule="auto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br/>
        <w:t>a</w:t>
      </w:r>
      <w:r w:rsidRPr="00F32556">
        <w:rPr>
          <w:rFonts w:ascii="Comic Sans MS" w:hAnsi="Comic Sans MS"/>
          <w:color w:val="000000"/>
        </w:rPr>
        <w:t xml:space="preserve">) 4-2-3-1             </w:t>
      </w:r>
      <w:r>
        <w:rPr>
          <w:rFonts w:ascii="Comic Sans MS" w:hAnsi="Comic Sans MS"/>
          <w:color w:val="000000"/>
        </w:rPr>
        <w:t xml:space="preserve">  </w:t>
      </w:r>
      <w:r w:rsidRPr="00F32556">
        <w:rPr>
          <w:rFonts w:ascii="Comic Sans MS" w:hAnsi="Comic Sans MS"/>
          <w:color w:val="000000"/>
        </w:rPr>
        <w:t xml:space="preserve">  </w:t>
      </w:r>
      <w:r>
        <w:rPr>
          <w:rFonts w:ascii="Comic Sans MS" w:hAnsi="Comic Sans MS"/>
          <w:color w:val="000000"/>
        </w:rPr>
        <w:t xml:space="preserve"> b</w:t>
      </w:r>
      <w:r w:rsidRPr="00F32556">
        <w:rPr>
          <w:rFonts w:ascii="Comic Sans MS" w:hAnsi="Comic Sans MS"/>
          <w:color w:val="000000"/>
        </w:rPr>
        <w:t xml:space="preserve">) 2-1-3-4           </w:t>
      </w:r>
    </w:p>
    <w:p w:rsidR="00A71C14" w:rsidRPr="00F32556" w:rsidRDefault="00A71C14" w:rsidP="00F3255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color w:val="000000"/>
        </w:rPr>
        <w:t>c</w:t>
      </w:r>
      <w:r w:rsidRPr="00F32556">
        <w:rPr>
          <w:rFonts w:ascii="Comic Sans MS" w:hAnsi="Comic Sans MS"/>
          <w:color w:val="000000"/>
        </w:rPr>
        <w:t>) 3-1-2-4</w:t>
      </w:r>
      <w:r>
        <w:rPr>
          <w:rFonts w:ascii="Comic Sans MS" w:hAnsi="Comic Sans MS"/>
          <w:color w:val="000000"/>
        </w:rPr>
        <w:t xml:space="preserve">                  d</w:t>
      </w:r>
      <w:r w:rsidRPr="00F32556">
        <w:rPr>
          <w:rFonts w:ascii="Comic Sans MS" w:hAnsi="Comic Sans MS"/>
          <w:color w:val="000000"/>
        </w:rPr>
        <w:t>) 2-1-4-3</w:t>
      </w:r>
    </w:p>
    <w:p w:rsidR="00A71C14" w:rsidRDefault="00A71C14" w:rsidP="00C5103B">
      <w:pPr>
        <w:tabs>
          <w:tab w:val="left" w:pos="0"/>
          <w:tab w:val="center" w:pos="5102"/>
        </w:tabs>
        <w:spacing w:after="0"/>
        <w:ind w:left="2124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37" type="#_x0000_t75" style="position:absolute;left:0;text-align:left;margin-left:-9pt;margin-top:4.75pt;width:99pt;height:1in;z-index:-251650048">
            <v:imagedata r:id="rId14" o:title=""/>
          </v:shape>
        </w:pict>
      </w:r>
    </w:p>
    <w:p w:rsidR="00A71C14" w:rsidRDefault="00A71C14" w:rsidP="00C5103B">
      <w:pPr>
        <w:tabs>
          <w:tab w:val="left" w:pos="0"/>
          <w:tab w:val="center" w:pos="5102"/>
        </w:tabs>
        <w:spacing w:after="0"/>
        <w:ind w:left="2520" w:hanging="324"/>
        <w:rPr>
          <w:rFonts w:ascii="Comic Sans MS" w:hAnsi="Comic Sans MS"/>
          <w:sz w:val="20"/>
          <w:szCs w:val="20"/>
        </w:rPr>
      </w:pPr>
      <w:r w:rsidRPr="00F00085">
        <w:rPr>
          <w:rFonts w:ascii="Comic Sans MS" w:hAnsi="Comic Sans MS"/>
          <w:color w:val="FF6600"/>
          <w:sz w:val="24"/>
          <w:szCs w:val="24"/>
        </w:rPr>
        <w:t xml:space="preserve">Adını soyadını ve numaranı         </w:t>
      </w:r>
      <w:r>
        <w:rPr>
          <w:rFonts w:ascii="Comic Sans MS" w:hAnsi="Comic Sans MS"/>
          <w:color w:val="FF6600"/>
          <w:sz w:val="24"/>
          <w:szCs w:val="24"/>
        </w:rPr>
        <w:t xml:space="preserve">         </w:t>
      </w:r>
      <w:r w:rsidRPr="00F00085">
        <w:rPr>
          <w:rFonts w:ascii="Comic Sans MS" w:hAnsi="Comic Sans MS"/>
          <w:color w:val="FF6600"/>
          <w:sz w:val="24"/>
          <w:szCs w:val="24"/>
        </w:rPr>
        <w:t>yazdın mı?</w:t>
      </w:r>
    </w:p>
    <w:p w:rsidR="00A71C14" w:rsidRDefault="00A71C14" w:rsidP="00765ABA">
      <w:pPr>
        <w:rPr>
          <w:rFonts w:ascii="Comic Sans MS" w:hAnsi="Comic Sans MS"/>
          <w:sz w:val="20"/>
          <w:szCs w:val="20"/>
        </w:rPr>
      </w:pPr>
    </w:p>
    <w:p w:rsidR="00A71C14" w:rsidRDefault="00A71C14" w:rsidP="006A470C">
      <w:pPr>
        <w:spacing w:after="0" w:line="240" w:lineRule="auto"/>
        <w:rPr>
          <w:rFonts w:ascii="Comic Sans MS" w:hAnsi="Comic Sans MS"/>
        </w:rPr>
      </w:pPr>
    </w:p>
    <w:p w:rsidR="00A71C14" w:rsidRDefault="00A71C14" w:rsidP="006A470C">
      <w:pPr>
        <w:spacing w:after="0" w:line="240" w:lineRule="auto"/>
        <w:rPr>
          <w:rFonts w:ascii="Comic Sans MS" w:hAnsi="Comic Sans MS"/>
          <w:b/>
        </w:rPr>
      </w:pPr>
    </w:p>
    <w:p w:rsidR="00A71C14" w:rsidRDefault="00A71C14" w:rsidP="006A470C">
      <w:pPr>
        <w:spacing w:after="0" w:line="240" w:lineRule="auto"/>
        <w:rPr>
          <w:rFonts w:ascii="Comic Sans MS" w:hAnsi="Comic Sans MS"/>
          <w:b/>
        </w:rPr>
      </w:pPr>
    </w:p>
    <w:p w:rsidR="00A71C14" w:rsidRDefault="00A71C14" w:rsidP="006A470C">
      <w:pPr>
        <w:spacing w:after="0" w:line="240" w:lineRule="auto"/>
        <w:rPr>
          <w:rFonts w:ascii="Comic Sans MS" w:hAnsi="Comic Sans MS"/>
          <w:b/>
          <w:u w:val="single"/>
        </w:rPr>
      </w:pPr>
      <w:r w:rsidRPr="006A470C">
        <w:rPr>
          <w:rFonts w:ascii="Comic Sans MS" w:hAnsi="Comic Sans MS"/>
          <w:b/>
        </w:rPr>
        <w:t>4-</w:t>
      </w:r>
      <w:r w:rsidRPr="006A470C">
        <w:rPr>
          <w:rFonts w:ascii="Comic Sans MS" w:hAnsi="Comic Sans MS"/>
        </w:rPr>
        <w:t xml:space="preserve"> </w:t>
      </w:r>
      <w:r w:rsidRPr="006A470C">
        <w:rPr>
          <w:rFonts w:ascii="Comic Sans MS" w:hAnsi="Comic Sans MS"/>
          <w:b/>
        </w:rPr>
        <w:t xml:space="preserve">Aşağıdakilerden hangisi depremden önce alınacak </w:t>
      </w:r>
      <w:r w:rsidRPr="006A470C">
        <w:rPr>
          <w:rFonts w:ascii="Comic Sans MS" w:hAnsi="Comic Sans MS"/>
          <w:b/>
          <w:u w:val="single"/>
        </w:rPr>
        <w:t>tedbirlerden biri değildir?</w:t>
      </w:r>
    </w:p>
    <w:p w:rsidR="00A71C14" w:rsidRPr="006A470C" w:rsidRDefault="00A71C14" w:rsidP="006A470C">
      <w:pPr>
        <w:spacing w:after="0" w:line="240" w:lineRule="auto"/>
        <w:rPr>
          <w:rFonts w:ascii="Comic Sans MS" w:hAnsi="Comic Sans MS"/>
          <w:b/>
        </w:rPr>
      </w:pPr>
    </w:p>
    <w:p w:rsidR="00A71C14" w:rsidRPr="006A470C" w:rsidRDefault="00A71C14" w:rsidP="006A470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6A470C">
        <w:rPr>
          <w:rFonts w:ascii="Comic Sans MS" w:hAnsi="Comic Sans MS"/>
        </w:rPr>
        <w:t xml:space="preserve"> Ağaçlandırma çalışmalarına önem vermek.</w:t>
      </w:r>
    </w:p>
    <w:p w:rsidR="00A71C14" w:rsidRPr="006A470C" w:rsidRDefault="00A71C14" w:rsidP="006A470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6A470C">
        <w:rPr>
          <w:rFonts w:ascii="Comic Sans MS" w:hAnsi="Comic Sans MS"/>
        </w:rPr>
        <w:t xml:space="preserve"> Binaları az katlı ve dayanıklı yapmak.</w:t>
      </w:r>
    </w:p>
    <w:p w:rsidR="00A71C14" w:rsidRPr="006A470C" w:rsidRDefault="00A71C14" w:rsidP="006A470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6A470C">
        <w:rPr>
          <w:rFonts w:ascii="Comic Sans MS" w:hAnsi="Comic Sans MS"/>
        </w:rPr>
        <w:t xml:space="preserve"> Acil yardım ve kurtarma ekipleri kurmak.</w:t>
      </w:r>
    </w:p>
    <w:p w:rsidR="00A71C14" w:rsidRPr="006A470C" w:rsidRDefault="00A71C14" w:rsidP="006A470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Pr="006A470C">
        <w:rPr>
          <w:rFonts w:ascii="Comic Sans MS" w:hAnsi="Comic Sans MS"/>
        </w:rPr>
        <w:t xml:space="preserve"> Halkı deprem konusunda bilgilendirmek.</w:t>
      </w:r>
    </w:p>
    <w:p w:rsidR="00A71C14" w:rsidRDefault="00A71C14" w:rsidP="00765ABA">
      <w:pPr>
        <w:rPr>
          <w:rFonts w:ascii="Comic Sans MS" w:hAnsi="Comic Sans MS"/>
          <w:sz w:val="20"/>
          <w:szCs w:val="20"/>
        </w:rPr>
      </w:pPr>
    </w:p>
    <w:p w:rsidR="00A71C14" w:rsidRDefault="00A71C14" w:rsidP="003F3648">
      <w:pPr>
        <w:spacing w:after="0" w:line="240" w:lineRule="auto"/>
        <w:rPr>
          <w:rFonts w:ascii="Comic Sans MS" w:hAnsi="Comic Sans MS"/>
          <w:b/>
        </w:rPr>
      </w:pPr>
      <w:r w:rsidRPr="003F3648">
        <w:rPr>
          <w:rFonts w:ascii="Comic Sans MS" w:hAnsi="Comic Sans MS"/>
          <w:b/>
        </w:rPr>
        <w:t>5-</w:t>
      </w:r>
      <w:r w:rsidRPr="003F3648">
        <w:rPr>
          <w:rFonts w:ascii="Comic Sans MS" w:hAnsi="Comic Sans MS"/>
        </w:rPr>
        <w:t xml:space="preserve"> </w:t>
      </w:r>
      <w:r w:rsidRPr="003F3648">
        <w:rPr>
          <w:rFonts w:ascii="Comic Sans MS" w:hAnsi="Comic Sans MS"/>
          <w:b/>
        </w:rPr>
        <w:t>İl ve ilçelerde yol, su, temizlik, ulaşım gibi hizmetleri sağlayan yerel yönetim örgütü aşağıdakilerden hangisidir?</w:t>
      </w:r>
    </w:p>
    <w:p w:rsidR="00A71C14" w:rsidRPr="003F3648" w:rsidRDefault="00A71C14" w:rsidP="003F3648">
      <w:pPr>
        <w:spacing w:after="0" w:line="240" w:lineRule="auto"/>
        <w:rPr>
          <w:rFonts w:ascii="Comic Sans MS" w:hAnsi="Comic Sans MS"/>
          <w:bCs/>
          <w:color w:val="000000"/>
        </w:rPr>
      </w:pPr>
    </w:p>
    <w:p w:rsidR="00A71C14" w:rsidRPr="003F3648" w:rsidRDefault="00A71C14" w:rsidP="003F364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Muhtarlık</w:t>
      </w:r>
      <w:r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ab/>
        <w:t>b</w:t>
      </w:r>
      <w:r w:rsidRPr="003F3648">
        <w:rPr>
          <w:rFonts w:ascii="Comic Sans MS" w:hAnsi="Comic Sans MS"/>
        </w:rPr>
        <w:t>) Kaymakamlık</w:t>
      </w:r>
      <w:r w:rsidRPr="003F3648">
        <w:rPr>
          <w:rFonts w:ascii="Comic Sans MS" w:hAnsi="Comic Sans MS"/>
        </w:rPr>
        <w:tab/>
      </w:r>
    </w:p>
    <w:p w:rsidR="00A71C14" w:rsidRPr="003F3648" w:rsidRDefault="00A71C14" w:rsidP="003F364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Belediye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</w:t>
      </w:r>
      <w:r w:rsidRPr="003F3648">
        <w:rPr>
          <w:rFonts w:ascii="Comic Sans MS" w:hAnsi="Comic Sans MS"/>
        </w:rPr>
        <w:t>) Çevre bakanlığı</w:t>
      </w:r>
      <w:r w:rsidRPr="003F3648">
        <w:rPr>
          <w:rFonts w:ascii="Comic Sans MS" w:hAnsi="Comic Sans MS"/>
          <w:b/>
        </w:rPr>
        <w:t xml:space="preserve"> </w:t>
      </w:r>
    </w:p>
    <w:p w:rsidR="00A71C14" w:rsidRDefault="00A71C14" w:rsidP="00765ABA">
      <w:pPr>
        <w:rPr>
          <w:rFonts w:ascii="Comic Sans MS" w:hAnsi="Comic Sans MS"/>
          <w:sz w:val="20"/>
          <w:szCs w:val="20"/>
        </w:rPr>
      </w:pPr>
    </w:p>
    <w:p w:rsidR="00A71C14" w:rsidRPr="00BF35B4" w:rsidRDefault="00A71C14" w:rsidP="001901B7">
      <w:pPr>
        <w:rPr>
          <w:b/>
          <w:sz w:val="20"/>
          <w:szCs w:val="20"/>
        </w:rPr>
      </w:pPr>
      <w:r w:rsidRPr="00BF35B4">
        <w:rPr>
          <w:rFonts w:ascii="Comic Sans MS" w:hAnsi="Comic Sans MS"/>
          <w:b/>
          <w:sz w:val="20"/>
          <w:szCs w:val="20"/>
        </w:rPr>
        <w:t xml:space="preserve">6- </w:t>
      </w:r>
      <w:r w:rsidRPr="00BF35B4">
        <w:rPr>
          <w:rFonts w:ascii="Comic Sans MS" w:hAnsi="Comic Sans MS" w:cs="Tahoma"/>
          <w:b/>
          <w:sz w:val="20"/>
          <w:szCs w:val="20"/>
          <w:lang w:eastAsia="tr-TR"/>
        </w:rPr>
        <w:t>Aşağıdaki tümcelerden doğru olanlarının başına “D”, yanlış olanlarının başına “Y” yazınız.</w:t>
      </w:r>
    </w:p>
    <w:p w:rsidR="00A71C14" w:rsidRPr="00BF35B4" w:rsidRDefault="00A71C14" w:rsidP="001901B7">
      <w:pPr>
        <w:pStyle w:val="AralkYok"/>
        <w:rPr>
          <w:rFonts w:ascii="Comic Sans MS" w:hAnsi="Comic Sans MS"/>
        </w:rPr>
      </w:pPr>
      <w:r w:rsidRPr="00BF35B4">
        <w:rPr>
          <w:rFonts w:ascii="Comic Sans MS" w:hAnsi="Comic Sans MS"/>
        </w:rPr>
        <w:t>(     ) Ülkemizde 81 il vardır.</w:t>
      </w:r>
    </w:p>
    <w:p w:rsidR="00A71C14" w:rsidRPr="00BF35B4" w:rsidRDefault="00A71C14" w:rsidP="001901B7">
      <w:pPr>
        <w:pStyle w:val="AralkYok"/>
        <w:rPr>
          <w:rFonts w:ascii="Comic Sans MS" w:hAnsi="Comic Sans MS"/>
        </w:rPr>
      </w:pPr>
      <w:r w:rsidRPr="00BF35B4">
        <w:rPr>
          <w:rFonts w:ascii="Comic Sans MS" w:hAnsi="Comic Sans MS"/>
        </w:rPr>
        <w:t>(     ) İnsan eli değmeden kendiliğinden oluşan unsurlara beşeri unsur denir.</w:t>
      </w:r>
    </w:p>
    <w:p w:rsidR="00A71C14" w:rsidRPr="00BF35B4" w:rsidRDefault="00A71C14" w:rsidP="001901B7">
      <w:pPr>
        <w:pStyle w:val="AralkYok"/>
        <w:rPr>
          <w:rFonts w:ascii="Comic Sans MS" w:hAnsi="Comic Sans MS"/>
        </w:rPr>
      </w:pPr>
      <w:r w:rsidRPr="00BF35B4">
        <w:rPr>
          <w:rFonts w:ascii="Comic Sans MS" w:hAnsi="Comic Sans MS"/>
        </w:rPr>
        <w:t>(     ) Her ülkenin resmi çocuk bayramı vardır.</w:t>
      </w:r>
    </w:p>
    <w:p w:rsidR="00A71C14" w:rsidRPr="00BF35B4" w:rsidRDefault="00A71C14" w:rsidP="001901B7">
      <w:pPr>
        <w:pStyle w:val="AralkYok"/>
        <w:rPr>
          <w:rFonts w:ascii="Comic Sans MS" w:hAnsi="Comic Sans MS"/>
        </w:rPr>
      </w:pPr>
      <w:r w:rsidRPr="00BF35B4">
        <w:rPr>
          <w:rFonts w:ascii="Comic Sans MS" w:hAnsi="Comic Sans MS"/>
        </w:rPr>
        <w:t>(     ) Devlet ve toplum yaşantımızı düzenleyen anayasa ve yasalar TBMM’de yapılır.</w:t>
      </w:r>
    </w:p>
    <w:p w:rsidR="00A71C14" w:rsidRPr="00BF35B4" w:rsidRDefault="00A71C14" w:rsidP="001901B7">
      <w:pPr>
        <w:pStyle w:val="AralkYok"/>
        <w:rPr>
          <w:rFonts w:ascii="Comic Sans MS" w:hAnsi="Comic Sans MS"/>
        </w:rPr>
      </w:pPr>
      <w:r w:rsidRPr="00BF35B4">
        <w:rPr>
          <w:rFonts w:ascii="Comic Sans MS" w:hAnsi="Comic Sans MS"/>
        </w:rPr>
        <w:t>(     ) Ülkemizde 16 yaşını dolduran herkesin oy kullanma hakkı vardır.</w:t>
      </w:r>
    </w:p>
    <w:p w:rsidR="00A71C14" w:rsidRPr="00BF35B4" w:rsidRDefault="00A71C14" w:rsidP="001901B7">
      <w:pPr>
        <w:pStyle w:val="AralkYok"/>
        <w:rPr>
          <w:rFonts w:ascii="Comic Sans MS" w:hAnsi="Comic Sans MS"/>
        </w:rPr>
      </w:pPr>
      <w:r w:rsidRPr="00BF35B4">
        <w:rPr>
          <w:rFonts w:ascii="Comic Sans MS" w:hAnsi="Comic Sans MS"/>
        </w:rPr>
        <w:t>(     ) Türkiye Cumhuriyeti milli egemenliğe dayalı bir devlettir.</w:t>
      </w:r>
    </w:p>
    <w:p w:rsidR="00A71C14" w:rsidRPr="00BF35B4" w:rsidRDefault="00A71C14" w:rsidP="001901B7">
      <w:pPr>
        <w:pStyle w:val="AralkYok"/>
        <w:rPr>
          <w:rFonts w:ascii="Comic Sans MS" w:hAnsi="Comic Sans MS"/>
        </w:rPr>
      </w:pPr>
      <w:r w:rsidRPr="00BF35B4">
        <w:rPr>
          <w:rFonts w:ascii="Comic Sans MS" w:hAnsi="Comic Sans MS"/>
        </w:rPr>
        <w:t>(     ) TEMA bir sivil toplum örgütüdür.</w:t>
      </w:r>
    </w:p>
    <w:p w:rsidR="00A71C14" w:rsidRPr="00BF35B4" w:rsidRDefault="00A71C14" w:rsidP="001901B7">
      <w:pPr>
        <w:pStyle w:val="AralkYok"/>
        <w:rPr>
          <w:rFonts w:ascii="Comic Sans MS" w:hAnsi="Comic Sans MS"/>
        </w:rPr>
      </w:pPr>
      <w:r w:rsidRPr="00BF35B4">
        <w:rPr>
          <w:rFonts w:ascii="Comic Sans MS" w:hAnsi="Comic Sans MS"/>
        </w:rPr>
        <w:t>(     ) Geleneksel Japon giysisinin adı Münavvar’dır.</w:t>
      </w:r>
    </w:p>
    <w:p w:rsidR="00A71C14" w:rsidRPr="00BF35B4" w:rsidRDefault="00A71C14" w:rsidP="001901B7">
      <w:pPr>
        <w:pStyle w:val="AralkYok"/>
        <w:rPr>
          <w:rFonts w:ascii="Comic Sans MS" w:hAnsi="Comic Sans MS"/>
        </w:rPr>
      </w:pPr>
      <w:r w:rsidRPr="00BF35B4">
        <w:rPr>
          <w:rFonts w:ascii="Comic Sans MS" w:hAnsi="Comic Sans MS"/>
        </w:rPr>
        <w:t>(     ) Özbekistan’ın başkenti Tokyo’dur.</w:t>
      </w:r>
    </w:p>
    <w:p w:rsidR="00A71C14" w:rsidRPr="00BF35B4" w:rsidRDefault="00A71C14" w:rsidP="001901B7">
      <w:pPr>
        <w:pStyle w:val="AralkYok"/>
        <w:rPr>
          <w:rFonts w:ascii="Comic Sans MS" w:hAnsi="Comic Sans MS"/>
        </w:rPr>
      </w:pPr>
      <w:r w:rsidRPr="00BF35B4">
        <w:rPr>
          <w:rFonts w:ascii="Comic Sans MS" w:hAnsi="Comic Sans MS"/>
        </w:rPr>
        <w:t>(     ) Özbekistan’ın resmi dili Rusça’dır.</w:t>
      </w:r>
    </w:p>
    <w:p w:rsidR="00A71C14" w:rsidRDefault="00A71C14" w:rsidP="00765ABA">
      <w:pPr>
        <w:rPr>
          <w:rFonts w:ascii="Comic Sans MS" w:hAnsi="Comic Sans MS"/>
          <w:sz w:val="20"/>
          <w:szCs w:val="20"/>
        </w:rPr>
      </w:pPr>
    </w:p>
    <w:p w:rsidR="00A71C14" w:rsidRPr="00BF35B4" w:rsidRDefault="00A71C14" w:rsidP="00BF35B4">
      <w:pPr>
        <w:rPr>
          <w:rFonts w:ascii="Comic Sans MS" w:hAnsi="Comic Sans MS"/>
          <w:b/>
        </w:rPr>
      </w:pPr>
      <w:r w:rsidRPr="00BF35B4">
        <w:rPr>
          <w:rFonts w:ascii="Comic Sans MS" w:hAnsi="Comic Sans MS"/>
          <w:b/>
        </w:rPr>
        <w:t xml:space="preserve">7- Aşağıdakilerden hangisi </w:t>
      </w:r>
      <w:r w:rsidRPr="00BF35B4">
        <w:rPr>
          <w:rFonts w:ascii="Comic Sans MS" w:hAnsi="Comic Sans MS"/>
          <w:b/>
          <w:u w:val="single"/>
        </w:rPr>
        <w:t>Türklerin İslamiyet’ ten önce</w:t>
      </w:r>
      <w:r w:rsidRPr="00BF35B4">
        <w:rPr>
          <w:rFonts w:ascii="Comic Sans MS" w:hAnsi="Comic Sans MS"/>
          <w:b/>
        </w:rPr>
        <w:t xml:space="preserve"> kullandığı takvimdir?  </w:t>
      </w:r>
    </w:p>
    <w:p w:rsidR="00A71C14" w:rsidRPr="00BF35B4" w:rsidRDefault="00A71C14" w:rsidP="00BF35B4">
      <w:pPr>
        <w:rPr>
          <w:rFonts w:ascii="Comic Sans MS" w:hAnsi="Comic Sans MS"/>
        </w:rPr>
      </w:pPr>
      <w:r w:rsidRPr="00BF35B4">
        <w:rPr>
          <w:rFonts w:ascii="Comic Sans MS" w:hAnsi="Comic Sans MS"/>
          <w:b/>
        </w:rPr>
        <w:t xml:space="preserve">A) </w:t>
      </w:r>
      <w:r w:rsidRPr="00BF35B4">
        <w:rPr>
          <w:rFonts w:ascii="Comic Sans MS" w:hAnsi="Comic Sans MS"/>
        </w:rPr>
        <w:t>Hicri Takvim</w:t>
      </w:r>
      <w:r>
        <w:rPr>
          <w:rFonts w:ascii="Comic Sans MS" w:hAnsi="Comic Sans MS"/>
          <w:b/>
        </w:rPr>
        <w:t xml:space="preserve">               </w:t>
      </w:r>
      <w:r w:rsidRPr="00BF35B4">
        <w:rPr>
          <w:rFonts w:ascii="Comic Sans MS" w:hAnsi="Comic Sans MS"/>
          <w:b/>
        </w:rPr>
        <w:t xml:space="preserve"> B) </w:t>
      </w:r>
      <w:r w:rsidRPr="00BF35B4">
        <w:rPr>
          <w:rFonts w:ascii="Comic Sans MS" w:hAnsi="Comic Sans MS"/>
        </w:rPr>
        <w:t>Rumi Takvim</w:t>
      </w:r>
      <w:r w:rsidRPr="00BF35B4">
        <w:rPr>
          <w:rFonts w:ascii="Comic Sans MS" w:hAnsi="Comic Sans MS"/>
          <w:b/>
        </w:rPr>
        <w:t xml:space="preserve">                            C) </w:t>
      </w:r>
      <w:r w:rsidRPr="00BF35B4">
        <w:rPr>
          <w:rFonts w:ascii="Comic Sans MS" w:hAnsi="Comic Sans MS"/>
        </w:rPr>
        <w:t>On İki Hayvanlı Takvim</w:t>
      </w:r>
      <w:r>
        <w:rPr>
          <w:rFonts w:ascii="Comic Sans MS" w:hAnsi="Comic Sans MS"/>
          <w:b/>
        </w:rPr>
        <w:t xml:space="preserve">   </w:t>
      </w:r>
      <w:r w:rsidRPr="00BF35B4">
        <w:rPr>
          <w:rFonts w:ascii="Comic Sans MS" w:hAnsi="Comic Sans MS"/>
          <w:b/>
        </w:rPr>
        <w:t xml:space="preserve">  D) </w:t>
      </w:r>
      <w:r w:rsidRPr="00BF35B4">
        <w:rPr>
          <w:rFonts w:ascii="Comic Sans MS" w:hAnsi="Comic Sans MS"/>
        </w:rPr>
        <w:t>Miladi Takvim</w:t>
      </w:r>
    </w:p>
    <w:p w:rsidR="00A71C14" w:rsidRDefault="00A71C14" w:rsidP="00765ABA">
      <w:pPr>
        <w:rPr>
          <w:rFonts w:ascii="Comic Sans MS" w:hAnsi="Comic Sans MS"/>
          <w:sz w:val="20"/>
          <w:szCs w:val="20"/>
        </w:rPr>
      </w:pPr>
    </w:p>
    <w:p w:rsidR="00A71C14" w:rsidRDefault="00A71C14" w:rsidP="00765ABA">
      <w:pPr>
        <w:rPr>
          <w:rFonts w:ascii="Comic Sans MS" w:hAnsi="Comic Sans MS"/>
          <w:sz w:val="20"/>
          <w:szCs w:val="20"/>
        </w:rPr>
      </w:pPr>
    </w:p>
    <w:p w:rsidR="00A71C14" w:rsidRDefault="00A71C14" w:rsidP="00765ABA">
      <w:pPr>
        <w:rPr>
          <w:rFonts w:ascii="Comic Sans MS" w:hAnsi="Comic Sans MS"/>
          <w:sz w:val="20"/>
          <w:szCs w:val="20"/>
        </w:rPr>
      </w:pPr>
    </w:p>
    <w:p w:rsidR="00A71C14" w:rsidRDefault="00A71C14" w:rsidP="00B769E2">
      <w:pPr>
        <w:tabs>
          <w:tab w:val="left" w:pos="0"/>
          <w:tab w:val="center" w:pos="5102"/>
        </w:tabs>
        <w:rPr>
          <w:rFonts w:ascii="Comic Sans MS" w:hAnsi="Comic Sans MS"/>
          <w:b/>
          <w:sz w:val="20"/>
          <w:szCs w:val="20"/>
        </w:rPr>
        <w:sectPr w:rsidR="00A71C14" w:rsidSect="008D13E1">
          <w:headerReference w:type="even" r:id="rId15"/>
          <w:type w:val="continuous"/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69"/>
          <w:docGrid w:linePitch="360"/>
        </w:sectPr>
      </w:pPr>
    </w:p>
    <w:p w:rsidR="00A71C14" w:rsidRPr="00A36F6D" w:rsidRDefault="00A71C14" w:rsidP="00A36F6D">
      <w:pPr>
        <w:spacing w:after="0" w:line="240" w:lineRule="auto"/>
        <w:jc w:val="both"/>
        <w:rPr>
          <w:rFonts w:ascii="Comic Sans MS" w:hAnsi="Comic Sans MS" w:cs="Arial"/>
          <w:b/>
        </w:rPr>
      </w:pPr>
      <w:r w:rsidRPr="00A36F6D">
        <w:rPr>
          <w:rFonts w:ascii="Comic Sans MS" w:hAnsi="Comic Sans MS" w:cs="Arial"/>
          <w:b/>
        </w:rPr>
        <w:t xml:space="preserve">8- Aşağıda verilen boşlukları  uygun  sözcüklerle doldurunuz. </w:t>
      </w:r>
    </w:p>
    <w:p w:rsidR="00A71C14" w:rsidRPr="00703A01" w:rsidRDefault="00A71C14" w:rsidP="00A36F6D">
      <w:pPr>
        <w:spacing w:after="0" w:line="240" w:lineRule="auto"/>
        <w:jc w:val="both"/>
        <w:rPr>
          <w:rFonts w:ascii="Comic Sans MS" w:hAnsi="Comic Sans MS" w:cs="Arial"/>
          <w:b/>
          <w:i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5"/>
        <w:gridCol w:w="2125"/>
        <w:gridCol w:w="2126"/>
        <w:gridCol w:w="2126"/>
        <w:gridCol w:w="2126"/>
      </w:tblGrid>
      <w:tr w:rsidR="00A71C14" w:rsidTr="00C342A4">
        <w:tc>
          <w:tcPr>
            <w:tcW w:w="2125" w:type="dxa"/>
            <w:vAlign w:val="center"/>
          </w:tcPr>
          <w:p w:rsidR="00A71C14" w:rsidRPr="000D79CC" w:rsidRDefault="00A71C14" w:rsidP="00A36F6D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i/>
                <w:u w:val="single"/>
              </w:rPr>
            </w:pPr>
            <w:r w:rsidRPr="000D79CC">
              <w:rPr>
                <w:rFonts w:ascii="Comic Sans MS" w:eastAsia="HelveticaT" w:hAnsi="Comic Sans MS" w:cs="HelveticaT"/>
                <w:b/>
              </w:rPr>
              <w:t>katılım</w:t>
            </w:r>
          </w:p>
        </w:tc>
        <w:tc>
          <w:tcPr>
            <w:tcW w:w="2125" w:type="dxa"/>
            <w:vAlign w:val="center"/>
          </w:tcPr>
          <w:p w:rsidR="00A71C14" w:rsidRPr="000D79CC" w:rsidRDefault="00A71C14" w:rsidP="00A36F6D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i/>
                <w:u w:val="single"/>
              </w:rPr>
            </w:pPr>
            <w:r w:rsidRPr="000D79CC">
              <w:rPr>
                <w:rFonts w:ascii="Comic Sans MS" w:eastAsia="HelveticaTBold" w:hAnsi="Comic Sans MS" w:cs="HelveticaTBold"/>
                <w:b/>
                <w:bCs/>
              </w:rPr>
              <w:t>resmi kurum</w:t>
            </w:r>
          </w:p>
        </w:tc>
        <w:tc>
          <w:tcPr>
            <w:tcW w:w="2126" w:type="dxa"/>
            <w:vAlign w:val="center"/>
          </w:tcPr>
          <w:p w:rsidR="00A71C14" w:rsidRPr="000D79CC" w:rsidRDefault="00A71C14" w:rsidP="00A36F6D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i/>
                <w:u w:val="single"/>
              </w:rPr>
            </w:pPr>
            <w:r w:rsidRPr="000D79CC">
              <w:rPr>
                <w:rFonts w:ascii="Comic Sans MS" w:eastAsia="HelveticaTBold" w:hAnsi="Comic Sans MS" w:cs="HelveticaTBold"/>
                <w:b/>
                <w:bCs/>
              </w:rPr>
              <w:t>sosyal grup</w:t>
            </w:r>
          </w:p>
        </w:tc>
        <w:tc>
          <w:tcPr>
            <w:tcW w:w="2126" w:type="dxa"/>
            <w:vAlign w:val="center"/>
          </w:tcPr>
          <w:p w:rsidR="00A71C14" w:rsidRPr="000D79CC" w:rsidRDefault="00A71C14" w:rsidP="00A36F6D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i/>
                <w:u w:val="single"/>
              </w:rPr>
            </w:pPr>
            <w:r w:rsidRPr="000D79CC">
              <w:rPr>
                <w:rFonts w:ascii="Comic Sans MS" w:eastAsia="HelveticaT" w:hAnsi="Comic Sans MS" w:cs="HelveticaT"/>
                <w:b/>
              </w:rPr>
              <w:t>23 Nisan 1920</w:t>
            </w:r>
          </w:p>
        </w:tc>
        <w:tc>
          <w:tcPr>
            <w:tcW w:w="2126" w:type="dxa"/>
            <w:vAlign w:val="center"/>
          </w:tcPr>
          <w:p w:rsidR="00A71C14" w:rsidRPr="000D79CC" w:rsidRDefault="00A71C14" w:rsidP="00A36F6D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i/>
                <w:u w:val="single"/>
              </w:rPr>
            </w:pPr>
            <w:r w:rsidRPr="000D79CC">
              <w:rPr>
                <w:rFonts w:ascii="Comic Sans MS" w:eastAsia="HelveticaTBold" w:hAnsi="Comic Sans MS" w:cs="HelveticaTBold"/>
                <w:b/>
                <w:bCs/>
              </w:rPr>
              <w:t>dayanışma</w:t>
            </w:r>
          </w:p>
        </w:tc>
      </w:tr>
      <w:tr w:rsidR="00A71C14" w:rsidTr="00C342A4">
        <w:tc>
          <w:tcPr>
            <w:tcW w:w="2125" w:type="dxa"/>
            <w:vAlign w:val="center"/>
          </w:tcPr>
          <w:p w:rsidR="00A71C14" w:rsidRPr="000D79CC" w:rsidRDefault="00A71C14" w:rsidP="00A36F6D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i/>
                <w:u w:val="single"/>
              </w:rPr>
            </w:pPr>
            <w:r w:rsidRPr="000D79CC">
              <w:rPr>
                <w:rFonts w:ascii="Comic Sans MS" w:eastAsia="HelveticaTBold" w:hAnsi="Comic Sans MS" w:cs="HelveticaTBold"/>
                <w:b/>
                <w:bCs/>
              </w:rPr>
              <w:t>sosyal kulüp</w:t>
            </w:r>
          </w:p>
        </w:tc>
        <w:tc>
          <w:tcPr>
            <w:tcW w:w="2125" w:type="dxa"/>
            <w:vAlign w:val="center"/>
          </w:tcPr>
          <w:p w:rsidR="00A71C14" w:rsidRPr="000D79CC" w:rsidRDefault="00A71C14" w:rsidP="00A36F6D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i/>
                <w:u w:val="single"/>
              </w:rPr>
            </w:pPr>
            <w:r w:rsidRPr="000D79CC">
              <w:rPr>
                <w:rFonts w:ascii="Comic Sans MS" w:eastAsia="HelveticaT" w:hAnsi="Comic Sans MS" w:cs="HelveticaT"/>
                <w:b/>
              </w:rPr>
              <w:t>ihtiyar heyeti</w:t>
            </w:r>
          </w:p>
        </w:tc>
        <w:tc>
          <w:tcPr>
            <w:tcW w:w="2126" w:type="dxa"/>
            <w:vAlign w:val="center"/>
          </w:tcPr>
          <w:p w:rsidR="00A71C14" w:rsidRPr="000D79CC" w:rsidRDefault="00A71C14" w:rsidP="00A36F6D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i/>
                <w:u w:val="single"/>
              </w:rPr>
            </w:pPr>
            <w:r w:rsidRPr="000D79CC">
              <w:rPr>
                <w:rFonts w:ascii="Comic Sans MS" w:eastAsia="HelveticaT" w:hAnsi="Comic Sans MS" w:cs="HelveticaT"/>
                <w:b/>
              </w:rPr>
              <w:t>muhtar</w:t>
            </w:r>
          </w:p>
        </w:tc>
        <w:tc>
          <w:tcPr>
            <w:tcW w:w="2126" w:type="dxa"/>
            <w:vAlign w:val="center"/>
          </w:tcPr>
          <w:p w:rsidR="00A71C14" w:rsidRPr="000D79CC" w:rsidRDefault="00A71C14" w:rsidP="00A36F6D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i/>
                <w:u w:val="single"/>
              </w:rPr>
            </w:pPr>
            <w:r w:rsidRPr="000D79CC">
              <w:rPr>
                <w:rFonts w:ascii="Comic Sans MS" w:eastAsia="HelveticaT" w:hAnsi="Comic Sans MS" w:cs="HelveticaT"/>
                <w:b/>
              </w:rPr>
              <w:t>kamu hizmeti</w:t>
            </w:r>
          </w:p>
        </w:tc>
        <w:tc>
          <w:tcPr>
            <w:tcW w:w="2126" w:type="dxa"/>
            <w:vAlign w:val="center"/>
          </w:tcPr>
          <w:p w:rsidR="00A71C14" w:rsidRPr="000D79CC" w:rsidRDefault="00A71C14" w:rsidP="00A36F6D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i/>
                <w:u w:val="single"/>
              </w:rPr>
            </w:pPr>
            <w:r w:rsidRPr="000D79CC">
              <w:rPr>
                <w:rFonts w:ascii="Comic Sans MS" w:eastAsia="HelveticaT" w:hAnsi="Comic Sans MS" w:cs="HelveticaT"/>
                <w:b/>
              </w:rPr>
              <w:t>kamuoyu</w:t>
            </w:r>
          </w:p>
        </w:tc>
      </w:tr>
    </w:tbl>
    <w:p w:rsidR="00A71C14" w:rsidRPr="00237C0C" w:rsidRDefault="00A71C14" w:rsidP="00A36F6D">
      <w:pPr>
        <w:autoSpaceDE w:val="0"/>
        <w:autoSpaceDN w:val="0"/>
        <w:adjustRightInd w:val="0"/>
        <w:spacing w:after="0" w:line="240" w:lineRule="auto"/>
        <w:rPr>
          <w:rFonts w:ascii="Comic Sans MS" w:eastAsia="HelveticaT" w:hAnsi="Comic Sans MS" w:cs="HelveticaT"/>
        </w:rPr>
      </w:pPr>
      <w:r>
        <w:rPr>
          <w:rFonts w:ascii="Comic Sans MS" w:eastAsia="HelveticaT" w:hAnsi="Comic Sans MS" w:cs="HelveticaT"/>
        </w:rPr>
        <w:t xml:space="preserve">   </w:t>
      </w:r>
      <w:r w:rsidRPr="00237C0C">
        <w:rPr>
          <w:rFonts w:ascii="Comic Sans MS" w:eastAsia="HelveticaT" w:hAnsi="Comic Sans MS" w:cs="HelveticaT"/>
        </w:rPr>
        <w:t xml:space="preserve"> </w:t>
      </w:r>
      <w:r>
        <w:rPr>
          <w:rFonts w:ascii="Comic Sans MS" w:eastAsia="HelveticaT" w:hAnsi="Comic Sans MS" w:cs="HelveticaT"/>
        </w:rPr>
        <w:t xml:space="preserve">   </w:t>
      </w:r>
      <w:r w:rsidRPr="00237C0C">
        <w:rPr>
          <w:rFonts w:ascii="Comic Sans MS" w:eastAsia="HelveticaT" w:hAnsi="Comic Sans MS" w:cs="HelveticaT"/>
        </w:rPr>
        <w:t xml:space="preserve">  </w:t>
      </w:r>
      <w:r>
        <w:rPr>
          <w:rFonts w:ascii="Comic Sans MS" w:eastAsia="HelveticaT" w:hAnsi="Comic Sans MS" w:cs="HelveticaT"/>
        </w:rPr>
        <w:t xml:space="preserve">    </w:t>
      </w:r>
    </w:p>
    <w:p w:rsidR="00A71C14" w:rsidRPr="00237C0C" w:rsidRDefault="00A71C14" w:rsidP="00A36F6D">
      <w:pPr>
        <w:autoSpaceDE w:val="0"/>
        <w:autoSpaceDN w:val="0"/>
        <w:adjustRightInd w:val="0"/>
        <w:spacing w:after="0" w:line="240" w:lineRule="auto"/>
        <w:rPr>
          <w:rFonts w:ascii="Comic Sans MS" w:eastAsia="HelveticaT" w:hAnsi="Comic Sans MS" w:cs="HelveticaT"/>
        </w:rPr>
      </w:pPr>
      <w:r>
        <w:rPr>
          <w:rFonts w:ascii="Comic Sans MS" w:eastAsia="HelveticaTBold" w:hAnsi="Comic Sans MS" w:cs="HelveticaTBold"/>
          <w:b/>
          <w:bCs/>
        </w:rPr>
        <w:t>a-</w:t>
      </w:r>
      <w:r w:rsidRPr="00237C0C">
        <w:rPr>
          <w:rFonts w:ascii="Comic Sans MS" w:eastAsia="HelveticaTBold" w:hAnsi="Comic Sans MS" w:cs="HelveticaTBold"/>
          <w:b/>
          <w:bCs/>
        </w:rPr>
        <w:t xml:space="preserve"> </w:t>
      </w:r>
      <w:r w:rsidRPr="00237C0C">
        <w:rPr>
          <w:rFonts w:ascii="Comic Sans MS" w:eastAsia="HelveticaT" w:hAnsi="Comic Sans MS" w:cs="HelveticaT"/>
        </w:rPr>
        <w:t>....................................... yerel se</w:t>
      </w:r>
      <w:r>
        <w:rPr>
          <w:rFonts w:ascii="Comic Sans MS" w:eastAsia="HelveticaT" w:hAnsi="Comic Sans MS" w:cs="HelveticaT"/>
        </w:rPr>
        <w:t>ç</w:t>
      </w:r>
      <w:r w:rsidRPr="00237C0C">
        <w:rPr>
          <w:rFonts w:ascii="Comic Sans MS" w:eastAsia="HelveticaT" w:hAnsi="Comic Sans MS" w:cs="HelveticaT"/>
        </w:rPr>
        <w:t>imlerde k</w:t>
      </w:r>
      <w:r>
        <w:rPr>
          <w:rFonts w:ascii="Comic Sans MS" w:eastAsia="HelveticaT" w:hAnsi="Comic Sans MS" w:cs="HelveticaT"/>
        </w:rPr>
        <w:t>ö</w:t>
      </w:r>
      <w:r w:rsidRPr="00237C0C">
        <w:rPr>
          <w:rFonts w:ascii="Comic Sans MS" w:eastAsia="HelveticaT" w:hAnsi="Comic Sans MS" w:cs="HelveticaT"/>
        </w:rPr>
        <w:t xml:space="preserve">y </w:t>
      </w:r>
      <w:r>
        <w:rPr>
          <w:rFonts w:ascii="Comic Sans MS" w:eastAsia="HelveticaT" w:hAnsi="Comic Sans MS" w:cs="HelveticaT"/>
        </w:rPr>
        <w:t>ya</w:t>
      </w:r>
      <w:r w:rsidRPr="00237C0C">
        <w:rPr>
          <w:rFonts w:ascii="Comic Sans MS" w:eastAsia="HelveticaT" w:hAnsi="Comic Sans MS" w:cs="HelveticaT"/>
        </w:rPr>
        <w:t>da mahallemizi y</w:t>
      </w:r>
      <w:r>
        <w:rPr>
          <w:rFonts w:ascii="Comic Sans MS" w:eastAsia="HelveticaT" w:hAnsi="Comic Sans MS" w:cs="HelveticaT"/>
        </w:rPr>
        <w:t>ö</w:t>
      </w:r>
      <w:r w:rsidRPr="00237C0C">
        <w:rPr>
          <w:rFonts w:ascii="Comic Sans MS" w:eastAsia="HelveticaT" w:hAnsi="Comic Sans MS" w:cs="HelveticaT"/>
        </w:rPr>
        <w:t xml:space="preserve">netmek </w:t>
      </w:r>
      <w:r>
        <w:rPr>
          <w:rFonts w:ascii="Comic Sans MS" w:eastAsia="HelveticaT" w:hAnsi="Comic Sans MS" w:cs="HelveticaT"/>
        </w:rPr>
        <w:t>ü</w:t>
      </w:r>
      <w:r w:rsidRPr="00237C0C">
        <w:rPr>
          <w:rFonts w:ascii="Comic Sans MS" w:eastAsia="HelveticaT" w:hAnsi="Comic Sans MS" w:cs="HelveticaT"/>
        </w:rPr>
        <w:t>zere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>se</w:t>
      </w:r>
      <w:r>
        <w:rPr>
          <w:rFonts w:ascii="Comic Sans MS" w:eastAsia="HelveticaT" w:hAnsi="Comic Sans MS" w:cs="HelveticaT"/>
        </w:rPr>
        <w:t>ç</w:t>
      </w:r>
      <w:r w:rsidRPr="00237C0C">
        <w:rPr>
          <w:rFonts w:ascii="Comic Sans MS" w:eastAsia="HelveticaT" w:hAnsi="Comic Sans MS" w:cs="HelveticaT"/>
        </w:rPr>
        <w:t>ti</w:t>
      </w:r>
      <w:r>
        <w:rPr>
          <w:rFonts w:ascii="Comic Sans MS" w:eastAsia="HelveticaT" w:hAnsi="Comic Sans MS" w:cs="HelveticaT"/>
        </w:rPr>
        <w:t>ğ</w:t>
      </w:r>
      <w:r w:rsidRPr="00237C0C">
        <w:rPr>
          <w:rFonts w:ascii="Comic Sans MS" w:eastAsia="HelveticaT" w:hAnsi="Comic Sans MS" w:cs="HelveticaT"/>
        </w:rPr>
        <w:t xml:space="preserve">imiz </w:t>
      </w:r>
      <w:r>
        <w:rPr>
          <w:rFonts w:ascii="Comic Sans MS" w:eastAsia="HelveticaT" w:hAnsi="Comic Sans MS" w:cs="HelveticaT"/>
        </w:rPr>
        <w:t xml:space="preserve">  </w:t>
      </w:r>
      <w:r w:rsidRPr="00237C0C">
        <w:rPr>
          <w:rFonts w:ascii="Comic Sans MS" w:eastAsia="HelveticaT" w:hAnsi="Comic Sans MS" w:cs="HelveticaT"/>
        </w:rPr>
        <w:t>ki</w:t>
      </w:r>
      <w:r>
        <w:rPr>
          <w:rFonts w:ascii="Comic Sans MS" w:eastAsia="HelveticaT" w:hAnsi="Comic Sans MS" w:cs="HelveticaT"/>
        </w:rPr>
        <w:t>ş</w:t>
      </w:r>
      <w:r w:rsidRPr="00237C0C">
        <w:rPr>
          <w:rFonts w:ascii="Comic Sans MS" w:eastAsia="HelveticaT" w:hAnsi="Comic Sans MS" w:cs="HelveticaT"/>
        </w:rPr>
        <w:t>idir.</w:t>
      </w:r>
    </w:p>
    <w:p w:rsidR="00A71C14" w:rsidRPr="00237C0C" w:rsidRDefault="00A71C14" w:rsidP="00A36F6D">
      <w:pPr>
        <w:autoSpaceDE w:val="0"/>
        <w:autoSpaceDN w:val="0"/>
        <w:adjustRightInd w:val="0"/>
        <w:spacing w:after="0" w:line="240" w:lineRule="auto"/>
        <w:rPr>
          <w:rFonts w:ascii="Comic Sans MS" w:eastAsia="HelveticaT" w:hAnsi="Comic Sans MS" w:cs="HelveticaT"/>
        </w:rPr>
      </w:pPr>
      <w:r>
        <w:rPr>
          <w:rFonts w:ascii="Comic Sans MS" w:eastAsia="HelveticaTBold" w:hAnsi="Comic Sans MS" w:cs="HelveticaTBold"/>
          <w:b/>
          <w:bCs/>
        </w:rPr>
        <w:t>b-</w:t>
      </w:r>
      <w:r w:rsidRPr="00237C0C">
        <w:rPr>
          <w:rFonts w:ascii="Comic Sans MS" w:eastAsia="HelveticaTBold" w:hAnsi="Comic Sans MS" w:cs="HelveticaTBold"/>
          <w:b/>
          <w:bCs/>
        </w:rPr>
        <w:t xml:space="preserve"> </w:t>
      </w:r>
      <w:r>
        <w:rPr>
          <w:rFonts w:ascii="Comic Sans MS" w:eastAsia="HelveticaT" w:hAnsi="Comic Sans MS" w:cs="HelveticaT"/>
        </w:rPr>
        <w:t>İ</w:t>
      </w:r>
      <w:r w:rsidRPr="00237C0C">
        <w:rPr>
          <w:rFonts w:ascii="Comic Sans MS" w:eastAsia="HelveticaT" w:hAnsi="Comic Sans MS" w:cs="HelveticaT"/>
        </w:rPr>
        <w:t xml:space="preserve">nsanların </w:t>
      </w:r>
      <w:r>
        <w:rPr>
          <w:rFonts w:ascii="Comic Sans MS" w:eastAsia="HelveticaT" w:hAnsi="Comic Sans MS" w:cs="HelveticaT"/>
        </w:rPr>
        <w:t xml:space="preserve"> ç</w:t>
      </w:r>
      <w:r w:rsidRPr="00237C0C">
        <w:rPr>
          <w:rFonts w:ascii="Comic Sans MS" w:eastAsia="HelveticaT" w:hAnsi="Comic Sans MS" w:cs="HelveticaT"/>
        </w:rPr>
        <w:t>o</w:t>
      </w:r>
      <w:r>
        <w:rPr>
          <w:rFonts w:ascii="Comic Sans MS" w:eastAsia="HelveticaT" w:hAnsi="Comic Sans MS" w:cs="HelveticaT"/>
        </w:rPr>
        <w:t>ğ</w:t>
      </w:r>
      <w:r w:rsidRPr="00237C0C">
        <w:rPr>
          <w:rFonts w:ascii="Comic Sans MS" w:eastAsia="HelveticaT" w:hAnsi="Comic Sans MS" w:cs="HelveticaT"/>
        </w:rPr>
        <w:t>unlu</w:t>
      </w:r>
      <w:r>
        <w:rPr>
          <w:rFonts w:ascii="Comic Sans MS" w:eastAsia="HelveticaT" w:hAnsi="Comic Sans MS" w:cs="HelveticaT"/>
        </w:rPr>
        <w:t>ğ</w:t>
      </w:r>
      <w:r w:rsidRPr="00237C0C">
        <w:rPr>
          <w:rFonts w:ascii="Comic Sans MS" w:eastAsia="HelveticaT" w:hAnsi="Comic Sans MS" w:cs="HelveticaT"/>
        </w:rPr>
        <w:t xml:space="preserve">unun 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>ortak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 xml:space="preserve"> g</w:t>
      </w:r>
      <w:r>
        <w:rPr>
          <w:rFonts w:ascii="Comic Sans MS" w:eastAsia="HelveticaT" w:hAnsi="Comic Sans MS" w:cs="HelveticaT"/>
        </w:rPr>
        <w:t>ö</w:t>
      </w:r>
      <w:r w:rsidRPr="00237C0C">
        <w:rPr>
          <w:rFonts w:ascii="Comic Sans MS" w:eastAsia="HelveticaT" w:hAnsi="Comic Sans MS" w:cs="HelveticaT"/>
        </w:rPr>
        <w:t>r</w:t>
      </w:r>
      <w:r>
        <w:rPr>
          <w:rFonts w:ascii="Comic Sans MS" w:eastAsia="HelveticaT" w:hAnsi="Comic Sans MS" w:cs="HelveticaT"/>
        </w:rPr>
        <w:t>üş</w:t>
      </w:r>
      <w:r w:rsidRPr="00237C0C">
        <w:rPr>
          <w:rFonts w:ascii="Comic Sans MS" w:eastAsia="HelveticaT" w:hAnsi="Comic Sans MS" w:cs="HelveticaT"/>
        </w:rPr>
        <w:t xml:space="preserve"> 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>veya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 xml:space="preserve"> d</w:t>
      </w:r>
      <w:r>
        <w:rPr>
          <w:rFonts w:ascii="Comic Sans MS" w:eastAsia="HelveticaT" w:hAnsi="Comic Sans MS" w:cs="HelveticaT"/>
        </w:rPr>
        <w:t>üşü</w:t>
      </w:r>
      <w:r w:rsidRPr="00237C0C">
        <w:rPr>
          <w:rFonts w:ascii="Comic Sans MS" w:eastAsia="HelveticaT" w:hAnsi="Comic Sans MS" w:cs="HelveticaT"/>
        </w:rPr>
        <w:t>ncesine ……………</w:t>
      </w:r>
      <w:r>
        <w:rPr>
          <w:rFonts w:ascii="Comic Sans MS" w:eastAsia="HelveticaT" w:hAnsi="Comic Sans MS" w:cs="HelveticaT"/>
        </w:rPr>
        <w:t>……</w:t>
      </w:r>
      <w:r w:rsidRPr="00237C0C">
        <w:rPr>
          <w:rFonts w:ascii="Comic Sans MS" w:eastAsia="HelveticaT" w:hAnsi="Comic Sans MS" w:cs="HelveticaT"/>
        </w:rPr>
        <w:t>…………</w:t>
      </w:r>
      <w:r>
        <w:rPr>
          <w:rFonts w:ascii="Comic Sans MS" w:eastAsia="HelveticaT" w:hAnsi="Comic Sans MS" w:cs="HelveticaT"/>
        </w:rPr>
        <w:t xml:space="preserve">  denir.</w:t>
      </w:r>
    </w:p>
    <w:p w:rsidR="00A71C14" w:rsidRPr="00237C0C" w:rsidRDefault="00A71C14" w:rsidP="00A36F6D">
      <w:pPr>
        <w:autoSpaceDE w:val="0"/>
        <w:autoSpaceDN w:val="0"/>
        <w:adjustRightInd w:val="0"/>
        <w:spacing w:after="0" w:line="240" w:lineRule="auto"/>
        <w:rPr>
          <w:rFonts w:ascii="Comic Sans MS" w:eastAsia="HelveticaT" w:hAnsi="Comic Sans MS" w:cs="HelveticaT"/>
        </w:rPr>
      </w:pPr>
      <w:r>
        <w:rPr>
          <w:noProof/>
          <w:lang w:eastAsia="tr-TR"/>
        </w:rPr>
        <w:pict>
          <v:shape id="irc_mi" o:spid="_x0000_s1038" type="#_x0000_t75" alt="" style="position:absolute;margin-left:450pt;margin-top:4.35pt;width:70.8pt;height:75.75pt;z-index:-251653120">
            <v:imagedata r:id="rId16" o:title=""/>
          </v:shape>
        </w:pict>
      </w:r>
      <w:r>
        <w:rPr>
          <w:rFonts w:ascii="Comic Sans MS" w:eastAsia="HelveticaTBold" w:hAnsi="Comic Sans MS" w:cs="HelveticaTBold"/>
          <w:b/>
          <w:bCs/>
        </w:rPr>
        <w:t>c-</w:t>
      </w:r>
      <w:r w:rsidRPr="00237C0C">
        <w:rPr>
          <w:rFonts w:ascii="Comic Sans MS" w:eastAsia="HelveticaTBold" w:hAnsi="Comic Sans MS" w:cs="HelveticaTBold"/>
          <w:b/>
          <w:bCs/>
        </w:rPr>
        <w:t xml:space="preserve"> </w:t>
      </w:r>
      <w:r w:rsidRPr="00237C0C">
        <w:rPr>
          <w:rFonts w:ascii="Comic Sans MS" w:eastAsia="HelveticaT" w:hAnsi="Comic Sans MS" w:cs="HelveticaT"/>
        </w:rPr>
        <w:t>…………………………… muhtarın y</w:t>
      </w:r>
      <w:r>
        <w:rPr>
          <w:rFonts w:ascii="Comic Sans MS" w:eastAsia="HelveticaT" w:hAnsi="Comic Sans MS" w:cs="HelveticaT"/>
        </w:rPr>
        <w:t>ü</w:t>
      </w:r>
      <w:r w:rsidRPr="00237C0C">
        <w:rPr>
          <w:rFonts w:ascii="Comic Sans MS" w:eastAsia="HelveticaT" w:hAnsi="Comic Sans MS" w:cs="HelveticaT"/>
        </w:rPr>
        <w:t>r</w:t>
      </w:r>
      <w:r>
        <w:rPr>
          <w:rFonts w:ascii="Comic Sans MS" w:eastAsia="HelveticaT" w:hAnsi="Comic Sans MS" w:cs="HelveticaT"/>
        </w:rPr>
        <w:t>ü</w:t>
      </w:r>
      <w:r w:rsidRPr="00237C0C">
        <w:rPr>
          <w:rFonts w:ascii="Comic Sans MS" w:eastAsia="HelveticaT" w:hAnsi="Comic Sans MS" w:cs="HelveticaT"/>
        </w:rPr>
        <w:t>tece</w:t>
      </w:r>
      <w:r>
        <w:rPr>
          <w:rFonts w:ascii="Comic Sans MS" w:eastAsia="HelveticaT" w:hAnsi="Comic Sans MS" w:cs="HelveticaT"/>
        </w:rPr>
        <w:t>ğ</w:t>
      </w:r>
      <w:r w:rsidRPr="00237C0C">
        <w:rPr>
          <w:rFonts w:ascii="Comic Sans MS" w:eastAsia="HelveticaT" w:hAnsi="Comic Sans MS" w:cs="HelveticaT"/>
        </w:rPr>
        <w:t>i i</w:t>
      </w:r>
      <w:r>
        <w:rPr>
          <w:rFonts w:ascii="Comic Sans MS" w:eastAsia="HelveticaT" w:hAnsi="Comic Sans MS" w:cs="HelveticaT"/>
        </w:rPr>
        <w:t>ş</w:t>
      </w:r>
      <w:r w:rsidRPr="00237C0C">
        <w:rPr>
          <w:rFonts w:ascii="Comic Sans MS" w:eastAsia="HelveticaT" w:hAnsi="Comic Sans MS" w:cs="HelveticaT"/>
        </w:rPr>
        <w:t>lerde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>yardımcı</w:t>
      </w:r>
      <w:r>
        <w:rPr>
          <w:rFonts w:ascii="Comic Sans MS" w:eastAsia="HelveticaT" w:hAnsi="Comic Sans MS" w:cs="HelveticaT"/>
        </w:rPr>
        <w:t xml:space="preserve"> o</w:t>
      </w:r>
      <w:r w:rsidRPr="00237C0C">
        <w:rPr>
          <w:rFonts w:ascii="Comic Sans MS" w:eastAsia="HelveticaT" w:hAnsi="Comic Sans MS" w:cs="HelveticaT"/>
        </w:rPr>
        <w:t>lur.</w:t>
      </w:r>
    </w:p>
    <w:p w:rsidR="00A71C14" w:rsidRPr="00237C0C" w:rsidRDefault="00A71C14" w:rsidP="00A36F6D">
      <w:pPr>
        <w:autoSpaceDE w:val="0"/>
        <w:autoSpaceDN w:val="0"/>
        <w:adjustRightInd w:val="0"/>
        <w:spacing w:after="0" w:line="240" w:lineRule="auto"/>
        <w:rPr>
          <w:rFonts w:ascii="Comic Sans MS" w:eastAsia="HelveticaT" w:hAnsi="Comic Sans MS" w:cs="HelveticaT"/>
        </w:rPr>
      </w:pPr>
      <w:r>
        <w:rPr>
          <w:rFonts w:ascii="Comic Sans MS" w:eastAsia="HelveticaTBold" w:hAnsi="Comic Sans MS" w:cs="HelveticaTBold"/>
          <w:b/>
          <w:bCs/>
        </w:rPr>
        <w:t>d-</w:t>
      </w:r>
      <w:r w:rsidRPr="00237C0C">
        <w:rPr>
          <w:rFonts w:ascii="Comic Sans MS" w:eastAsia="HelveticaTBold" w:hAnsi="Comic Sans MS" w:cs="HelveticaTBold"/>
          <w:b/>
          <w:bCs/>
        </w:rPr>
        <w:t xml:space="preserve"> </w:t>
      </w:r>
      <w:r w:rsidRPr="00237C0C">
        <w:rPr>
          <w:rFonts w:ascii="Comic Sans MS" w:eastAsia="HelveticaT" w:hAnsi="Comic Sans MS" w:cs="HelveticaT"/>
        </w:rPr>
        <w:t>Y</w:t>
      </w:r>
      <w:r>
        <w:rPr>
          <w:rFonts w:ascii="Comic Sans MS" w:eastAsia="HelveticaT" w:hAnsi="Comic Sans MS" w:cs="HelveticaT"/>
        </w:rPr>
        <w:t>ö</w:t>
      </w:r>
      <w:r w:rsidRPr="00237C0C">
        <w:rPr>
          <w:rFonts w:ascii="Comic Sans MS" w:eastAsia="HelveticaT" w:hAnsi="Comic Sans MS" w:cs="HelveticaT"/>
        </w:rPr>
        <w:t xml:space="preserve">neticilerimizi 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>se</w:t>
      </w:r>
      <w:r>
        <w:rPr>
          <w:rFonts w:ascii="Comic Sans MS" w:eastAsia="HelveticaT" w:hAnsi="Comic Sans MS" w:cs="HelveticaT"/>
        </w:rPr>
        <w:t>ç</w:t>
      </w:r>
      <w:r w:rsidRPr="00237C0C">
        <w:rPr>
          <w:rFonts w:ascii="Comic Sans MS" w:eastAsia="HelveticaT" w:hAnsi="Comic Sans MS" w:cs="HelveticaT"/>
        </w:rPr>
        <w:t xml:space="preserve">erek </w:t>
      </w:r>
      <w:r>
        <w:rPr>
          <w:rFonts w:ascii="Comic Sans MS" w:eastAsia="HelveticaT" w:hAnsi="Comic Sans MS" w:cs="HelveticaT"/>
        </w:rPr>
        <w:t xml:space="preserve">  </w:t>
      </w:r>
      <w:r w:rsidRPr="00237C0C">
        <w:rPr>
          <w:rFonts w:ascii="Comic Sans MS" w:eastAsia="HelveticaT" w:hAnsi="Comic Sans MS" w:cs="HelveticaT"/>
        </w:rPr>
        <w:t>y</w:t>
      </w:r>
      <w:r>
        <w:rPr>
          <w:rFonts w:ascii="Comic Sans MS" w:eastAsia="HelveticaT" w:hAnsi="Comic Sans MS" w:cs="HelveticaT"/>
        </w:rPr>
        <w:t>ö</w:t>
      </w:r>
      <w:r w:rsidRPr="00237C0C">
        <w:rPr>
          <w:rFonts w:ascii="Comic Sans MS" w:eastAsia="HelveticaT" w:hAnsi="Comic Sans MS" w:cs="HelveticaT"/>
        </w:rPr>
        <w:t xml:space="preserve">netime ………………………… 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>hakkımızı kullanırız.</w:t>
      </w:r>
    </w:p>
    <w:p w:rsidR="00A71C14" w:rsidRPr="00237C0C" w:rsidRDefault="00A71C14" w:rsidP="00A36F6D">
      <w:pPr>
        <w:autoSpaceDE w:val="0"/>
        <w:autoSpaceDN w:val="0"/>
        <w:adjustRightInd w:val="0"/>
        <w:spacing w:after="0" w:line="240" w:lineRule="auto"/>
        <w:rPr>
          <w:rFonts w:ascii="Comic Sans MS" w:eastAsia="HelveticaT" w:hAnsi="Comic Sans MS" w:cs="HelveticaT"/>
        </w:rPr>
      </w:pPr>
      <w:r>
        <w:rPr>
          <w:rFonts w:ascii="Comic Sans MS" w:eastAsia="HelveticaTBold" w:hAnsi="Comic Sans MS" w:cs="HelveticaTBold"/>
          <w:b/>
          <w:bCs/>
        </w:rPr>
        <w:t>e-</w:t>
      </w:r>
      <w:r w:rsidRPr="00237C0C">
        <w:rPr>
          <w:rFonts w:ascii="Comic Sans MS" w:eastAsia="HelveticaTBold" w:hAnsi="Comic Sans MS" w:cs="HelveticaTBold"/>
          <w:b/>
          <w:bCs/>
        </w:rPr>
        <w:t xml:space="preserve"> </w:t>
      </w:r>
      <w:r w:rsidRPr="00237C0C">
        <w:rPr>
          <w:rFonts w:ascii="Comic Sans MS" w:eastAsia="HelveticaT" w:hAnsi="Comic Sans MS" w:cs="HelveticaT"/>
        </w:rPr>
        <w:t>Belediyeler ………………</w:t>
      </w:r>
      <w:r>
        <w:rPr>
          <w:rFonts w:ascii="Comic Sans MS" w:eastAsia="HelveticaT" w:hAnsi="Comic Sans MS" w:cs="HelveticaT"/>
        </w:rPr>
        <w:t>..</w:t>
      </w:r>
      <w:r w:rsidRPr="00237C0C">
        <w:rPr>
          <w:rFonts w:ascii="Comic Sans MS" w:eastAsia="HelveticaT" w:hAnsi="Comic Sans MS" w:cs="HelveticaT"/>
        </w:rPr>
        <w:t>………</w:t>
      </w:r>
      <w:r>
        <w:rPr>
          <w:rFonts w:ascii="Comic Sans MS" w:eastAsia="HelveticaT" w:hAnsi="Comic Sans MS" w:cs="HelveticaT"/>
        </w:rPr>
        <w:t>….</w:t>
      </w:r>
      <w:r w:rsidRPr="00237C0C">
        <w:rPr>
          <w:rFonts w:ascii="Comic Sans MS" w:eastAsia="HelveticaT" w:hAnsi="Comic Sans MS" w:cs="HelveticaT"/>
        </w:rPr>
        <w:t>…</w:t>
      </w:r>
      <w:r>
        <w:rPr>
          <w:rFonts w:ascii="Comic Sans MS" w:eastAsia="HelveticaT" w:hAnsi="Comic Sans MS" w:cs="HelveticaT"/>
        </w:rPr>
        <w:t>….</w:t>
      </w:r>
      <w:r w:rsidRPr="00237C0C">
        <w:rPr>
          <w:rFonts w:ascii="Comic Sans MS" w:eastAsia="HelveticaT" w:hAnsi="Comic Sans MS" w:cs="HelveticaT"/>
        </w:rPr>
        <w:t xml:space="preserve">…….. </w:t>
      </w:r>
      <w:r>
        <w:rPr>
          <w:rFonts w:ascii="Comic Sans MS" w:eastAsia="HelveticaT" w:hAnsi="Comic Sans MS" w:cs="HelveticaT"/>
        </w:rPr>
        <w:t xml:space="preserve"> yaparlar</w:t>
      </w:r>
      <w:r w:rsidRPr="00237C0C">
        <w:rPr>
          <w:rFonts w:ascii="Comic Sans MS" w:eastAsia="HelveticaT" w:hAnsi="Comic Sans MS" w:cs="HelveticaT"/>
        </w:rPr>
        <w:t>.</w:t>
      </w:r>
    </w:p>
    <w:p w:rsidR="00A71C14" w:rsidRPr="00237C0C" w:rsidRDefault="00A71C14" w:rsidP="00A36F6D">
      <w:pPr>
        <w:autoSpaceDE w:val="0"/>
        <w:autoSpaceDN w:val="0"/>
        <w:adjustRightInd w:val="0"/>
        <w:spacing w:after="0" w:line="240" w:lineRule="auto"/>
        <w:rPr>
          <w:rFonts w:ascii="Comic Sans MS" w:eastAsia="HelveticaT" w:hAnsi="Comic Sans MS" w:cs="HelveticaT"/>
        </w:rPr>
      </w:pPr>
      <w:r>
        <w:rPr>
          <w:rFonts w:ascii="Comic Sans MS" w:eastAsia="HelveticaTBold" w:hAnsi="Comic Sans MS" w:cs="HelveticaTBold"/>
          <w:b/>
          <w:bCs/>
        </w:rPr>
        <w:t>f-</w:t>
      </w:r>
      <w:r w:rsidRPr="00237C0C">
        <w:rPr>
          <w:rFonts w:ascii="Comic Sans MS" w:eastAsia="HelveticaTBold" w:hAnsi="Comic Sans MS" w:cs="HelveticaTBold"/>
          <w:b/>
          <w:bCs/>
        </w:rPr>
        <w:t xml:space="preserve"> </w:t>
      </w:r>
      <w:r w:rsidRPr="00237C0C">
        <w:rPr>
          <w:rFonts w:ascii="Comic Sans MS" w:eastAsia="HelveticaT" w:hAnsi="Comic Sans MS" w:cs="HelveticaT"/>
        </w:rPr>
        <w:t>Vatanda</w:t>
      </w:r>
      <w:r>
        <w:rPr>
          <w:rFonts w:ascii="Comic Sans MS" w:eastAsia="HelveticaT" w:hAnsi="Comic Sans MS" w:cs="HelveticaT"/>
        </w:rPr>
        <w:t>ş</w:t>
      </w:r>
      <w:r w:rsidRPr="00237C0C">
        <w:rPr>
          <w:rFonts w:ascii="Comic Sans MS" w:eastAsia="HelveticaT" w:hAnsi="Comic Sans MS" w:cs="HelveticaT"/>
        </w:rPr>
        <w:t xml:space="preserve">lara 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>hizmet vermek amacıyla devlet tarafından kurulan kurulu</w:t>
      </w:r>
      <w:r>
        <w:rPr>
          <w:rFonts w:ascii="Comic Sans MS" w:eastAsia="HelveticaT" w:hAnsi="Comic Sans MS" w:cs="HelveticaT"/>
        </w:rPr>
        <w:t>ş</w:t>
      </w:r>
      <w:r w:rsidRPr="00237C0C">
        <w:rPr>
          <w:rFonts w:ascii="Comic Sans MS" w:eastAsia="HelveticaT" w:hAnsi="Comic Sans MS" w:cs="HelveticaT"/>
        </w:rPr>
        <w:t>lara</w:t>
      </w:r>
    </w:p>
    <w:p w:rsidR="00A71C14" w:rsidRPr="00237C0C" w:rsidRDefault="00A71C14" w:rsidP="00A36F6D">
      <w:pPr>
        <w:spacing w:after="0" w:line="240" w:lineRule="auto"/>
        <w:jc w:val="both"/>
        <w:rPr>
          <w:rFonts w:ascii="Comic Sans MS" w:eastAsia="HelveticaT" w:hAnsi="Comic Sans MS" w:cs="HelveticaT"/>
        </w:rPr>
      </w:pPr>
      <w:r w:rsidRPr="00237C0C">
        <w:rPr>
          <w:rFonts w:ascii="Comic Sans MS" w:eastAsia="HelveticaT" w:hAnsi="Comic Sans MS" w:cs="HelveticaT"/>
        </w:rPr>
        <w:t>………………</w:t>
      </w:r>
      <w:r>
        <w:rPr>
          <w:rFonts w:ascii="Comic Sans MS" w:eastAsia="HelveticaT" w:hAnsi="Comic Sans MS" w:cs="HelveticaT"/>
        </w:rPr>
        <w:t>.</w:t>
      </w:r>
      <w:r w:rsidRPr="00237C0C">
        <w:rPr>
          <w:rFonts w:ascii="Comic Sans MS" w:eastAsia="HelveticaT" w:hAnsi="Comic Sans MS" w:cs="HelveticaT"/>
        </w:rPr>
        <w:t>……</w:t>
      </w:r>
      <w:r>
        <w:rPr>
          <w:rFonts w:ascii="Comic Sans MS" w:eastAsia="HelveticaT" w:hAnsi="Comic Sans MS" w:cs="HelveticaT"/>
        </w:rPr>
        <w:t>……………….....</w:t>
      </w:r>
      <w:r w:rsidRPr="00237C0C">
        <w:rPr>
          <w:rFonts w:ascii="Comic Sans MS" w:eastAsia="HelveticaT" w:hAnsi="Comic Sans MS" w:cs="HelveticaT"/>
        </w:rPr>
        <w:t xml:space="preserve">… 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 xml:space="preserve">denir.  </w:t>
      </w:r>
    </w:p>
    <w:p w:rsidR="00A71C14" w:rsidRPr="00237C0C" w:rsidRDefault="00A71C14" w:rsidP="00A36F6D">
      <w:pPr>
        <w:spacing w:after="0" w:line="240" w:lineRule="auto"/>
        <w:jc w:val="both"/>
        <w:rPr>
          <w:rFonts w:ascii="Comic Sans MS" w:eastAsia="HelveticaT" w:hAnsi="Comic Sans MS" w:cs="HelveticaT"/>
        </w:rPr>
      </w:pPr>
      <w:r>
        <w:rPr>
          <w:rFonts w:ascii="Comic Sans MS" w:eastAsia="HelveticaTBold" w:hAnsi="Comic Sans MS" w:cs="HelveticaTBold"/>
          <w:b/>
          <w:bCs/>
        </w:rPr>
        <w:t>g-</w:t>
      </w:r>
      <w:r w:rsidRPr="00237C0C">
        <w:rPr>
          <w:rFonts w:ascii="Comic Sans MS" w:eastAsia="HelveticaTBold" w:hAnsi="Comic Sans MS" w:cs="HelveticaTBold"/>
          <w:b/>
          <w:bCs/>
        </w:rPr>
        <w:t xml:space="preserve"> </w:t>
      </w:r>
      <w:r w:rsidRPr="00237C0C">
        <w:rPr>
          <w:rFonts w:ascii="Comic Sans MS" w:eastAsia="HelveticaT" w:hAnsi="Comic Sans MS" w:cs="HelveticaT"/>
        </w:rPr>
        <w:t xml:space="preserve">Sosyal gruplar </w:t>
      </w:r>
      <w:r>
        <w:rPr>
          <w:rFonts w:ascii="Comic Sans MS" w:eastAsia="HelveticaT" w:hAnsi="Comic Sans MS" w:cs="HelveticaT"/>
        </w:rPr>
        <w:t>ü</w:t>
      </w:r>
      <w:r w:rsidRPr="00237C0C">
        <w:rPr>
          <w:rFonts w:ascii="Comic Sans MS" w:eastAsia="HelveticaT" w:hAnsi="Comic Sans MS" w:cs="HelveticaT"/>
        </w:rPr>
        <w:t>yeleri arasındaki ……………</w:t>
      </w:r>
      <w:r>
        <w:rPr>
          <w:rFonts w:ascii="Comic Sans MS" w:eastAsia="HelveticaT" w:hAnsi="Comic Sans MS" w:cs="HelveticaT"/>
        </w:rPr>
        <w:t>……</w:t>
      </w:r>
      <w:r w:rsidRPr="00237C0C">
        <w:rPr>
          <w:rFonts w:ascii="Comic Sans MS" w:eastAsia="HelveticaT" w:hAnsi="Comic Sans MS" w:cs="HelveticaT"/>
        </w:rPr>
        <w:t>……….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 xml:space="preserve"> </w:t>
      </w:r>
      <w:r>
        <w:rPr>
          <w:rFonts w:ascii="Comic Sans MS" w:eastAsia="HelveticaT" w:hAnsi="Comic Sans MS" w:cs="HelveticaT"/>
        </w:rPr>
        <w:t>d</w:t>
      </w:r>
      <w:r w:rsidRPr="00237C0C">
        <w:rPr>
          <w:rFonts w:ascii="Comic Sans MS" w:eastAsia="HelveticaT" w:hAnsi="Comic Sans MS" w:cs="HelveticaT"/>
        </w:rPr>
        <w:t>uygusunu</w:t>
      </w:r>
      <w:r>
        <w:rPr>
          <w:rFonts w:ascii="Comic Sans MS" w:eastAsia="HelveticaT" w:hAnsi="Comic Sans MS" w:cs="HelveticaT"/>
        </w:rPr>
        <w:t xml:space="preserve">  </w:t>
      </w:r>
      <w:r w:rsidRPr="00237C0C">
        <w:rPr>
          <w:rFonts w:ascii="Comic Sans MS" w:eastAsia="HelveticaT" w:hAnsi="Comic Sans MS" w:cs="HelveticaT"/>
        </w:rPr>
        <w:t xml:space="preserve"> artırır.</w:t>
      </w:r>
    </w:p>
    <w:p w:rsidR="00A71C14" w:rsidRPr="00237C0C" w:rsidRDefault="00A71C14" w:rsidP="00A36F6D">
      <w:pPr>
        <w:autoSpaceDE w:val="0"/>
        <w:autoSpaceDN w:val="0"/>
        <w:adjustRightInd w:val="0"/>
        <w:spacing w:after="0" w:line="240" w:lineRule="auto"/>
        <w:rPr>
          <w:rFonts w:ascii="Comic Sans MS" w:eastAsia="HelveticaT" w:hAnsi="Comic Sans MS" w:cs="HelveticaT"/>
        </w:rPr>
      </w:pPr>
      <w:r>
        <w:rPr>
          <w:rFonts w:ascii="Comic Sans MS" w:eastAsia="HelveticaT" w:hAnsi="Comic Sans MS" w:cs="HelveticaT"/>
          <w:b/>
        </w:rPr>
        <w:t>h</w:t>
      </w:r>
      <w:r w:rsidRPr="00C10975">
        <w:rPr>
          <w:rFonts w:ascii="Comic Sans MS" w:eastAsia="HelveticaT" w:hAnsi="Comic Sans MS" w:cs="HelveticaT"/>
          <w:b/>
        </w:rPr>
        <w:t>-</w:t>
      </w:r>
      <w:r w:rsidRPr="00237C0C">
        <w:rPr>
          <w:rFonts w:ascii="Comic Sans MS" w:eastAsia="HelveticaT" w:hAnsi="Comic Sans MS" w:cs="HelveticaT"/>
        </w:rPr>
        <w:t>Okulumuzda ger</w:t>
      </w:r>
      <w:r>
        <w:rPr>
          <w:rFonts w:ascii="Comic Sans MS" w:eastAsia="HelveticaT" w:hAnsi="Comic Sans MS" w:cs="HelveticaT"/>
        </w:rPr>
        <w:t>ç</w:t>
      </w:r>
      <w:r w:rsidRPr="00237C0C">
        <w:rPr>
          <w:rFonts w:ascii="Comic Sans MS" w:eastAsia="HelveticaT" w:hAnsi="Comic Sans MS" w:cs="HelveticaT"/>
        </w:rPr>
        <w:t>ekle</w:t>
      </w:r>
      <w:r>
        <w:rPr>
          <w:rFonts w:ascii="Comic Sans MS" w:eastAsia="HelveticaT" w:hAnsi="Comic Sans MS" w:cs="HelveticaT"/>
        </w:rPr>
        <w:t>ş</w:t>
      </w:r>
      <w:r w:rsidRPr="00237C0C">
        <w:rPr>
          <w:rFonts w:ascii="Comic Sans MS" w:eastAsia="HelveticaT" w:hAnsi="Comic Sans MS" w:cs="HelveticaT"/>
        </w:rPr>
        <w:t xml:space="preserve">tirmeyi 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>d</w:t>
      </w:r>
      <w:r>
        <w:rPr>
          <w:rFonts w:ascii="Comic Sans MS" w:eastAsia="HelveticaT" w:hAnsi="Comic Sans MS" w:cs="HelveticaT"/>
        </w:rPr>
        <w:t>üşü</w:t>
      </w:r>
      <w:r w:rsidRPr="00237C0C">
        <w:rPr>
          <w:rFonts w:ascii="Comic Sans MS" w:eastAsia="HelveticaT" w:hAnsi="Comic Sans MS" w:cs="HelveticaT"/>
        </w:rPr>
        <w:t>nd</w:t>
      </w:r>
      <w:r>
        <w:rPr>
          <w:rFonts w:ascii="Comic Sans MS" w:eastAsia="HelveticaT" w:hAnsi="Comic Sans MS" w:cs="HelveticaT"/>
        </w:rPr>
        <w:t>üğü</w:t>
      </w:r>
      <w:r w:rsidRPr="00237C0C">
        <w:rPr>
          <w:rFonts w:ascii="Comic Sans MS" w:eastAsia="HelveticaT" w:hAnsi="Comic Sans MS" w:cs="HelveticaT"/>
        </w:rPr>
        <w:t>m</w:t>
      </w:r>
      <w:r>
        <w:rPr>
          <w:rFonts w:ascii="Comic Sans MS" w:eastAsia="HelveticaT" w:hAnsi="Comic Sans MS" w:cs="HelveticaT"/>
        </w:rPr>
        <w:t>ü</w:t>
      </w:r>
      <w:r w:rsidRPr="00237C0C">
        <w:rPr>
          <w:rFonts w:ascii="Comic Sans MS" w:eastAsia="HelveticaT" w:hAnsi="Comic Sans MS" w:cs="HelveticaT"/>
        </w:rPr>
        <w:t xml:space="preserve">z 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>etkinlikler i</w:t>
      </w:r>
      <w:r>
        <w:rPr>
          <w:rFonts w:ascii="Comic Sans MS" w:eastAsia="HelveticaT" w:hAnsi="Comic Sans MS" w:cs="HelveticaT"/>
        </w:rPr>
        <w:t>ç</w:t>
      </w:r>
      <w:r w:rsidRPr="00237C0C">
        <w:rPr>
          <w:rFonts w:ascii="Comic Sans MS" w:eastAsia="HelveticaT" w:hAnsi="Comic Sans MS" w:cs="HelveticaT"/>
        </w:rPr>
        <w:t xml:space="preserve">in 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>bir ……………………..</w:t>
      </w:r>
      <w:r>
        <w:rPr>
          <w:rFonts w:ascii="Comic Sans MS" w:eastAsia="HelveticaT" w:hAnsi="Comic Sans MS" w:cs="HelveticaT"/>
        </w:rPr>
        <w:t>…………………</w:t>
      </w:r>
    </w:p>
    <w:p w:rsidR="00A71C14" w:rsidRPr="00237C0C" w:rsidRDefault="00A71C14" w:rsidP="00A36F6D">
      <w:pPr>
        <w:spacing w:after="0" w:line="240" w:lineRule="auto"/>
        <w:jc w:val="both"/>
        <w:rPr>
          <w:rFonts w:ascii="Comic Sans MS" w:eastAsia="HelveticaT" w:hAnsi="Comic Sans MS" w:cs="HelveticaT"/>
        </w:rPr>
      </w:pPr>
      <w:r>
        <w:rPr>
          <w:rFonts w:ascii="Comic Sans MS" w:eastAsia="HelveticaT" w:hAnsi="Comic Sans MS" w:cs="HelveticaT"/>
        </w:rPr>
        <w:t>ü</w:t>
      </w:r>
      <w:r w:rsidRPr="00237C0C">
        <w:rPr>
          <w:rFonts w:ascii="Comic Sans MS" w:eastAsia="HelveticaT" w:hAnsi="Comic Sans MS" w:cs="HelveticaT"/>
        </w:rPr>
        <w:t>ye olmalıyız.</w:t>
      </w:r>
    </w:p>
    <w:p w:rsidR="00A71C14" w:rsidRPr="00237C0C" w:rsidRDefault="00A71C14" w:rsidP="00A36F6D">
      <w:pPr>
        <w:autoSpaceDE w:val="0"/>
        <w:autoSpaceDN w:val="0"/>
        <w:adjustRightInd w:val="0"/>
        <w:spacing w:after="0" w:line="240" w:lineRule="auto"/>
        <w:rPr>
          <w:rFonts w:ascii="Comic Sans MS" w:eastAsia="HelveticaT" w:hAnsi="Comic Sans MS" w:cs="HelveticaT"/>
        </w:rPr>
      </w:pPr>
      <w:r>
        <w:rPr>
          <w:rFonts w:ascii="Comic Sans MS" w:eastAsia="HelveticaT" w:hAnsi="Comic Sans MS" w:cs="HelveticaT"/>
          <w:b/>
        </w:rPr>
        <w:t>i</w:t>
      </w:r>
      <w:r w:rsidRPr="00C10975">
        <w:rPr>
          <w:rFonts w:ascii="Comic Sans MS" w:eastAsia="HelveticaT" w:hAnsi="Comic Sans MS" w:cs="HelveticaT"/>
          <w:b/>
        </w:rPr>
        <w:t>-</w:t>
      </w:r>
      <w:r w:rsidRPr="00237C0C">
        <w:rPr>
          <w:rFonts w:ascii="Comic Sans MS" w:eastAsia="HelveticaT" w:hAnsi="Comic Sans MS" w:cs="HelveticaT"/>
        </w:rPr>
        <w:t>Mahallemizde arkada</w:t>
      </w:r>
      <w:r>
        <w:rPr>
          <w:rFonts w:ascii="Comic Sans MS" w:eastAsia="HelveticaT" w:hAnsi="Comic Sans MS" w:cs="HelveticaT"/>
        </w:rPr>
        <w:t>ş</w:t>
      </w:r>
      <w:r w:rsidRPr="00237C0C">
        <w:rPr>
          <w:rFonts w:ascii="Comic Sans MS" w:eastAsia="HelveticaT" w:hAnsi="Comic Sans MS" w:cs="HelveticaT"/>
        </w:rPr>
        <w:t>larımızla oyunlar oynayarak bir …………………………..…….</w:t>
      </w:r>
      <w:r>
        <w:rPr>
          <w:rFonts w:ascii="Comic Sans MS" w:eastAsia="HelveticaT" w:hAnsi="Comic Sans MS" w:cs="HelveticaT"/>
        </w:rPr>
        <w:t xml:space="preserve">  </w:t>
      </w:r>
      <w:r w:rsidRPr="00237C0C">
        <w:rPr>
          <w:rFonts w:ascii="Comic Sans MS" w:eastAsia="HelveticaT" w:hAnsi="Comic Sans MS" w:cs="HelveticaT"/>
        </w:rPr>
        <w:t>olu</w:t>
      </w:r>
      <w:r>
        <w:rPr>
          <w:rFonts w:ascii="Comic Sans MS" w:eastAsia="HelveticaT" w:hAnsi="Comic Sans MS" w:cs="HelveticaT"/>
        </w:rPr>
        <w:t>ş</w:t>
      </w:r>
      <w:r w:rsidRPr="00237C0C">
        <w:rPr>
          <w:rFonts w:ascii="Comic Sans MS" w:eastAsia="HelveticaT" w:hAnsi="Comic Sans MS" w:cs="HelveticaT"/>
        </w:rPr>
        <w:t>tururuz.</w:t>
      </w:r>
    </w:p>
    <w:p w:rsidR="00A71C14" w:rsidRPr="00237C0C" w:rsidRDefault="00A71C14" w:rsidP="00A36F6D">
      <w:pPr>
        <w:spacing w:after="0" w:line="240" w:lineRule="auto"/>
        <w:jc w:val="both"/>
        <w:rPr>
          <w:rFonts w:ascii="Comic Sans MS" w:eastAsia="HelveticaT" w:hAnsi="Comic Sans MS" w:cs="HelveticaT"/>
        </w:rPr>
      </w:pPr>
      <w:r>
        <w:rPr>
          <w:rFonts w:ascii="Comic Sans MS" w:eastAsia="HelveticaT" w:hAnsi="Comic Sans MS" w:cs="HelveticaT"/>
          <w:b/>
        </w:rPr>
        <w:t>j</w:t>
      </w:r>
      <w:r w:rsidRPr="00C10975">
        <w:rPr>
          <w:rFonts w:ascii="Comic Sans MS" w:eastAsia="HelveticaT" w:hAnsi="Comic Sans MS" w:cs="HelveticaT"/>
          <w:b/>
        </w:rPr>
        <w:t>-</w:t>
      </w:r>
      <w:r>
        <w:rPr>
          <w:rFonts w:ascii="Comic Sans MS" w:eastAsia="HelveticaT" w:hAnsi="Comic Sans MS" w:cs="HelveticaT"/>
        </w:rPr>
        <w:t xml:space="preserve">TBMM </w:t>
      </w:r>
      <w:r w:rsidRPr="00237C0C">
        <w:rPr>
          <w:rFonts w:ascii="Comic Sans MS" w:eastAsia="HelveticaT" w:hAnsi="Comic Sans MS" w:cs="HelveticaT"/>
        </w:rPr>
        <w:t xml:space="preserve"> …………</w:t>
      </w:r>
      <w:r>
        <w:rPr>
          <w:rFonts w:ascii="Comic Sans MS" w:eastAsia="HelveticaT" w:hAnsi="Comic Sans MS" w:cs="HelveticaT"/>
        </w:rPr>
        <w:t>…</w:t>
      </w:r>
      <w:r w:rsidRPr="00237C0C">
        <w:rPr>
          <w:rFonts w:ascii="Comic Sans MS" w:eastAsia="HelveticaT" w:hAnsi="Comic Sans MS" w:cs="HelveticaT"/>
        </w:rPr>
        <w:t>……</w:t>
      </w:r>
      <w:r>
        <w:rPr>
          <w:rFonts w:ascii="Comic Sans MS" w:eastAsia="HelveticaT" w:hAnsi="Comic Sans MS" w:cs="HelveticaT"/>
        </w:rPr>
        <w:t>…………………</w:t>
      </w:r>
      <w:r w:rsidRPr="00237C0C">
        <w:rPr>
          <w:rFonts w:ascii="Comic Sans MS" w:eastAsia="HelveticaT" w:hAnsi="Comic Sans MS" w:cs="HelveticaT"/>
        </w:rPr>
        <w:t xml:space="preserve">……….. </w:t>
      </w:r>
      <w:r>
        <w:rPr>
          <w:rFonts w:ascii="Comic Sans MS" w:eastAsia="HelveticaT" w:hAnsi="Comic Sans MS" w:cs="HelveticaT"/>
        </w:rPr>
        <w:t xml:space="preserve"> </w:t>
      </w:r>
      <w:r w:rsidRPr="00237C0C">
        <w:rPr>
          <w:rFonts w:ascii="Comic Sans MS" w:eastAsia="HelveticaT" w:hAnsi="Comic Sans MS" w:cs="HelveticaT"/>
        </w:rPr>
        <w:t xml:space="preserve">tarihinde </w:t>
      </w:r>
      <w:r>
        <w:rPr>
          <w:rFonts w:ascii="Comic Sans MS" w:eastAsia="HelveticaT" w:hAnsi="Comic Sans MS" w:cs="HelveticaT"/>
        </w:rPr>
        <w:t>açılmıştır.</w:t>
      </w:r>
    </w:p>
    <w:p w:rsidR="00A71C14" w:rsidRDefault="00A71C14" w:rsidP="0040720A">
      <w:pPr>
        <w:rPr>
          <w:rFonts w:ascii="Comic Sans MS" w:hAnsi="Comic Sans MS"/>
          <w:b/>
          <w:sz w:val="20"/>
          <w:szCs w:val="20"/>
        </w:rPr>
      </w:pPr>
    </w:p>
    <w:p w:rsidR="00A71C14" w:rsidRPr="00C92873" w:rsidRDefault="00A71C14" w:rsidP="00C92873">
      <w:pPr>
        <w:spacing w:after="0" w:line="240" w:lineRule="auto"/>
        <w:rPr>
          <w:rFonts w:ascii="Comic Sans MS" w:eastAsia="Batang" w:hAnsi="Comic Sans MS" w:cs="Tahoma"/>
          <w:b/>
          <w:color w:val="000000"/>
          <w:sz w:val="10"/>
          <w:szCs w:val="10"/>
        </w:rPr>
      </w:pPr>
      <w:r w:rsidRPr="00C92873">
        <w:rPr>
          <w:rFonts w:ascii="Comic Sans MS" w:eastAsia="Batang" w:hAnsi="Comic Sans MS" w:cs="Tahoma"/>
          <w:b/>
          <w:color w:val="000000"/>
        </w:rPr>
        <w:t xml:space="preserve">9- Aşağıda verilen kurumları uygun başlığın altına yazınız.  </w:t>
      </w:r>
    </w:p>
    <w:p w:rsidR="00A71C14" w:rsidRPr="00C92873" w:rsidRDefault="00A71C14" w:rsidP="00C92873">
      <w:pPr>
        <w:spacing w:after="0" w:line="240" w:lineRule="auto"/>
        <w:rPr>
          <w:rFonts w:ascii="Comic Sans MS" w:eastAsia="Batang" w:hAnsi="Comic Sans MS" w:cs="Tahoma"/>
          <w:b/>
          <w:color w:val="000000"/>
          <w:sz w:val="10"/>
          <w:szCs w:val="10"/>
        </w:rPr>
      </w:pPr>
    </w:p>
    <w:p w:rsidR="00A71C14" w:rsidRPr="00C92873" w:rsidRDefault="00A71C14" w:rsidP="00C92873">
      <w:pPr>
        <w:spacing w:after="0" w:line="240" w:lineRule="auto"/>
        <w:rPr>
          <w:rFonts w:ascii="Comic Sans MS" w:eastAsia="Batang" w:hAnsi="Comic Sans MS" w:cs="Tahoma"/>
          <w:b/>
          <w:color w:val="000000"/>
          <w:sz w:val="10"/>
          <w:szCs w:val="10"/>
        </w:rPr>
      </w:pPr>
      <w:r>
        <w:rPr>
          <w:noProof/>
          <w:lang w:eastAsia="tr-TR"/>
        </w:rPr>
        <w:pict>
          <v:roundrect id="_x0000_s1039" style="position:absolute;margin-left:392.6pt;margin-top:5.7pt;width:63pt;height:27pt;z-index:251660288" arcsize="10923f" fillcolor="#cff" stroked="f">
            <v:fill color2="#ffc" rotate="t" focus="50%" type="gradient"/>
            <v:textbox>
              <w:txbxContent>
                <w:p w:rsidR="00A71C14" w:rsidRPr="007735EF" w:rsidRDefault="00A71C14" w:rsidP="00C9287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7735EF">
                    <w:rPr>
                      <w:rFonts w:ascii="Century Gothic" w:hAnsi="Century Gothic"/>
                      <w:b/>
                    </w:rPr>
                    <w:t>YEŞİLA</w:t>
                  </w:r>
                  <w:r>
                    <w:rPr>
                      <w:rFonts w:ascii="Century Gothic" w:hAnsi="Century Gothic"/>
                      <w:b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121.75pt;margin-top:5.7pt;width:63pt;height:27pt;z-index:251656192" arcsize="10923f" fillcolor="#cff" stroked="f">
            <v:fill color2="#ffc" rotate="t" focus="50%" type="gradient"/>
            <v:textbox>
              <w:txbxContent>
                <w:p w:rsidR="00A71C14" w:rsidRPr="007735EF" w:rsidRDefault="00A71C14" w:rsidP="00C9287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7735EF">
                    <w:rPr>
                      <w:rFonts w:ascii="Century Gothic" w:hAnsi="Century Gothic"/>
                      <w:b/>
                    </w:rPr>
                    <w:t>KIZILAY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459pt;margin-top:5.7pt;width:63pt;height:27pt;z-index:251661312" arcsize="10923f" fillcolor="#cff" stroked="f">
            <v:fill color2="#ffc" rotate="t" focus="50%" type="gradient"/>
            <v:textbox>
              <w:txbxContent>
                <w:p w:rsidR="00A71C14" w:rsidRPr="007735EF" w:rsidRDefault="00A71C14" w:rsidP="00C9287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7735EF">
                    <w:rPr>
                      <w:rFonts w:ascii="Century Gothic" w:hAnsi="Century Gothic"/>
                      <w:b/>
                    </w:rPr>
                    <w:t>VALİLİK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252pt;margin-top:5.7pt;width:54pt;height:27pt;z-index:251658240" arcsize="10923f" fillcolor="#cff" stroked="f">
            <v:fill color2="#ffc" rotate="t" focus="50%" type="gradient"/>
            <v:textbox>
              <w:txbxContent>
                <w:p w:rsidR="00A71C14" w:rsidRPr="007735EF" w:rsidRDefault="00A71C14" w:rsidP="00C9287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7735EF">
                    <w:rPr>
                      <w:rFonts w:ascii="Century Gothic" w:hAnsi="Century Gothic"/>
                      <w:b/>
                    </w:rPr>
                    <w:t>LÖSEV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315pt;margin-top:5.7pt;width:1in;height:27pt;z-index:251659264" arcsize="10923f" fillcolor="#cff" stroked="f">
            <v:fill color2="#ffc" rotate="t" focus="50%" type="gradient"/>
            <v:textbox>
              <w:txbxContent>
                <w:p w:rsidR="00A71C14" w:rsidRPr="007735EF" w:rsidRDefault="00A71C14" w:rsidP="00C9287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7735EF">
                    <w:rPr>
                      <w:rFonts w:ascii="Century Gothic" w:hAnsi="Century Gothic"/>
                      <w:b/>
                    </w:rPr>
                    <w:t>HASTANE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189pt;margin-top:5.7pt;width:54pt;height:27pt;z-index:251657216" arcsize="10923f" fillcolor="#cff" stroked="f">
            <v:fill color2="#ffc" rotate="t" focus="50%" type="gradient"/>
            <v:textbox>
              <w:txbxContent>
                <w:p w:rsidR="00A71C14" w:rsidRPr="007735EF" w:rsidRDefault="00A71C14" w:rsidP="00C9287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7735EF">
                    <w:rPr>
                      <w:rFonts w:ascii="Century Gothic" w:hAnsi="Century Gothic"/>
                      <w:b/>
                    </w:rPr>
                    <w:t>ADLİYE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1in;margin-top:5.7pt;width:45pt;height:27pt;z-index:251655168" arcsize="10923f" fillcolor="#cff" stroked="f">
            <v:fill color2="#ffc" rotate="t" focus="50%" type="gradient"/>
            <v:textbox>
              <w:txbxContent>
                <w:p w:rsidR="00A71C14" w:rsidRPr="007735EF" w:rsidRDefault="00A71C14" w:rsidP="00C9287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7735EF">
                    <w:rPr>
                      <w:rFonts w:ascii="Century Gothic" w:hAnsi="Century Gothic"/>
                      <w:b/>
                    </w:rPr>
                    <w:t>TEMA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18pt;margin-top:5.7pt;width:45.15pt;height:27pt;z-index:251654144" arcsize="10923f" fillcolor="#cff" stroked="f">
            <v:fill color2="#ffc" rotate="t" focus="50%" type="gradient"/>
            <v:textbox>
              <w:txbxContent>
                <w:p w:rsidR="00A71C14" w:rsidRPr="007735EF" w:rsidRDefault="00A71C14" w:rsidP="00C92873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7735EF">
                    <w:rPr>
                      <w:rFonts w:ascii="Century Gothic" w:hAnsi="Century Gothic"/>
                      <w:b/>
                    </w:rPr>
                    <w:t>OKUL</w:t>
                  </w:r>
                </w:p>
              </w:txbxContent>
            </v:textbox>
          </v:roundrect>
        </w:pict>
      </w:r>
      <w:r w:rsidRPr="00C92873">
        <w:rPr>
          <w:rFonts w:ascii="Comic Sans MS" w:eastAsia="Batang" w:hAnsi="Comic Sans MS" w:cs="Tahoma"/>
          <w:b/>
          <w:color w:val="000000"/>
          <w:sz w:val="10"/>
          <w:szCs w:val="10"/>
        </w:rPr>
        <w:t xml:space="preserve"> </w:t>
      </w:r>
    </w:p>
    <w:p w:rsidR="00A71C14" w:rsidRPr="00C92873" w:rsidRDefault="00A71C14" w:rsidP="00C92873">
      <w:pPr>
        <w:spacing w:after="0" w:line="240" w:lineRule="auto"/>
        <w:rPr>
          <w:rFonts w:ascii="Comic Sans MS" w:eastAsia="Batang" w:hAnsi="Comic Sans MS" w:cs="Tahoma"/>
          <w:b/>
          <w:color w:val="000000"/>
          <w:sz w:val="10"/>
          <w:szCs w:val="10"/>
        </w:rPr>
      </w:pPr>
    </w:p>
    <w:p w:rsidR="00A71C14" w:rsidRDefault="00A71C14" w:rsidP="00C92873">
      <w:pPr>
        <w:spacing w:after="0" w:line="240" w:lineRule="auto"/>
        <w:rPr>
          <w:rFonts w:ascii="Comic Sans MS" w:eastAsia="Batang" w:hAnsi="Comic Sans MS" w:cs="Tahoma"/>
          <w:b/>
          <w:color w:val="000000"/>
          <w:sz w:val="10"/>
          <w:szCs w:val="10"/>
        </w:rPr>
      </w:pPr>
    </w:p>
    <w:p w:rsidR="00A71C14" w:rsidRDefault="00A71C14" w:rsidP="00C92873">
      <w:pPr>
        <w:spacing w:after="0" w:line="240" w:lineRule="auto"/>
        <w:rPr>
          <w:rFonts w:ascii="Comic Sans MS" w:eastAsia="Batang" w:hAnsi="Comic Sans MS" w:cs="Tahoma"/>
          <w:b/>
          <w:color w:val="000000"/>
          <w:sz w:val="10"/>
          <w:szCs w:val="10"/>
        </w:rPr>
      </w:pPr>
    </w:p>
    <w:p w:rsidR="00A71C14" w:rsidRPr="00C92873" w:rsidRDefault="00A71C14" w:rsidP="00C92873">
      <w:pPr>
        <w:spacing w:after="0" w:line="240" w:lineRule="auto"/>
        <w:rPr>
          <w:rFonts w:ascii="Comic Sans MS" w:eastAsia="Batang" w:hAnsi="Comic Sans MS" w:cs="Tahoma"/>
          <w:b/>
          <w:color w:val="000000"/>
          <w:sz w:val="10"/>
          <w:szCs w:val="10"/>
        </w:rPr>
      </w:pPr>
    </w:p>
    <w:p w:rsidR="00A71C14" w:rsidRDefault="00A71C14" w:rsidP="00C92873">
      <w:pPr>
        <w:spacing w:after="0" w:line="240" w:lineRule="auto"/>
        <w:rPr>
          <w:rFonts w:ascii="Comic Sans MS" w:eastAsia="Batang" w:hAnsi="Comic Sans MS" w:cs="Tahoma"/>
          <w:b/>
          <w:color w:val="000000"/>
          <w:sz w:val="10"/>
          <w:szCs w:val="10"/>
        </w:rPr>
      </w:pPr>
    </w:p>
    <w:p w:rsidR="00A71C14" w:rsidRDefault="00A71C14" w:rsidP="00C92873">
      <w:pPr>
        <w:spacing w:after="0" w:line="240" w:lineRule="auto"/>
        <w:rPr>
          <w:rFonts w:ascii="Comic Sans MS" w:eastAsia="Batang" w:hAnsi="Comic Sans MS" w:cs="Tahoma"/>
          <w:b/>
          <w:color w:val="000000"/>
          <w:sz w:val="10"/>
          <w:szCs w:val="10"/>
        </w:rPr>
      </w:pPr>
    </w:p>
    <w:p w:rsidR="00A71C14" w:rsidRPr="00C92873" w:rsidRDefault="00A71C14" w:rsidP="00C92873">
      <w:pPr>
        <w:spacing w:after="0" w:line="240" w:lineRule="auto"/>
        <w:rPr>
          <w:rFonts w:ascii="Comic Sans MS" w:eastAsia="Batang" w:hAnsi="Comic Sans MS" w:cs="Tahoma"/>
          <w:b/>
          <w:color w:val="000000"/>
          <w:sz w:val="10"/>
          <w:szCs w:val="10"/>
        </w:rPr>
      </w:pPr>
    </w:p>
    <w:p w:rsidR="00A71C14" w:rsidRDefault="00A71C14" w:rsidP="00C92873">
      <w:pPr>
        <w:spacing w:after="0" w:line="240" w:lineRule="auto"/>
        <w:rPr>
          <w:rFonts w:ascii="Comic Sans MS" w:eastAsia="Batang" w:hAnsi="Comic Sans MS" w:cs="Tahoma"/>
          <w:color w:val="000000"/>
        </w:rPr>
      </w:pPr>
      <w:r w:rsidRPr="00C92873">
        <w:rPr>
          <w:rFonts w:ascii="Comic Sans MS" w:eastAsia="Batang" w:hAnsi="Comic Sans MS" w:cs="Tahoma"/>
          <w:color w:val="000000"/>
        </w:rPr>
        <w:t xml:space="preserve">RESMÎ KURUMLAR : </w:t>
      </w:r>
      <w:r w:rsidRPr="00237C0C">
        <w:rPr>
          <w:rFonts w:ascii="Comic Sans MS" w:eastAsia="HelveticaT" w:hAnsi="Comic Sans MS" w:cs="HelveticaT"/>
        </w:rPr>
        <w:t>…………</w:t>
      </w:r>
      <w:r>
        <w:rPr>
          <w:rFonts w:ascii="Comic Sans MS" w:eastAsia="HelveticaT" w:hAnsi="Comic Sans MS" w:cs="HelveticaT"/>
        </w:rPr>
        <w:t>…</w:t>
      </w:r>
      <w:r w:rsidRPr="00237C0C">
        <w:rPr>
          <w:rFonts w:ascii="Comic Sans MS" w:eastAsia="HelveticaT" w:hAnsi="Comic Sans MS" w:cs="HelveticaT"/>
        </w:rPr>
        <w:t>……</w:t>
      </w:r>
      <w:r>
        <w:rPr>
          <w:rFonts w:ascii="Comic Sans MS" w:eastAsia="HelveticaT" w:hAnsi="Comic Sans MS" w:cs="HelveticaT"/>
        </w:rPr>
        <w:t>………..…………</w:t>
      </w:r>
      <w:r w:rsidRPr="00237C0C">
        <w:rPr>
          <w:rFonts w:ascii="Comic Sans MS" w:eastAsia="HelveticaT" w:hAnsi="Comic Sans MS" w:cs="HelveticaT"/>
        </w:rPr>
        <w:t>…………</w:t>
      </w:r>
      <w:r>
        <w:rPr>
          <w:rFonts w:ascii="Comic Sans MS" w:eastAsia="HelveticaT" w:hAnsi="Comic Sans MS" w:cs="HelveticaT"/>
        </w:rPr>
        <w:t>…</w:t>
      </w:r>
      <w:r w:rsidRPr="00237C0C">
        <w:rPr>
          <w:rFonts w:ascii="Comic Sans MS" w:eastAsia="HelveticaT" w:hAnsi="Comic Sans MS" w:cs="HelveticaT"/>
        </w:rPr>
        <w:t>……</w:t>
      </w:r>
      <w:r>
        <w:rPr>
          <w:rFonts w:ascii="Comic Sans MS" w:eastAsia="HelveticaT" w:hAnsi="Comic Sans MS" w:cs="HelveticaT"/>
        </w:rPr>
        <w:t>…………………</w:t>
      </w:r>
      <w:r w:rsidRPr="00237C0C">
        <w:rPr>
          <w:rFonts w:ascii="Comic Sans MS" w:eastAsia="HelveticaT" w:hAnsi="Comic Sans MS" w:cs="HelveticaT"/>
        </w:rPr>
        <w:t>………..…………</w:t>
      </w:r>
      <w:r>
        <w:rPr>
          <w:rFonts w:ascii="Comic Sans MS" w:eastAsia="HelveticaT" w:hAnsi="Comic Sans MS" w:cs="HelveticaT"/>
        </w:rPr>
        <w:t>…</w:t>
      </w:r>
      <w:r w:rsidRPr="00237C0C">
        <w:rPr>
          <w:rFonts w:ascii="Comic Sans MS" w:eastAsia="HelveticaT" w:hAnsi="Comic Sans MS" w:cs="HelveticaT"/>
        </w:rPr>
        <w:t>……</w:t>
      </w:r>
      <w:r>
        <w:rPr>
          <w:rFonts w:ascii="Comic Sans MS" w:eastAsia="HelveticaT" w:hAnsi="Comic Sans MS" w:cs="HelveticaT"/>
        </w:rPr>
        <w:t>…………………………..…</w:t>
      </w:r>
      <w:r w:rsidRPr="00237C0C">
        <w:rPr>
          <w:rFonts w:ascii="Comic Sans MS" w:eastAsia="HelveticaT" w:hAnsi="Comic Sans MS" w:cs="HelveticaT"/>
        </w:rPr>
        <w:t xml:space="preserve">……….. </w:t>
      </w:r>
      <w:r>
        <w:rPr>
          <w:rFonts w:ascii="Comic Sans MS" w:eastAsia="HelveticaT" w:hAnsi="Comic Sans MS" w:cs="HelveticaT"/>
        </w:rPr>
        <w:t xml:space="preserve"> </w:t>
      </w:r>
    </w:p>
    <w:p w:rsidR="00A71C14" w:rsidRDefault="00A71C14" w:rsidP="00C92873">
      <w:pPr>
        <w:spacing w:after="0" w:line="240" w:lineRule="auto"/>
        <w:rPr>
          <w:rFonts w:ascii="Comic Sans MS" w:eastAsia="Batang" w:hAnsi="Comic Sans MS" w:cs="Tahoma"/>
          <w:color w:val="000000"/>
        </w:rPr>
      </w:pPr>
    </w:p>
    <w:p w:rsidR="00A71C14" w:rsidRPr="00C92873" w:rsidRDefault="00A71C14" w:rsidP="00C9287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92873">
        <w:rPr>
          <w:rFonts w:ascii="Comic Sans MS" w:eastAsia="Batang" w:hAnsi="Comic Sans MS" w:cs="Tahoma"/>
          <w:color w:val="000000"/>
        </w:rPr>
        <w:t xml:space="preserve">SİVİL TOPLUM KURULUŞLARI : </w:t>
      </w:r>
      <w:r w:rsidRPr="00237C0C">
        <w:rPr>
          <w:rFonts w:ascii="Comic Sans MS" w:eastAsia="HelveticaT" w:hAnsi="Comic Sans MS" w:cs="HelveticaT"/>
        </w:rPr>
        <w:t>…………</w:t>
      </w:r>
      <w:r>
        <w:rPr>
          <w:rFonts w:ascii="Comic Sans MS" w:eastAsia="HelveticaT" w:hAnsi="Comic Sans MS" w:cs="HelveticaT"/>
        </w:rPr>
        <w:t>…</w:t>
      </w:r>
      <w:r w:rsidRPr="00237C0C">
        <w:rPr>
          <w:rFonts w:ascii="Comic Sans MS" w:eastAsia="HelveticaT" w:hAnsi="Comic Sans MS" w:cs="HelveticaT"/>
        </w:rPr>
        <w:t>……</w:t>
      </w:r>
      <w:r>
        <w:rPr>
          <w:rFonts w:ascii="Comic Sans MS" w:eastAsia="HelveticaT" w:hAnsi="Comic Sans MS" w:cs="HelveticaT"/>
        </w:rPr>
        <w:t>………………</w:t>
      </w:r>
      <w:r w:rsidRPr="00237C0C">
        <w:rPr>
          <w:rFonts w:ascii="Comic Sans MS" w:eastAsia="HelveticaT" w:hAnsi="Comic Sans MS" w:cs="HelveticaT"/>
        </w:rPr>
        <w:t>…………</w:t>
      </w:r>
      <w:r>
        <w:rPr>
          <w:rFonts w:ascii="Comic Sans MS" w:eastAsia="HelveticaT" w:hAnsi="Comic Sans MS" w:cs="HelveticaT"/>
        </w:rPr>
        <w:t>…………</w:t>
      </w:r>
      <w:r w:rsidRPr="00237C0C">
        <w:rPr>
          <w:rFonts w:ascii="Comic Sans MS" w:eastAsia="HelveticaT" w:hAnsi="Comic Sans MS" w:cs="HelveticaT"/>
        </w:rPr>
        <w:t>………..…………</w:t>
      </w:r>
      <w:r>
        <w:rPr>
          <w:rFonts w:ascii="Comic Sans MS" w:eastAsia="HelveticaT" w:hAnsi="Comic Sans MS" w:cs="HelveticaT"/>
        </w:rPr>
        <w:t>…</w:t>
      </w:r>
      <w:r w:rsidRPr="00237C0C">
        <w:rPr>
          <w:rFonts w:ascii="Comic Sans MS" w:eastAsia="HelveticaT" w:hAnsi="Comic Sans MS" w:cs="HelveticaT"/>
        </w:rPr>
        <w:t>……</w:t>
      </w:r>
      <w:r>
        <w:rPr>
          <w:rFonts w:ascii="Comic Sans MS" w:eastAsia="HelveticaT" w:hAnsi="Comic Sans MS" w:cs="HelveticaT"/>
        </w:rPr>
        <w:t>…………………………..…</w:t>
      </w:r>
      <w:r w:rsidRPr="00237C0C">
        <w:rPr>
          <w:rFonts w:ascii="Comic Sans MS" w:eastAsia="HelveticaT" w:hAnsi="Comic Sans MS" w:cs="HelveticaT"/>
        </w:rPr>
        <w:t xml:space="preserve">……….. </w:t>
      </w:r>
      <w:r>
        <w:rPr>
          <w:rFonts w:ascii="Comic Sans MS" w:eastAsia="HelveticaT" w:hAnsi="Comic Sans MS" w:cs="HelveticaT"/>
        </w:rPr>
        <w:t xml:space="preserve"> </w:t>
      </w:r>
    </w:p>
    <w:p w:rsidR="00A71C14" w:rsidRPr="00C92873" w:rsidRDefault="00A71C14" w:rsidP="00C9287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A71C14" w:rsidRPr="00C92873" w:rsidRDefault="00A71C14" w:rsidP="00C92873">
      <w:pPr>
        <w:spacing w:after="0" w:line="240" w:lineRule="auto"/>
        <w:rPr>
          <w:rFonts w:ascii="Comic Sans MS" w:hAnsi="Comic Sans MS"/>
          <w:b/>
        </w:rPr>
      </w:pPr>
    </w:p>
    <w:p w:rsidR="00A71C14" w:rsidRPr="004D49A0" w:rsidRDefault="00A71C14" w:rsidP="00C92873">
      <w:pPr>
        <w:spacing w:after="0" w:line="240" w:lineRule="auto"/>
        <w:rPr>
          <w:rFonts w:ascii="Comic Sans MS" w:hAnsi="Comic Sans MS"/>
          <w:b/>
        </w:rPr>
      </w:pPr>
      <w:r w:rsidRPr="004D49A0">
        <w:rPr>
          <w:rFonts w:ascii="Comic Sans MS" w:hAnsi="Comic Sans MS"/>
          <w:b/>
        </w:rPr>
        <w:t xml:space="preserve">10- Aşağıdaki tabloda verilen görevlerle yerel yönetimleri eşleştiriniz. </w:t>
      </w:r>
    </w:p>
    <w:tbl>
      <w:tblPr>
        <w:tblpPr w:leftFromText="141" w:rightFromText="141" w:vertAnchor="text" w:horzAnchor="margin" w:tblpX="500" w:tblpY="118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ayout w:type="fixed"/>
        <w:tblLook w:val="00A0"/>
      </w:tblPr>
      <w:tblGrid>
        <w:gridCol w:w="351"/>
        <w:gridCol w:w="6957"/>
        <w:gridCol w:w="1260"/>
        <w:gridCol w:w="1620"/>
      </w:tblGrid>
      <w:tr w:rsidR="00A71C14" w:rsidRPr="004D49A0" w:rsidTr="004D49A0">
        <w:trPr>
          <w:trHeight w:val="380"/>
        </w:trPr>
        <w:tc>
          <w:tcPr>
            <w:tcW w:w="351" w:type="dxa"/>
          </w:tcPr>
          <w:p w:rsidR="00A71C14" w:rsidRPr="004D49A0" w:rsidRDefault="00A71C14" w:rsidP="00C92873">
            <w:pPr>
              <w:spacing w:after="0" w:line="240" w:lineRule="auto"/>
              <w:ind w:right="-249"/>
              <w:rPr>
                <w:rFonts w:ascii="Comic Sans MS" w:hAnsi="Comic Sans MS"/>
                <w:b/>
              </w:rPr>
            </w:pPr>
          </w:p>
        </w:tc>
        <w:tc>
          <w:tcPr>
            <w:tcW w:w="6957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4D49A0">
              <w:rPr>
                <w:rFonts w:ascii="Comic Sans MS" w:hAnsi="Comic Sans MS"/>
                <w:b/>
                <w:sz w:val="20"/>
                <w:szCs w:val="20"/>
              </w:rPr>
              <w:t>GÖREVLER</w:t>
            </w:r>
          </w:p>
        </w:tc>
        <w:tc>
          <w:tcPr>
            <w:tcW w:w="1260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4D49A0">
              <w:rPr>
                <w:rFonts w:ascii="Comic Sans MS" w:hAnsi="Comic Sans MS"/>
                <w:b/>
                <w:sz w:val="20"/>
                <w:szCs w:val="20"/>
              </w:rPr>
              <w:t>BELEDİYE</w:t>
            </w:r>
          </w:p>
        </w:tc>
        <w:tc>
          <w:tcPr>
            <w:tcW w:w="1620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4D49A0">
              <w:rPr>
                <w:rFonts w:ascii="Comic Sans MS" w:hAnsi="Comic Sans MS"/>
                <w:b/>
                <w:sz w:val="20"/>
                <w:szCs w:val="20"/>
              </w:rPr>
              <w:t>MUHTARLIK</w:t>
            </w:r>
          </w:p>
        </w:tc>
      </w:tr>
      <w:tr w:rsidR="00A71C14" w:rsidRPr="004D49A0" w:rsidTr="004D49A0">
        <w:trPr>
          <w:trHeight w:val="357"/>
        </w:trPr>
        <w:tc>
          <w:tcPr>
            <w:tcW w:w="351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</w:rPr>
            </w:pPr>
            <w:r w:rsidRPr="004D49A0">
              <w:rPr>
                <w:rFonts w:ascii="Comic Sans MS" w:hAnsi="Comic Sans MS"/>
              </w:rPr>
              <w:t>1</w:t>
            </w:r>
          </w:p>
        </w:tc>
        <w:tc>
          <w:tcPr>
            <w:tcW w:w="6957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4D49A0">
              <w:rPr>
                <w:rFonts w:ascii="Comic Sans MS" w:hAnsi="Comic Sans MS"/>
                <w:b/>
                <w:sz w:val="20"/>
                <w:szCs w:val="20"/>
              </w:rPr>
              <w:t>Şehrin temizlik işlerini yürütmek.</w:t>
            </w:r>
          </w:p>
        </w:tc>
        <w:tc>
          <w:tcPr>
            <w:tcW w:w="1260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A71C14" w:rsidRPr="004D49A0" w:rsidTr="004D49A0">
        <w:trPr>
          <w:trHeight w:val="380"/>
        </w:trPr>
        <w:tc>
          <w:tcPr>
            <w:tcW w:w="351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</w:rPr>
            </w:pPr>
            <w:r w:rsidRPr="004D49A0">
              <w:rPr>
                <w:rFonts w:ascii="Comic Sans MS" w:hAnsi="Comic Sans MS"/>
              </w:rPr>
              <w:t>2</w:t>
            </w:r>
          </w:p>
        </w:tc>
        <w:tc>
          <w:tcPr>
            <w:tcW w:w="6957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4D49A0">
              <w:rPr>
                <w:rFonts w:ascii="Comic Sans MS" w:hAnsi="Comic Sans MS"/>
                <w:b/>
                <w:sz w:val="20"/>
                <w:szCs w:val="20"/>
              </w:rPr>
              <w:t>Seçim ve askerlik listelerini ilan etmek.</w:t>
            </w:r>
          </w:p>
        </w:tc>
        <w:tc>
          <w:tcPr>
            <w:tcW w:w="1260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A71C14" w:rsidRPr="004D49A0" w:rsidTr="004D49A0">
        <w:trPr>
          <w:trHeight w:val="380"/>
        </w:trPr>
        <w:tc>
          <w:tcPr>
            <w:tcW w:w="351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</w:rPr>
            </w:pPr>
            <w:r w:rsidRPr="004D49A0">
              <w:rPr>
                <w:rFonts w:ascii="Comic Sans MS" w:hAnsi="Comic Sans MS"/>
              </w:rPr>
              <w:t>3</w:t>
            </w:r>
          </w:p>
        </w:tc>
        <w:tc>
          <w:tcPr>
            <w:tcW w:w="6957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4D49A0">
              <w:rPr>
                <w:rFonts w:ascii="Comic Sans MS" w:hAnsi="Comic Sans MS"/>
                <w:b/>
                <w:sz w:val="20"/>
                <w:szCs w:val="20"/>
              </w:rPr>
              <w:t>Okul, huzur evi ve çocuk bahçesi yaptırmak.</w:t>
            </w:r>
          </w:p>
        </w:tc>
        <w:tc>
          <w:tcPr>
            <w:tcW w:w="1260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A71C14" w:rsidRPr="004D49A0" w:rsidTr="004D49A0">
        <w:trPr>
          <w:trHeight w:val="380"/>
        </w:trPr>
        <w:tc>
          <w:tcPr>
            <w:tcW w:w="351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</w:rPr>
            </w:pPr>
            <w:r w:rsidRPr="004D49A0">
              <w:rPr>
                <w:rFonts w:ascii="Comic Sans MS" w:hAnsi="Comic Sans MS"/>
              </w:rPr>
              <w:t>4</w:t>
            </w:r>
          </w:p>
        </w:tc>
        <w:tc>
          <w:tcPr>
            <w:tcW w:w="6957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4D49A0">
              <w:rPr>
                <w:rFonts w:ascii="Comic Sans MS" w:hAnsi="Comic Sans MS"/>
                <w:b/>
                <w:sz w:val="20"/>
                <w:szCs w:val="20"/>
              </w:rPr>
              <w:t>Nüfus cüzdanını yenilemek isteyenlere gerekli belgeleri vermek.</w:t>
            </w:r>
          </w:p>
        </w:tc>
        <w:tc>
          <w:tcPr>
            <w:tcW w:w="1260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A71C14" w:rsidRPr="004D49A0" w:rsidRDefault="00A71C14" w:rsidP="00C9287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A71C14" w:rsidRPr="004D49A0" w:rsidRDefault="00A71C14" w:rsidP="0040720A">
      <w:pPr>
        <w:rPr>
          <w:rFonts w:ascii="Comic Sans MS" w:hAnsi="Comic Sans MS"/>
          <w:b/>
          <w:sz w:val="20"/>
          <w:szCs w:val="20"/>
        </w:rPr>
      </w:pPr>
    </w:p>
    <w:p w:rsidR="00A71C14" w:rsidRPr="00B7278D" w:rsidRDefault="00A71C14" w:rsidP="00B7278D">
      <w:pPr>
        <w:spacing w:after="0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_x0000_s1047" type="#_x0000_t75" alt="http://www.buders.com/DOKUMAN/images/exam.gif" style="position:absolute;margin-left:297pt;margin-top:7.65pt;width:80.5pt;height:115.15pt;z-index:-251654144">
            <v:imagedata r:id="rId17" o:title=""/>
          </v:shape>
        </w:pict>
      </w:r>
      <w:r w:rsidRPr="00B7278D">
        <w:rPr>
          <w:rFonts w:ascii="Comic Sans MS" w:hAnsi="Comic Sans MS"/>
          <w:b/>
        </w:rPr>
        <w:t xml:space="preserve">11- </w:t>
      </w:r>
      <w:r>
        <w:rPr>
          <w:rFonts w:ascii="Comic Sans MS" w:hAnsi="Comic Sans MS"/>
          <w:b/>
        </w:rPr>
        <w:t>Sakarya’nın</w:t>
      </w:r>
      <w:r w:rsidRPr="00B7278D">
        <w:rPr>
          <w:rFonts w:ascii="Comic Sans MS" w:hAnsi="Comic Sans MS"/>
          <w:b/>
        </w:rPr>
        <w:t xml:space="preserve"> ilçelerinden 5 tanesini yazınız.</w:t>
      </w:r>
    </w:p>
    <w:tbl>
      <w:tblPr>
        <w:tblpPr w:leftFromText="141" w:rightFromText="141" w:vertAnchor="text" w:horzAnchor="margin" w:tblpY="16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77"/>
      </w:tblGrid>
      <w:tr w:rsidR="00A71C14" w:rsidRPr="00B7278D" w:rsidTr="00B7278D">
        <w:tc>
          <w:tcPr>
            <w:tcW w:w="5277" w:type="dxa"/>
          </w:tcPr>
          <w:p w:rsidR="00A71C14" w:rsidRPr="00B7278D" w:rsidRDefault="00A71C14" w:rsidP="00B7278D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Sakarya’nın</w:t>
            </w:r>
            <w:r w:rsidRPr="00B7278D">
              <w:rPr>
                <w:rFonts w:ascii="Comic Sans MS" w:hAnsi="Comic Sans MS"/>
                <w:b/>
                <w:color w:val="000000"/>
              </w:rPr>
              <w:t xml:space="preserve"> ilçeleri</w:t>
            </w:r>
          </w:p>
        </w:tc>
      </w:tr>
      <w:tr w:rsidR="00A71C14" w:rsidRPr="00B7278D" w:rsidTr="00B7278D">
        <w:tc>
          <w:tcPr>
            <w:tcW w:w="5277" w:type="dxa"/>
          </w:tcPr>
          <w:p w:rsidR="00A71C14" w:rsidRPr="00B7278D" w:rsidRDefault="00A71C14" w:rsidP="00B7278D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B7278D">
              <w:rPr>
                <w:rFonts w:ascii="Comic Sans MS" w:hAnsi="Comic Sans MS"/>
                <w:color w:val="000000"/>
              </w:rPr>
              <w:t>1-</w:t>
            </w:r>
          </w:p>
        </w:tc>
      </w:tr>
      <w:tr w:rsidR="00A71C14" w:rsidRPr="00B7278D" w:rsidTr="00B7278D">
        <w:tc>
          <w:tcPr>
            <w:tcW w:w="5277" w:type="dxa"/>
          </w:tcPr>
          <w:p w:rsidR="00A71C14" w:rsidRPr="00B7278D" w:rsidRDefault="00A71C14" w:rsidP="00B7278D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B7278D">
              <w:rPr>
                <w:rFonts w:ascii="Comic Sans MS" w:hAnsi="Comic Sans MS"/>
                <w:color w:val="000000"/>
              </w:rPr>
              <w:t>2-</w:t>
            </w:r>
          </w:p>
        </w:tc>
      </w:tr>
      <w:tr w:rsidR="00A71C14" w:rsidRPr="00B7278D" w:rsidTr="00B7278D">
        <w:tc>
          <w:tcPr>
            <w:tcW w:w="5277" w:type="dxa"/>
          </w:tcPr>
          <w:p w:rsidR="00A71C14" w:rsidRPr="00B7278D" w:rsidRDefault="00A71C14" w:rsidP="00B7278D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B7278D">
              <w:rPr>
                <w:rFonts w:ascii="Comic Sans MS" w:hAnsi="Comic Sans MS"/>
                <w:color w:val="000000"/>
              </w:rPr>
              <w:t>3-</w:t>
            </w:r>
          </w:p>
        </w:tc>
      </w:tr>
      <w:tr w:rsidR="00A71C14" w:rsidRPr="00B7278D" w:rsidTr="00B7278D">
        <w:tc>
          <w:tcPr>
            <w:tcW w:w="5277" w:type="dxa"/>
          </w:tcPr>
          <w:p w:rsidR="00A71C14" w:rsidRPr="00B7278D" w:rsidRDefault="00A71C14" w:rsidP="00B7278D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B7278D">
              <w:rPr>
                <w:rFonts w:ascii="Comic Sans MS" w:hAnsi="Comic Sans MS"/>
                <w:color w:val="000000"/>
              </w:rPr>
              <w:t>4-</w:t>
            </w:r>
          </w:p>
        </w:tc>
      </w:tr>
      <w:tr w:rsidR="00A71C14" w:rsidRPr="00B7278D" w:rsidTr="00B7278D">
        <w:tc>
          <w:tcPr>
            <w:tcW w:w="5277" w:type="dxa"/>
          </w:tcPr>
          <w:p w:rsidR="00A71C14" w:rsidRPr="00B7278D" w:rsidRDefault="00A71C14" w:rsidP="00B7278D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B7278D">
              <w:rPr>
                <w:rFonts w:ascii="Comic Sans MS" w:hAnsi="Comic Sans MS"/>
                <w:color w:val="000000"/>
              </w:rPr>
              <w:t>5-</w:t>
            </w:r>
          </w:p>
        </w:tc>
      </w:tr>
    </w:tbl>
    <w:p w:rsidR="00A71C14" w:rsidRPr="00B7278D" w:rsidRDefault="00A71C14" w:rsidP="00B7278D">
      <w:pPr>
        <w:spacing w:after="0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_x0000_s1048" type="#_x0000_t75" style="position:absolute;margin-left:121.25pt;margin-top:8pt;width:135pt;height:77pt;z-index:-251649024;mso-position-horizontal-relative:text;mso-position-vertical-relative:text">
            <v:imagedata r:id="rId18" o:title=""/>
          </v:shape>
        </w:pict>
      </w:r>
    </w:p>
    <w:p w:rsidR="00A71C14" w:rsidRDefault="00A71C14" w:rsidP="0040720A">
      <w:pPr>
        <w:rPr>
          <w:rFonts w:ascii="Comic Sans MS" w:hAnsi="Comic Sans MS"/>
          <w:b/>
          <w:sz w:val="20"/>
          <w:szCs w:val="20"/>
        </w:rPr>
      </w:pPr>
    </w:p>
    <w:p w:rsidR="00A71C14" w:rsidRDefault="00A71C14" w:rsidP="0040720A">
      <w:pPr>
        <w:rPr>
          <w:rFonts w:ascii="Gigi" w:hAnsi="Gigi"/>
          <w:sz w:val="32"/>
          <w:szCs w:val="32"/>
        </w:rPr>
      </w:pPr>
      <w:r>
        <w:rPr>
          <w:rFonts w:ascii="Gigi" w:hAnsi="Gigi"/>
          <w:sz w:val="32"/>
          <w:szCs w:val="32"/>
        </w:rPr>
        <w:t xml:space="preserve">                                 </w:t>
      </w:r>
    </w:p>
    <w:p w:rsidR="00A71C14" w:rsidRDefault="00A71C14" w:rsidP="0040720A">
      <w:pPr>
        <w:rPr>
          <w:rFonts w:ascii="Comic Sans MS" w:hAnsi="Comic Sans MS"/>
          <w:b/>
          <w:sz w:val="20"/>
          <w:szCs w:val="20"/>
        </w:rPr>
      </w:pPr>
    </w:p>
    <w:p w:rsidR="00A71C14" w:rsidRDefault="00A71C14" w:rsidP="00FF0BED">
      <w:pPr>
        <w:rPr>
          <w:rFonts w:ascii="Comic Sans MS" w:hAnsi="Comic Sans MS"/>
          <w:b/>
          <w:i/>
          <w:color w:val="FF0000"/>
          <w:sz w:val="20"/>
          <w:szCs w:val="20"/>
        </w:rPr>
      </w:pPr>
      <w:r>
        <w:rPr>
          <w:noProof/>
          <w:lang w:eastAsia="tr-TR"/>
        </w:rPr>
        <w:pict>
          <v:shape id="_x0000_s1049" type="#_x0000_t75" alt="imagesCAWEXUD5" style="position:absolute;margin-left:-9pt;margin-top:10.9pt;width:117.75pt;height:53.25pt;z-index:251665408;visibility:visible;mso-wrap-distance-left:2.88pt;mso-wrap-distance-top:2.88pt;mso-wrap-distance-right:2.88pt;mso-wrap-distance-bottom:2.88pt" insetpen="t">
            <v:imagedata r:id="rId19" o:title=""/>
          </v:shape>
        </w:pict>
      </w:r>
      <w:r>
        <w:rPr>
          <w:noProof/>
          <w:lang w:eastAsia="tr-TR"/>
        </w:rPr>
        <w:pict>
          <v:shape id="_x0000_s1050" type="#_x0000_t75" alt="imagesCAWEXUD5" style="position:absolute;margin-left:414pt;margin-top:10.9pt;width:116.25pt;height:53.25pt;z-index:251651072;visibility:visible;mso-wrap-distance-left:2.88pt;mso-wrap-distance-top:2.88pt;mso-wrap-distance-right:2.88pt;mso-wrap-distance-bottom:2.88pt" insetpen="t">
            <v:imagedata r:id="rId20" o:title=""/>
          </v:shape>
        </w:pict>
      </w:r>
    </w:p>
    <w:p w:rsidR="00A71C14" w:rsidRPr="00FF0BED" w:rsidRDefault="00A71C14" w:rsidP="00FF0BED">
      <w:pPr>
        <w:spacing w:after="0"/>
        <w:ind w:left="1416" w:firstLine="708"/>
        <w:rPr>
          <w:sz w:val="48"/>
          <w:szCs w:val="48"/>
        </w:rPr>
      </w:pPr>
      <w:r>
        <w:rPr>
          <w:noProof/>
          <w:lang w:eastAsia="tr-TR"/>
        </w:rPr>
        <w:pict>
          <v:shape id="Resim 20" o:spid="_x0000_s1051" type="#_x0000_t75" alt="imagesCAWEXUD5" style="position:absolute;left:0;text-align:left;margin-left:-274.75pt;margin-top:11.3pt;width:117pt;height:53.25pt;z-index:251664384;visibility:visible;mso-wrap-distance-left:2.88pt;mso-wrap-distance-top:2.88pt;mso-wrap-distance-right:2.88pt;mso-wrap-distance-bottom:2.88pt" insetpen="t">
            <v:imagedata r:id="rId21" o:title=""/>
          </v:shape>
        </w:pict>
      </w:r>
      <w:r>
        <w:t xml:space="preserve">                           </w:t>
      </w:r>
      <w:r w:rsidRPr="00FF0BED">
        <w:rPr>
          <w:rFonts w:ascii="Gigi" w:hAnsi="Gigi"/>
          <w:sz w:val="48"/>
          <w:szCs w:val="48"/>
        </w:rPr>
        <w:t>B</w:t>
      </w:r>
      <w:r>
        <w:rPr>
          <w:rFonts w:ascii="Gigi" w:hAnsi="Gigi"/>
          <w:sz w:val="48"/>
          <w:szCs w:val="48"/>
        </w:rPr>
        <w:t>AS</w:t>
      </w:r>
      <w:r w:rsidRPr="00FF0BED">
        <w:rPr>
          <w:rFonts w:ascii="Gigi" w:hAnsi="Gigi"/>
          <w:sz w:val="48"/>
          <w:szCs w:val="48"/>
        </w:rPr>
        <w:t>ARILAR</w:t>
      </w:r>
    </w:p>
    <w:sectPr w:rsidR="00A71C14" w:rsidRPr="00FF0BED" w:rsidSect="008D13E1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C14" w:rsidRDefault="00A71C14" w:rsidP="0070725A">
      <w:pPr>
        <w:spacing w:after="0" w:line="240" w:lineRule="auto"/>
      </w:pPr>
      <w:r>
        <w:separator/>
      </w:r>
    </w:p>
  </w:endnote>
  <w:endnote w:type="continuationSeparator" w:id="0">
    <w:p w:rsidR="00A71C14" w:rsidRDefault="00A71C14" w:rsidP="00707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C14" w:rsidRDefault="00A71C14" w:rsidP="0070725A">
      <w:pPr>
        <w:spacing w:after="0" w:line="240" w:lineRule="auto"/>
      </w:pPr>
      <w:r>
        <w:separator/>
      </w:r>
    </w:p>
  </w:footnote>
  <w:footnote w:type="continuationSeparator" w:id="0">
    <w:p w:rsidR="00A71C14" w:rsidRDefault="00A71C14" w:rsidP="00707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C14" w:rsidRDefault="00A71C1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36A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9B09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9F8C6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FB46E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6EF5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DD8EE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08B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521F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E0F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898C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004F3E"/>
    <w:multiLevelType w:val="hybridMultilevel"/>
    <w:tmpl w:val="B1601FFC"/>
    <w:lvl w:ilvl="0" w:tplc="B4387604">
      <w:start w:val="1"/>
      <w:numFmt w:val="decimal"/>
      <w:lvlText w:val="%1-"/>
      <w:lvlJc w:val="left"/>
      <w:pPr>
        <w:ind w:left="495" w:hanging="360"/>
      </w:pPr>
      <w:rPr>
        <w:rFonts w:cs="Times New Roman" w:hint="default"/>
      </w:rPr>
    </w:lvl>
    <w:lvl w:ilvl="1" w:tplc="7F904ACC">
      <w:start w:val="1"/>
      <w:numFmt w:val="upperLetter"/>
      <w:lvlText w:val="%2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2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3">
    <w:nsid w:val="25D1047C"/>
    <w:multiLevelType w:val="hybridMultilevel"/>
    <w:tmpl w:val="BAAC10E2"/>
    <w:lvl w:ilvl="0" w:tplc="B992B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F10A27"/>
    <w:multiLevelType w:val="hybridMultilevel"/>
    <w:tmpl w:val="EA24EC6A"/>
    <w:lvl w:ilvl="0" w:tplc="6C7090D0">
      <w:start w:val="1"/>
      <w:numFmt w:val="decimal"/>
      <w:lvlText w:val="%1-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17">
    <w:nsid w:val="441175B3"/>
    <w:multiLevelType w:val="hybridMultilevel"/>
    <w:tmpl w:val="51CA1B8C"/>
    <w:lvl w:ilvl="0" w:tplc="48042862">
      <w:start w:val="1"/>
      <w:numFmt w:val="upperLetter"/>
      <w:lvlText w:val="%1)"/>
      <w:lvlJc w:val="left"/>
      <w:pPr>
        <w:ind w:left="51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8">
    <w:nsid w:val="50230CAE"/>
    <w:multiLevelType w:val="hybridMultilevel"/>
    <w:tmpl w:val="823A4E30"/>
    <w:lvl w:ilvl="0" w:tplc="517C989E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4661A0"/>
    <w:multiLevelType w:val="hybridMultilevel"/>
    <w:tmpl w:val="48E02B6E"/>
    <w:lvl w:ilvl="0" w:tplc="44B2E6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81A344D"/>
    <w:multiLevelType w:val="hybridMultilevel"/>
    <w:tmpl w:val="DE641C86"/>
    <w:lvl w:ilvl="0" w:tplc="9C389F1E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070C81"/>
    <w:multiLevelType w:val="hybridMultilevel"/>
    <w:tmpl w:val="6B52C0CE"/>
    <w:lvl w:ilvl="0" w:tplc="D09ECC90">
      <w:start w:val="1"/>
      <w:numFmt w:val="upperLetter"/>
      <w:lvlText w:val="%1-"/>
      <w:lvlJc w:val="left"/>
      <w:pPr>
        <w:ind w:left="8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23">
    <w:nsid w:val="5E8969AE"/>
    <w:multiLevelType w:val="hybridMultilevel"/>
    <w:tmpl w:val="FE720348"/>
    <w:lvl w:ilvl="0" w:tplc="45A2BF86">
      <w:start w:val="1"/>
      <w:numFmt w:val="upperLetter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4">
    <w:nsid w:val="649E56B9"/>
    <w:multiLevelType w:val="hybridMultilevel"/>
    <w:tmpl w:val="EECA7792"/>
    <w:lvl w:ilvl="0" w:tplc="30A227D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A91F27"/>
    <w:multiLevelType w:val="hybridMultilevel"/>
    <w:tmpl w:val="EB386CEA"/>
    <w:lvl w:ilvl="0" w:tplc="041F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925889"/>
    <w:multiLevelType w:val="hybridMultilevel"/>
    <w:tmpl w:val="9D2E9660"/>
    <w:lvl w:ilvl="0" w:tplc="3822F5DC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D730C3"/>
    <w:multiLevelType w:val="hybridMultilevel"/>
    <w:tmpl w:val="75B0623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5"/>
  </w:num>
  <w:num w:numId="15">
    <w:abstractNumId w:val="25"/>
  </w:num>
  <w:num w:numId="16">
    <w:abstractNumId w:val="19"/>
  </w:num>
  <w:num w:numId="17">
    <w:abstractNumId w:val="14"/>
  </w:num>
  <w:num w:numId="18">
    <w:abstractNumId w:val="21"/>
  </w:num>
  <w:num w:numId="19">
    <w:abstractNumId w:val="16"/>
  </w:num>
  <w:num w:numId="20">
    <w:abstractNumId w:val="20"/>
  </w:num>
  <w:num w:numId="21">
    <w:abstractNumId w:val="28"/>
  </w:num>
  <w:num w:numId="22">
    <w:abstractNumId w:val="13"/>
  </w:num>
  <w:num w:numId="23">
    <w:abstractNumId w:val="18"/>
  </w:num>
  <w:num w:numId="24">
    <w:abstractNumId w:val="11"/>
  </w:num>
  <w:num w:numId="25">
    <w:abstractNumId w:val="22"/>
  </w:num>
  <w:num w:numId="26">
    <w:abstractNumId w:val="17"/>
  </w:num>
  <w:num w:numId="27">
    <w:abstractNumId w:val="23"/>
  </w:num>
  <w:num w:numId="28">
    <w:abstractNumId w:val="29"/>
  </w:num>
  <w:num w:numId="29">
    <w:abstractNumId w:val="26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79B"/>
    <w:rsid w:val="00006EDB"/>
    <w:rsid w:val="00012FC7"/>
    <w:rsid w:val="0002163F"/>
    <w:rsid w:val="00026B08"/>
    <w:rsid w:val="000538C6"/>
    <w:rsid w:val="000568A4"/>
    <w:rsid w:val="00062CD1"/>
    <w:rsid w:val="0006618D"/>
    <w:rsid w:val="000979EF"/>
    <w:rsid w:val="000D5A05"/>
    <w:rsid w:val="000D79CC"/>
    <w:rsid w:val="000E1211"/>
    <w:rsid w:val="000F2DC7"/>
    <w:rsid w:val="000F382E"/>
    <w:rsid w:val="001100F6"/>
    <w:rsid w:val="00112D3A"/>
    <w:rsid w:val="001321B8"/>
    <w:rsid w:val="00152F75"/>
    <w:rsid w:val="0015563C"/>
    <w:rsid w:val="00181C15"/>
    <w:rsid w:val="001858E2"/>
    <w:rsid w:val="001901B7"/>
    <w:rsid w:val="001D1081"/>
    <w:rsid w:val="001D6F12"/>
    <w:rsid w:val="002018E5"/>
    <w:rsid w:val="00212F9C"/>
    <w:rsid w:val="00214501"/>
    <w:rsid w:val="00230303"/>
    <w:rsid w:val="00237C0C"/>
    <w:rsid w:val="00240513"/>
    <w:rsid w:val="00260A3C"/>
    <w:rsid w:val="00270337"/>
    <w:rsid w:val="002971BB"/>
    <w:rsid w:val="002B2931"/>
    <w:rsid w:val="002E311D"/>
    <w:rsid w:val="002E4772"/>
    <w:rsid w:val="002F1785"/>
    <w:rsid w:val="002F19ED"/>
    <w:rsid w:val="00314D77"/>
    <w:rsid w:val="00317504"/>
    <w:rsid w:val="003266BE"/>
    <w:rsid w:val="0034235B"/>
    <w:rsid w:val="00343898"/>
    <w:rsid w:val="003822A5"/>
    <w:rsid w:val="00384C55"/>
    <w:rsid w:val="003923FA"/>
    <w:rsid w:val="003A365B"/>
    <w:rsid w:val="003B2764"/>
    <w:rsid w:val="003B4E4F"/>
    <w:rsid w:val="003C407D"/>
    <w:rsid w:val="003F3648"/>
    <w:rsid w:val="0040720A"/>
    <w:rsid w:val="00410666"/>
    <w:rsid w:val="0041217F"/>
    <w:rsid w:val="00413C51"/>
    <w:rsid w:val="00424FAE"/>
    <w:rsid w:val="004414CF"/>
    <w:rsid w:val="00443AAC"/>
    <w:rsid w:val="00454F1E"/>
    <w:rsid w:val="00481D28"/>
    <w:rsid w:val="004836BA"/>
    <w:rsid w:val="00493EA9"/>
    <w:rsid w:val="004A4924"/>
    <w:rsid w:val="004C77BC"/>
    <w:rsid w:val="004D08FC"/>
    <w:rsid w:val="004D2370"/>
    <w:rsid w:val="004D49A0"/>
    <w:rsid w:val="004D7B88"/>
    <w:rsid w:val="004E0872"/>
    <w:rsid w:val="004E1620"/>
    <w:rsid w:val="005054F4"/>
    <w:rsid w:val="00506C4B"/>
    <w:rsid w:val="00513C82"/>
    <w:rsid w:val="00543E6C"/>
    <w:rsid w:val="00553593"/>
    <w:rsid w:val="0056241F"/>
    <w:rsid w:val="00572C87"/>
    <w:rsid w:val="00594E42"/>
    <w:rsid w:val="005A570B"/>
    <w:rsid w:val="005C5800"/>
    <w:rsid w:val="005F54BC"/>
    <w:rsid w:val="005F6744"/>
    <w:rsid w:val="0063144C"/>
    <w:rsid w:val="0064073F"/>
    <w:rsid w:val="00657DFD"/>
    <w:rsid w:val="00661F57"/>
    <w:rsid w:val="00675D24"/>
    <w:rsid w:val="006810A4"/>
    <w:rsid w:val="00683752"/>
    <w:rsid w:val="006A1DD3"/>
    <w:rsid w:val="006A470C"/>
    <w:rsid w:val="006D039B"/>
    <w:rsid w:val="006D2E71"/>
    <w:rsid w:val="006F64D9"/>
    <w:rsid w:val="00703A01"/>
    <w:rsid w:val="0070725A"/>
    <w:rsid w:val="00711AC0"/>
    <w:rsid w:val="0071643C"/>
    <w:rsid w:val="007167D8"/>
    <w:rsid w:val="00720FFF"/>
    <w:rsid w:val="00730887"/>
    <w:rsid w:val="00765ABA"/>
    <w:rsid w:val="007735EF"/>
    <w:rsid w:val="00786291"/>
    <w:rsid w:val="007A1BC7"/>
    <w:rsid w:val="007A23C9"/>
    <w:rsid w:val="007B6009"/>
    <w:rsid w:val="007B66E4"/>
    <w:rsid w:val="007C683F"/>
    <w:rsid w:val="007D6593"/>
    <w:rsid w:val="007D6946"/>
    <w:rsid w:val="007D6CD5"/>
    <w:rsid w:val="007E19E0"/>
    <w:rsid w:val="007E44CB"/>
    <w:rsid w:val="008366C0"/>
    <w:rsid w:val="00836E70"/>
    <w:rsid w:val="00843466"/>
    <w:rsid w:val="008676D3"/>
    <w:rsid w:val="008A379B"/>
    <w:rsid w:val="008A6929"/>
    <w:rsid w:val="008A74A9"/>
    <w:rsid w:val="008C54C8"/>
    <w:rsid w:val="008D0F97"/>
    <w:rsid w:val="008D13E1"/>
    <w:rsid w:val="008D32A3"/>
    <w:rsid w:val="008D4307"/>
    <w:rsid w:val="008E5496"/>
    <w:rsid w:val="008E7606"/>
    <w:rsid w:val="00903287"/>
    <w:rsid w:val="0092059C"/>
    <w:rsid w:val="0096085B"/>
    <w:rsid w:val="00960B85"/>
    <w:rsid w:val="00982A1B"/>
    <w:rsid w:val="00991641"/>
    <w:rsid w:val="009927DA"/>
    <w:rsid w:val="00993B9B"/>
    <w:rsid w:val="009A5497"/>
    <w:rsid w:val="009A55C4"/>
    <w:rsid w:val="009B19C4"/>
    <w:rsid w:val="009C13CB"/>
    <w:rsid w:val="009E03C0"/>
    <w:rsid w:val="009E2045"/>
    <w:rsid w:val="009F29A1"/>
    <w:rsid w:val="009F4C56"/>
    <w:rsid w:val="009F697D"/>
    <w:rsid w:val="00A063FB"/>
    <w:rsid w:val="00A23F6D"/>
    <w:rsid w:val="00A24BE0"/>
    <w:rsid w:val="00A32BA6"/>
    <w:rsid w:val="00A36F6D"/>
    <w:rsid w:val="00A51AA7"/>
    <w:rsid w:val="00A71C14"/>
    <w:rsid w:val="00A92292"/>
    <w:rsid w:val="00AA1A35"/>
    <w:rsid w:val="00AB0447"/>
    <w:rsid w:val="00AC3452"/>
    <w:rsid w:val="00AC538D"/>
    <w:rsid w:val="00AE28AE"/>
    <w:rsid w:val="00AF07E8"/>
    <w:rsid w:val="00AF0FC6"/>
    <w:rsid w:val="00B008FC"/>
    <w:rsid w:val="00B04D54"/>
    <w:rsid w:val="00B3052A"/>
    <w:rsid w:val="00B31391"/>
    <w:rsid w:val="00B32178"/>
    <w:rsid w:val="00B341CC"/>
    <w:rsid w:val="00B7278D"/>
    <w:rsid w:val="00B75A5D"/>
    <w:rsid w:val="00B769E2"/>
    <w:rsid w:val="00B83D1C"/>
    <w:rsid w:val="00B87B3C"/>
    <w:rsid w:val="00BB1F5D"/>
    <w:rsid w:val="00BB5C36"/>
    <w:rsid w:val="00BC643B"/>
    <w:rsid w:val="00BD0078"/>
    <w:rsid w:val="00BF35B4"/>
    <w:rsid w:val="00C10975"/>
    <w:rsid w:val="00C171D5"/>
    <w:rsid w:val="00C27A77"/>
    <w:rsid w:val="00C342A4"/>
    <w:rsid w:val="00C5103B"/>
    <w:rsid w:val="00C649D9"/>
    <w:rsid w:val="00C74514"/>
    <w:rsid w:val="00C82E0A"/>
    <w:rsid w:val="00C85237"/>
    <w:rsid w:val="00C92873"/>
    <w:rsid w:val="00C92953"/>
    <w:rsid w:val="00CB39EB"/>
    <w:rsid w:val="00CB67C5"/>
    <w:rsid w:val="00CB772C"/>
    <w:rsid w:val="00CC3DC1"/>
    <w:rsid w:val="00CE1E04"/>
    <w:rsid w:val="00CE3FDA"/>
    <w:rsid w:val="00CE49D1"/>
    <w:rsid w:val="00CE5917"/>
    <w:rsid w:val="00CF0E86"/>
    <w:rsid w:val="00CF4CF3"/>
    <w:rsid w:val="00CF51A8"/>
    <w:rsid w:val="00D07336"/>
    <w:rsid w:val="00D10309"/>
    <w:rsid w:val="00D235BB"/>
    <w:rsid w:val="00D34F8E"/>
    <w:rsid w:val="00D73A0C"/>
    <w:rsid w:val="00DC0ED4"/>
    <w:rsid w:val="00DC3524"/>
    <w:rsid w:val="00DE057C"/>
    <w:rsid w:val="00DF709C"/>
    <w:rsid w:val="00E03DE8"/>
    <w:rsid w:val="00E054C7"/>
    <w:rsid w:val="00E167F7"/>
    <w:rsid w:val="00E209E6"/>
    <w:rsid w:val="00E85214"/>
    <w:rsid w:val="00EA187F"/>
    <w:rsid w:val="00EA2FD4"/>
    <w:rsid w:val="00EC76CE"/>
    <w:rsid w:val="00ED1B41"/>
    <w:rsid w:val="00ED713F"/>
    <w:rsid w:val="00EE1652"/>
    <w:rsid w:val="00F00085"/>
    <w:rsid w:val="00F10CD5"/>
    <w:rsid w:val="00F32556"/>
    <w:rsid w:val="00F35D1D"/>
    <w:rsid w:val="00F5070B"/>
    <w:rsid w:val="00F61F45"/>
    <w:rsid w:val="00F82B44"/>
    <w:rsid w:val="00F84264"/>
    <w:rsid w:val="00F848A9"/>
    <w:rsid w:val="00F9149F"/>
    <w:rsid w:val="00F9631D"/>
    <w:rsid w:val="00FA51C2"/>
    <w:rsid w:val="00FA65C9"/>
    <w:rsid w:val="00FE12B0"/>
    <w:rsid w:val="00FE3A55"/>
    <w:rsid w:val="00FF0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1D5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012F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60A3C"/>
    <w:rPr>
      <w:rFonts w:ascii="Cambria" w:hAnsi="Cambria" w:cs="Times New Roman"/>
      <w:b/>
      <w:bCs/>
      <w:sz w:val="26"/>
      <w:szCs w:val="26"/>
      <w:lang w:eastAsia="en-US"/>
    </w:rPr>
  </w:style>
  <w:style w:type="table" w:styleId="TableGrid">
    <w:name w:val="Table Grid"/>
    <w:basedOn w:val="TableNormal"/>
    <w:uiPriority w:val="99"/>
    <w:rsid w:val="008A379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NoSpacing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">
    <w:name w:val="ARA"/>
    <w:basedOn w:val="Normal"/>
    <w:uiPriority w:val="99"/>
    <w:rsid w:val="00993B9B"/>
  </w:style>
  <w:style w:type="paragraph" w:styleId="PlainText">
    <w:name w:val="Plain Text"/>
    <w:basedOn w:val="Normal"/>
    <w:link w:val="PlainTextChar"/>
    <w:uiPriority w:val="99"/>
    <w:rsid w:val="00993B9B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260A3C"/>
    <w:rPr>
      <w:rFonts w:ascii="Courier New" w:hAnsi="Courier New" w:cs="Courier New"/>
      <w:sz w:val="20"/>
      <w:szCs w:val="20"/>
      <w:lang w:eastAsia="en-US"/>
    </w:rPr>
  </w:style>
  <w:style w:type="character" w:styleId="Strong">
    <w:name w:val="Strong"/>
    <w:basedOn w:val="DefaultParagraphFont"/>
    <w:uiPriority w:val="99"/>
    <w:qFormat/>
    <w:locked/>
    <w:rsid w:val="009F29A1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9F29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60A3C"/>
    <w:rPr>
      <w:rFonts w:cs="Times New Roman"/>
      <w:lang w:eastAsia="en-US"/>
    </w:rPr>
  </w:style>
  <w:style w:type="character" w:styleId="Hyperlink">
    <w:name w:val="Hyperlink"/>
    <w:basedOn w:val="DefaultParagraphFont"/>
    <w:uiPriority w:val="99"/>
    <w:rsid w:val="00B341C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769E2"/>
    <w:rPr>
      <w:rFonts w:ascii="Times New Roman" w:hAnsi="Times New Roman"/>
      <w:sz w:val="24"/>
      <w:szCs w:val="24"/>
    </w:rPr>
  </w:style>
  <w:style w:type="paragraph" w:customStyle="1" w:styleId="AralkYok1">
    <w:name w:val="Aralık Yok1"/>
    <w:uiPriority w:val="99"/>
    <w:rsid w:val="008676D3"/>
    <w:rPr>
      <w:rFonts w:cs="Calibri"/>
      <w:lang w:eastAsia="en-US"/>
    </w:rPr>
  </w:style>
  <w:style w:type="character" w:styleId="Emphasis">
    <w:name w:val="Emphasis"/>
    <w:basedOn w:val="DefaultParagraphFont"/>
    <w:uiPriority w:val="99"/>
    <w:qFormat/>
    <w:locked/>
    <w:rsid w:val="00F9149F"/>
    <w:rPr>
      <w:rFonts w:cs="Times New Roman"/>
      <w:b/>
      <w:bCs/>
    </w:rPr>
  </w:style>
  <w:style w:type="character" w:customStyle="1" w:styleId="st1">
    <w:name w:val="st1"/>
    <w:basedOn w:val="DefaultParagraphFont"/>
    <w:uiPriority w:val="99"/>
    <w:rsid w:val="00F9149F"/>
    <w:rPr>
      <w:rFonts w:cs="Times New Roman"/>
    </w:rPr>
  </w:style>
  <w:style w:type="character" w:customStyle="1" w:styleId="st">
    <w:name w:val="st"/>
    <w:basedOn w:val="DefaultParagraphFont"/>
    <w:uiPriority w:val="99"/>
    <w:rsid w:val="007E44CB"/>
    <w:rPr>
      <w:rFonts w:cs="Times New Roman"/>
    </w:rPr>
  </w:style>
  <w:style w:type="character" w:customStyle="1" w:styleId="bold">
    <w:name w:val="bold"/>
    <w:basedOn w:val="DefaultParagraphFont"/>
    <w:uiPriority w:val="99"/>
    <w:rsid w:val="007E44CB"/>
    <w:rPr>
      <w:rFonts w:cs="Times New Roman"/>
    </w:rPr>
  </w:style>
  <w:style w:type="paragraph" w:customStyle="1" w:styleId="AralkYok">
    <w:name w:val="Aralık Yok"/>
    <w:uiPriority w:val="99"/>
    <w:rsid w:val="001901B7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0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153</TotalTime>
  <Pages>2</Pages>
  <Words>580</Words>
  <Characters>3306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uppa</dc:creator>
  <cp:keywords>www.sorubak.com</cp:keywords>
  <dc:description>www.sorubak.com</dc:description>
  <cp:lastModifiedBy>pro</cp:lastModifiedBy>
  <cp:revision>47</cp:revision>
  <cp:lastPrinted>2013-10-29T13:17:00Z</cp:lastPrinted>
  <dcterms:created xsi:type="dcterms:W3CDTF">2014-03-09T16:08:00Z</dcterms:created>
  <dcterms:modified xsi:type="dcterms:W3CDTF">2014-05-25T20:35:00Z</dcterms:modified>
  <cp:category>www.sorubak.com</cp:category>
  <cp:contentType>www.sorubak.com</cp:contentType>
  <cp:contentStatus>www.sorubak.com</cp:contentStatus>
</cp:coreProperties>
</file>