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B7" w:rsidRDefault="003002B7" w:rsidP="002A3CB4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002B7" w:rsidRPr="00C642FE" w:rsidRDefault="002A3CB4" w:rsidP="00EB2BAE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642FE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C642FE">
        <w:rPr>
          <w:rFonts w:ascii="Comic Sans MS" w:hAnsi="Comic Sans MS"/>
          <w:b/>
          <w:sz w:val="20"/>
          <w:szCs w:val="20"/>
        </w:rPr>
        <w:t>:</w:t>
      </w:r>
      <w:r w:rsidR="003002B7" w:rsidRPr="00C642FE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  <w:r w:rsidR="003002B7" w:rsidRPr="00C642FE">
        <w:rPr>
          <w:rFonts w:ascii="Comic Sans MS" w:hAnsi="Comic Sans MS"/>
          <w:b/>
          <w:sz w:val="20"/>
          <w:szCs w:val="20"/>
        </w:rPr>
        <w:tab/>
      </w:r>
      <w:r w:rsidR="003002B7" w:rsidRPr="00C642FE">
        <w:rPr>
          <w:rFonts w:ascii="Comic Sans MS" w:hAnsi="Comic Sans MS"/>
          <w:b/>
          <w:sz w:val="20"/>
          <w:szCs w:val="20"/>
        </w:rPr>
        <w:tab/>
      </w:r>
      <w:r w:rsidR="003002B7" w:rsidRPr="00C642FE">
        <w:rPr>
          <w:rFonts w:ascii="Comic Sans MS" w:hAnsi="Comic Sans MS"/>
          <w:b/>
          <w:sz w:val="20"/>
          <w:szCs w:val="20"/>
        </w:rPr>
        <w:tab/>
      </w:r>
      <w:r w:rsidR="003002B7" w:rsidRPr="00C642FE">
        <w:rPr>
          <w:rFonts w:ascii="Comic Sans MS" w:hAnsi="Comic Sans MS"/>
          <w:b/>
          <w:sz w:val="20"/>
          <w:szCs w:val="20"/>
        </w:rPr>
        <w:tab/>
      </w:r>
      <w:r w:rsidR="003002B7" w:rsidRPr="00C642FE">
        <w:rPr>
          <w:rFonts w:ascii="Comic Sans MS" w:hAnsi="Comic Sans MS"/>
          <w:b/>
          <w:sz w:val="20"/>
          <w:szCs w:val="20"/>
        </w:rPr>
        <w:tab/>
        <w:t xml:space="preserve"> </w:t>
      </w:r>
      <w:r w:rsidR="003002B7" w:rsidRPr="00C642FE">
        <w:rPr>
          <w:rFonts w:ascii="Comic Sans MS" w:hAnsi="Comic Sans MS"/>
          <w:b/>
          <w:sz w:val="20"/>
          <w:szCs w:val="20"/>
        </w:rPr>
        <w:tab/>
      </w:r>
      <w:r w:rsidR="00927CB5">
        <w:rPr>
          <w:rFonts w:ascii="Comic Sans MS" w:hAnsi="Comic Sans MS"/>
          <w:b/>
          <w:sz w:val="20"/>
          <w:szCs w:val="20"/>
        </w:rPr>
        <w:tab/>
      </w:r>
    </w:p>
    <w:p w:rsidR="002A3CB4" w:rsidRPr="00C642FE" w:rsidRDefault="003564B7" w:rsidP="002A3CB4">
      <w:pPr>
        <w:spacing w:after="0" w:line="240" w:lineRule="auto"/>
        <w:ind w:left="1416" w:firstLine="708"/>
        <w:rPr>
          <w:rFonts w:ascii="Comic Sans MS" w:hAnsi="Comic Sans MS"/>
          <w:b/>
          <w:sz w:val="20"/>
          <w:szCs w:val="20"/>
        </w:rPr>
      </w:pPr>
      <w:r w:rsidRPr="00C642FE">
        <w:rPr>
          <w:rFonts w:ascii="Comic Sans MS" w:hAnsi="Comic Sans MS"/>
          <w:b/>
          <w:sz w:val="20"/>
          <w:szCs w:val="20"/>
        </w:rPr>
        <w:t xml:space="preserve">3.SINIF </w:t>
      </w:r>
      <w:r w:rsidR="003002B7" w:rsidRPr="00C642FE">
        <w:rPr>
          <w:rFonts w:ascii="Comic Sans MS" w:hAnsi="Comic Sans MS"/>
          <w:b/>
          <w:sz w:val="20"/>
          <w:szCs w:val="20"/>
        </w:rPr>
        <w:t xml:space="preserve">1.DÖNEM </w:t>
      </w:r>
      <w:r w:rsidRPr="00C642FE">
        <w:rPr>
          <w:rFonts w:ascii="Comic Sans MS" w:hAnsi="Comic Sans MS"/>
          <w:b/>
          <w:sz w:val="20"/>
          <w:szCs w:val="20"/>
        </w:rPr>
        <w:t>MATEMATİK DERSİ</w:t>
      </w:r>
      <w:r w:rsidR="002A3CB4" w:rsidRPr="00C642FE">
        <w:rPr>
          <w:rFonts w:ascii="Comic Sans MS" w:hAnsi="Comic Sans MS"/>
          <w:b/>
          <w:sz w:val="20"/>
          <w:szCs w:val="20"/>
        </w:rPr>
        <w:t xml:space="preserve"> PERFORMANS </w:t>
      </w:r>
      <w:r w:rsidR="003002B7" w:rsidRPr="00C642FE">
        <w:rPr>
          <w:rFonts w:ascii="Comic Sans MS" w:hAnsi="Comic Sans MS"/>
          <w:b/>
          <w:sz w:val="20"/>
          <w:szCs w:val="20"/>
        </w:rPr>
        <w:t>GÖREVİ</w:t>
      </w:r>
    </w:p>
    <w:p w:rsidR="003002B7" w:rsidRDefault="003002B7" w:rsidP="002A3CB4">
      <w:pPr>
        <w:spacing w:after="0" w:line="240" w:lineRule="auto"/>
        <w:ind w:left="1416"/>
        <w:rPr>
          <w:rFonts w:ascii="Comic Sans MS" w:hAnsi="Comic Sans MS"/>
          <w:sz w:val="20"/>
          <w:szCs w:val="20"/>
        </w:rPr>
      </w:pPr>
    </w:p>
    <w:p w:rsidR="002A3CB4" w:rsidRDefault="002A3CB4" w:rsidP="002A3CB4">
      <w:pPr>
        <w:spacing w:after="0" w:line="240" w:lineRule="auto"/>
        <w:ind w:left="1416"/>
        <w:rPr>
          <w:rFonts w:ascii="Comic Sans MS" w:hAnsi="Comic Sans MS"/>
          <w:sz w:val="20"/>
          <w:szCs w:val="20"/>
        </w:rPr>
      </w:pPr>
    </w:p>
    <w:p w:rsidR="002A3CB4" w:rsidRPr="00F147B3" w:rsidRDefault="00EE44BB" w:rsidP="002A3CB4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EE44BB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3.3pt;margin-top:3pt;width:67.5pt;height:28.5pt;z-index:251643392">
            <v:textbox>
              <w:txbxContent>
                <w:p w:rsidR="00657A53" w:rsidRDefault="00657A53"/>
              </w:txbxContent>
            </v:textbox>
          </v:shape>
        </w:pict>
      </w:r>
      <w:r w:rsidR="002A3CB4" w:rsidRPr="00F147B3">
        <w:rPr>
          <w:rFonts w:ascii="Comic Sans MS" w:hAnsi="Comic Sans MS"/>
          <w:b/>
        </w:rPr>
        <w:t>Yandaki kutuya 3 basamaklı bir doğal sayı yazın</w:t>
      </w:r>
      <w:r w:rsidR="004F16A1">
        <w:rPr>
          <w:rFonts w:ascii="Comic Sans MS" w:hAnsi="Comic Sans MS"/>
          <w:b/>
        </w:rPr>
        <w:t>ız</w:t>
      </w:r>
      <w:r w:rsidR="002A3CB4" w:rsidRPr="00F147B3">
        <w:rPr>
          <w:rFonts w:ascii="Comic Sans MS" w:hAnsi="Comic Sans MS"/>
          <w:b/>
        </w:rPr>
        <w:t xml:space="preserve">.   </w:t>
      </w:r>
    </w:p>
    <w:p w:rsidR="002A3CB4" w:rsidRPr="00F147B3" w:rsidRDefault="002A3CB4" w:rsidP="002A3CB4">
      <w:pPr>
        <w:spacing w:after="0" w:line="240" w:lineRule="auto"/>
        <w:rPr>
          <w:rFonts w:ascii="Comic Sans MS" w:hAnsi="Comic Sans MS"/>
          <w:b/>
        </w:rPr>
      </w:pPr>
    </w:p>
    <w:p w:rsidR="002A3CB4" w:rsidRDefault="002A3CB4" w:rsidP="00A83C90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F147B3">
        <w:rPr>
          <w:rFonts w:ascii="Comic Sans MS" w:hAnsi="Comic Sans MS"/>
          <w:b/>
        </w:rPr>
        <w:t>Yazdığın bu sayının basamak adlarını, sayı değerlerini ve basamak değerlerini gösterin</w:t>
      </w:r>
      <w:r w:rsidR="004F16A1">
        <w:rPr>
          <w:rFonts w:ascii="Comic Sans MS" w:hAnsi="Comic Sans MS"/>
          <w:b/>
        </w:rPr>
        <w:t>iz</w:t>
      </w:r>
      <w:r w:rsidRPr="00F147B3">
        <w:rPr>
          <w:rFonts w:ascii="Comic Sans MS" w:hAnsi="Comic Sans MS"/>
          <w:b/>
        </w:rPr>
        <w:t>.</w:t>
      </w:r>
    </w:p>
    <w:p w:rsidR="003002B7" w:rsidRPr="00F147B3" w:rsidRDefault="003002B7" w:rsidP="002A3CB4">
      <w:pPr>
        <w:spacing w:after="0" w:line="240" w:lineRule="auto"/>
        <w:ind w:firstLine="360"/>
        <w:rPr>
          <w:rFonts w:ascii="Comic Sans MS" w:hAnsi="Comic Sans MS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11"/>
        <w:gridCol w:w="511"/>
      </w:tblGrid>
      <w:tr w:rsidR="003002B7" w:rsidRPr="00813D1F" w:rsidTr="003F2AD4">
        <w:trPr>
          <w:trHeight w:val="705"/>
        </w:trPr>
        <w:tc>
          <w:tcPr>
            <w:tcW w:w="511" w:type="dxa"/>
            <w:shd w:val="clear" w:color="auto" w:fill="auto"/>
          </w:tcPr>
          <w:p w:rsidR="003002B7" w:rsidRPr="00813D1F" w:rsidRDefault="003002B7" w:rsidP="002A3CB4">
            <w:pPr>
              <w:rPr>
                <w:rFonts w:ascii="Comic Sans MS" w:hAnsi="Comic Sans MS"/>
              </w:rPr>
            </w:pPr>
          </w:p>
        </w:tc>
        <w:tc>
          <w:tcPr>
            <w:tcW w:w="511" w:type="dxa"/>
            <w:shd w:val="clear" w:color="auto" w:fill="auto"/>
          </w:tcPr>
          <w:p w:rsidR="003002B7" w:rsidRPr="00813D1F" w:rsidRDefault="003002B7" w:rsidP="002A3CB4">
            <w:pPr>
              <w:rPr>
                <w:rFonts w:ascii="Comic Sans MS" w:hAnsi="Comic Sans MS"/>
              </w:rPr>
            </w:pPr>
          </w:p>
        </w:tc>
        <w:tc>
          <w:tcPr>
            <w:tcW w:w="511" w:type="dxa"/>
            <w:shd w:val="clear" w:color="auto" w:fill="auto"/>
          </w:tcPr>
          <w:p w:rsidR="003002B7" w:rsidRPr="00813D1F" w:rsidRDefault="003002B7" w:rsidP="002A3CB4">
            <w:pPr>
              <w:rPr>
                <w:rFonts w:ascii="Comic Sans MS" w:hAnsi="Comic Sans MS"/>
              </w:rPr>
            </w:pPr>
          </w:p>
        </w:tc>
      </w:tr>
    </w:tbl>
    <w:p w:rsidR="0077237D" w:rsidRPr="0077237D" w:rsidRDefault="0077237D" w:rsidP="0077237D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7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333"/>
        <w:gridCol w:w="2770"/>
      </w:tblGrid>
      <w:tr w:rsidR="003F2AD4" w:rsidRPr="00B74375" w:rsidTr="003F2AD4">
        <w:tc>
          <w:tcPr>
            <w:tcW w:w="351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</w:rPr>
            </w:pPr>
            <w:r w:rsidRPr="00B74375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Basamak Adı</w:t>
            </w:r>
          </w:p>
        </w:tc>
        <w:tc>
          <w:tcPr>
            <w:tcW w:w="2333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</w:rPr>
            </w:pPr>
            <w:r w:rsidRPr="00B74375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Sayı Değeri</w:t>
            </w:r>
          </w:p>
        </w:tc>
        <w:tc>
          <w:tcPr>
            <w:tcW w:w="277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</w:rPr>
            </w:pPr>
            <w:r w:rsidRPr="00B74375">
              <w:rPr>
                <w:rFonts w:ascii="Comic Sans MS" w:hAnsi="Comic Sans MS"/>
              </w:rPr>
              <w:t xml:space="preserve">    Basamak </w:t>
            </w:r>
            <w:r>
              <w:rPr>
                <w:rFonts w:ascii="Comic Sans MS" w:hAnsi="Comic Sans MS"/>
              </w:rPr>
              <w:t>Değeri</w:t>
            </w:r>
          </w:p>
        </w:tc>
      </w:tr>
      <w:tr w:rsidR="003F2AD4" w:rsidRPr="00B74375" w:rsidTr="003F2AD4">
        <w:tc>
          <w:tcPr>
            <w:tcW w:w="351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F2AD4" w:rsidRPr="00B74375" w:rsidRDefault="00C72AF1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www.sorubak.com</w:t>
            </w:r>
          </w:p>
        </w:tc>
        <w:tc>
          <w:tcPr>
            <w:tcW w:w="2333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7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2AD4" w:rsidRPr="00B74375" w:rsidTr="003F2AD4">
        <w:tc>
          <w:tcPr>
            <w:tcW w:w="351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33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7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F2AD4" w:rsidRPr="00B74375" w:rsidTr="003F2AD4">
        <w:tc>
          <w:tcPr>
            <w:tcW w:w="351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33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70" w:type="dxa"/>
          </w:tcPr>
          <w:p w:rsidR="003F2AD4" w:rsidRPr="00B74375" w:rsidRDefault="003F2AD4" w:rsidP="003F2AD4">
            <w:pPr>
              <w:tabs>
                <w:tab w:val="left" w:pos="204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13D1F" w:rsidRPr="00813D1F" w:rsidRDefault="00EE44BB" w:rsidP="00813D1F">
      <w:pPr>
        <w:spacing w:after="0"/>
        <w:rPr>
          <w:vanish/>
        </w:rPr>
      </w:pPr>
      <w:r w:rsidRPr="00EE44BB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0" type="#_x0000_t32" style="position:absolute;margin-left:5.05pt;margin-top:-.05pt;width:108pt;height:49.5pt;z-index:251664896;mso-position-horizontal-relative:text;mso-position-vertical-relative:text" o:connectortype="straight">
            <v:stroke endarrow="block"/>
          </v:shape>
        </w:pict>
      </w:r>
      <w:r w:rsidRPr="00EE44BB">
        <w:rPr>
          <w:rFonts w:ascii="Comic Sans MS" w:hAnsi="Comic Sans MS"/>
          <w:noProof/>
          <w:lang w:eastAsia="tr-TR"/>
        </w:rPr>
        <w:pict>
          <v:shape id="_x0000_s1139" type="#_x0000_t32" style="position:absolute;margin-left:35.7pt;margin-top:-.05pt;width:77.35pt;height:24.75pt;z-index:251663872;mso-position-horizontal-relative:text;mso-position-vertical-relative:text" o:connectortype="straight">
            <v:stroke endarrow="block"/>
          </v:shape>
        </w:pict>
      </w:r>
      <w:r w:rsidRPr="00EE44BB">
        <w:rPr>
          <w:rFonts w:ascii="Comic Sans MS" w:hAnsi="Comic Sans MS"/>
          <w:noProof/>
          <w:lang w:eastAsia="tr-TR"/>
        </w:rPr>
        <w:pict>
          <v:shape id="_x0000_s1138" type="#_x0000_t32" style="position:absolute;margin-left:67.55pt;margin-top:-.05pt;width:45.5pt;height:0;z-index:251662848;mso-position-horizontal-relative:text;mso-position-vertical-relative:text" o:connectortype="straight">
            <v:stroke endarrow="block"/>
          </v:shape>
        </w:pict>
      </w:r>
    </w:p>
    <w:p w:rsidR="002A3CB4" w:rsidRPr="002A3CB4" w:rsidRDefault="002A3CB4" w:rsidP="002A3CB4">
      <w:pPr>
        <w:rPr>
          <w:rFonts w:ascii="Comic Sans MS" w:hAnsi="Comic Sans MS"/>
        </w:rPr>
      </w:pPr>
    </w:p>
    <w:p w:rsidR="003002B7" w:rsidRDefault="002A3CB4" w:rsidP="002A3CB4">
      <w:pPr>
        <w:tabs>
          <w:tab w:val="left" w:pos="20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510ACF" w:rsidRPr="00EB2BAE" w:rsidRDefault="00510ACF" w:rsidP="00EB2BAE">
      <w:pPr>
        <w:rPr>
          <w:rFonts w:ascii="Comic Sans MS" w:hAnsi="Comic Sans MS"/>
        </w:rPr>
      </w:pPr>
    </w:p>
    <w:p w:rsidR="00EB2BAE" w:rsidRPr="00A06AF4" w:rsidRDefault="00EB2BAE" w:rsidP="00EB2BA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06AF4">
        <w:rPr>
          <w:rFonts w:ascii="Comic Sans MS" w:hAnsi="Comic Sans MS"/>
          <w:b/>
        </w:rPr>
        <w:t>Aşağıdaki tabloda çift sayıları kırmızıya, tek sayıları yeşile boyayınız.</w:t>
      </w:r>
    </w:p>
    <w:p w:rsidR="00EB2BAE" w:rsidRPr="00573B28" w:rsidRDefault="00EB2BAE" w:rsidP="00EB2BAE">
      <w:pPr>
        <w:pStyle w:val="ListeParagraf"/>
        <w:ind w:left="786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352"/>
        <w:gridCol w:w="1352"/>
        <w:gridCol w:w="1352"/>
        <w:gridCol w:w="1352"/>
        <w:gridCol w:w="1352"/>
        <w:gridCol w:w="1352"/>
        <w:gridCol w:w="1353"/>
      </w:tblGrid>
      <w:tr w:rsidR="00EB2BAE" w:rsidRPr="00573B28" w:rsidTr="00613E9D">
        <w:trPr>
          <w:trHeight w:val="378"/>
        </w:trPr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437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76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185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53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610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96</w:t>
            </w:r>
          </w:p>
        </w:tc>
        <w:tc>
          <w:tcPr>
            <w:tcW w:w="1353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64</w:t>
            </w:r>
          </w:p>
        </w:tc>
      </w:tr>
      <w:tr w:rsidR="00EB2BAE" w:rsidRPr="00573B28" w:rsidTr="00613E9D">
        <w:trPr>
          <w:trHeight w:val="378"/>
        </w:trPr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324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33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728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45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34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91</w:t>
            </w:r>
          </w:p>
        </w:tc>
        <w:tc>
          <w:tcPr>
            <w:tcW w:w="1353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21</w:t>
            </w:r>
          </w:p>
        </w:tc>
      </w:tr>
      <w:tr w:rsidR="00EB2BAE" w:rsidRPr="00573B28" w:rsidTr="00613E9D">
        <w:trPr>
          <w:trHeight w:val="356"/>
        </w:trPr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762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13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829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476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328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128</w:t>
            </w:r>
          </w:p>
        </w:tc>
        <w:tc>
          <w:tcPr>
            <w:tcW w:w="1353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32</w:t>
            </w:r>
          </w:p>
        </w:tc>
      </w:tr>
      <w:tr w:rsidR="00EB2BAE" w:rsidRPr="00573B28" w:rsidTr="00613E9D">
        <w:trPr>
          <w:trHeight w:val="378"/>
        </w:trPr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356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829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980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287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276</w:t>
            </w:r>
          </w:p>
        </w:tc>
        <w:tc>
          <w:tcPr>
            <w:tcW w:w="1352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215</w:t>
            </w:r>
          </w:p>
        </w:tc>
        <w:tc>
          <w:tcPr>
            <w:tcW w:w="1353" w:type="dxa"/>
          </w:tcPr>
          <w:p w:rsidR="00EB2BAE" w:rsidRPr="00573B28" w:rsidRDefault="00EB2BAE" w:rsidP="00613E9D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73B28">
              <w:rPr>
                <w:rFonts w:ascii="Comic Sans MS" w:hAnsi="Comic Sans MS"/>
              </w:rPr>
              <w:t>47</w:t>
            </w:r>
          </w:p>
        </w:tc>
      </w:tr>
    </w:tbl>
    <w:p w:rsidR="00EB2BAE" w:rsidRPr="00EB2BAE" w:rsidRDefault="00EB2BAE" w:rsidP="00EB2BAE">
      <w:pPr>
        <w:rPr>
          <w:rFonts w:ascii="Arial" w:hAnsi="Arial" w:cs="Arial"/>
          <w:noProof/>
          <w:sz w:val="20"/>
          <w:szCs w:val="20"/>
        </w:rPr>
      </w:pPr>
    </w:p>
    <w:p w:rsidR="003F2AD4" w:rsidRPr="00A06AF4" w:rsidRDefault="003F2AD4" w:rsidP="00A06AF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spellStart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>Aşağıdaki</w:t>
      </w:r>
      <w:proofErr w:type="spellEnd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>sayıları</w:t>
      </w:r>
      <w:proofErr w:type="spellEnd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 en </w:t>
      </w:r>
      <w:proofErr w:type="spellStart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>yakın</w:t>
      </w:r>
      <w:proofErr w:type="spellEnd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>onluğa</w:t>
      </w:r>
      <w:proofErr w:type="spellEnd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>yuvarlayınız</w:t>
      </w:r>
      <w:proofErr w:type="spellEnd"/>
      <w:r w:rsidRPr="00A06AF4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>.</w:t>
      </w:r>
    </w:p>
    <w:p w:rsidR="00EF698A" w:rsidRPr="003F2AD4" w:rsidRDefault="00EF698A" w:rsidP="00270B3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val="en-US" w:eastAsia="tr-TR"/>
        </w:rPr>
      </w:pPr>
    </w:p>
    <w:p w:rsidR="003F2AD4" w:rsidRPr="003F2AD4" w:rsidRDefault="003F2AD4" w:rsidP="00A9513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val="en-US" w:eastAsia="tr-TR"/>
        </w:rPr>
      </w:pPr>
      <w:proofErr w:type="gramStart"/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234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:</w:t>
      </w:r>
      <w:proofErr w:type="gramEnd"/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........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ab/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ab/>
      </w:r>
      <w:proofErr w:type="gramStart"/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982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:</w:t>
      </w:r>
      <w:proofErr w:type="gramEnd"/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............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ab/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ab/>
        <w:t>375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: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............      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567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: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.......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>..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.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ab/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ab/>
        <w:t>698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:</w:t>
      </w:r>
      <w:r w:rsidR="00A95139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 </w:t>
      </w:r>
      <w:r w:rsidRPr="003F2AD4">
        <w:rPr>
          <w:rFonts w:ascii="Times New Roman" w:eastAsia="Times New Roman" w:hAnsi="Times New Roman"/>
          <w:sz w:val="24"/>
          <w:szCs w:val="24"/>
          <w:lang w:val="en-US" w:eastAsia="tr-TR"/>
        </w:rPr>
        <w:t>...........</w:t>
      </w:r>
      <w:r>
        <w:rPr>
          <w:rFonts w:ascii="Times New Roman" w:eastAsia="Times New Roman" w:hAnsi="Times New Roman"/>
          <w:sz w:val="24"/>
          <w:szCs w:val="24"/>
          <w:lang w:val="en-US"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val="en-US" w:eastAsia="tr-TR"/>
        </w:rPr>
        <w:tab/>
      </w:r>
    </w:p>
    <w:p w:rsidR="003F2AD4" w:rsidRDefault="003F2AD4" w:rsidP="00EF698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F2AD4">
        <w:rPr>
          <w:rFonts w:ascii="Times New Roman" w:eastAsia="Times New Roman" w:hAnsi="Times New Roman"/>
          <w:b/>
          <w:sz w:val="24"/>
          <w:szCs w:val="24"/>
        </w:rPr>
        <w:t>Aşağıdaki toplama işlemlerini yapınız.</w:t>
      </w:r>
    </w:p>
    <w:p w:rsidR="00EF698A" w:rsidRPr="003F2AD4" w:rsidRDefault="00EF698A" w:rsidP="00EF698A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</w:rPr>
      </w:pPr>
    </w:p>
    <w:p w:rsidR="003F2AD4" w:rsidRPr="003F2AD4" w:rsidRDefault="003F2AD4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F2AD4">
        <w:rPr>
          <w:rFonts w:ascii="Times New Roman" w:eastAsia="Times New Roman" w:hAnsi="Times New Roman"/>
          <w:sz w:val="24"/>
          <w:szCs w:val="24"/>
        </w:rPr>
        <w:t xml:space="preserve">    567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>651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>156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>502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3F2AD4">
        <w:rPr>
          <w:rFonts w:ascii="Times New Roman" w:eastAsia="Times New Roman" w:hAnsi="Times New Roman"/>
          <w:sz w:val="24"/>
          <w:szCs w:val="24"/>
        </w:rPr>
        <w:t>450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</w:p>
    <w:p w:rsidR="003F2AD4" w:rsidRPr="003F2AD4" w:rsidRDefault="003F2AD4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F2AD4">
        <w:rPr>
          <w:rFonts w:ascii="Times New Roman" w:eastAsia="Times New Roman" w:hAnsi="Times New Roman"/>
          <w:sz w:val="24"/>
          <w:szCs w:val="24"/>
        </w:rPr>
        <w:t xml:space="preserve">    476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>409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>356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>289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3F2AD4">
        <w:rPr>
          <w:rFonts w:ascii="Times New Roman" w:eastAsia="Times New Roman" w:hAnsi="Times New Roman"/>
          <w:sz w:val="24"/>
          <w:szCs w:val="24"/>
        </w:rPr>
        <w:t>369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</w:p>
    <w:p w:rsidR="003F2AD4" w:rsidRDefault="003F2AD4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F2AD4">
        <w:rPr>
          <w:rFonts w:ascii="Times New Roman" w:eastAsia="Times New Roman" w:hAnsi="Times New Roman"/>
          <w:sz w:val="24"/>
          <w:szCs w:val="24"/>
        </w:rPr>
        <w:t>+_____</w:t>
      </w:r>
      <w:r w:rsidRPr="003F2AD4">
        <w:rPr>
          <w:rFonts w:ascii="Times New Roman" w:eastAsia="Times New Roman" w:hAnsi="Times New Roman"/>
          <w:sz w:val="24"/>
          <w:szCs w:val="24"/>
        </w:rPr>
        <w:tab/>
        <w:t xml:space="preserve">        +_____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  <w:t xml:space="preserve">        +_____                       +_____</w:t>
      </w:r>
      <w:r w:rsidRPr="003F2AD4">
        <w:rPr>
          <w:rFonts w:ascii="Times New Roman" w:eastAsia="Times New Roman" w:hAnsi="Times New Roman"/>
          <w:sz w:val="24"/>
          <w:szCs w:val="24"/>
        </w:rPr>
        <w:tab/>
        <w:t xml:space="preserve">        </w:t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3F2AD4">
        <w:rPr>
          <w:rFonts w:ascii="Times New Roman" w:eastAsia="Times New Roman" w:hAnsi="Times New Roman"/>
          <w:sz w:val="24"/>
          <w:szCs w:val="24"/>
        </w:rPr>
        <w:t>+_____</w:t>
      </w:r>
    </w:p>
    <w:p w:rsidR="00A95139" w:rsidRDefault="00A95139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95139" w:rsidRPr="003F2AD4" w:rsidRDefault="00A95139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F2AD4" w:rsidRPr="00A06AF4" w:rsidRDefault="003F2AD4" w:rsidP="00A06A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A06AF4">
        <w:rPr>
          <w:rFonts w:ascii="Times New Roman" w:eastAsia="Times New Roman" w:hAnsi="Times New Roman"/>
          <w:b/>
          <w:sz w:val="24"/>
          <w:szCs w:val="24"/>
        </w:rPr>
        <w:t>Aşağıdaki çıka</w:t>
      </w:r>
      <w:r w:rsidR="00270B3B" w:rsidRPr="00A06AF4">
        <w:rPr>
          <w:rFonts w:ascii="Times New Roman" w:eastAsia="Times New Roman" w:hAnsi="Times New Roman"/>
          <w:b/>
          <w:sz w:val="24"/>
          <w:szCs w:val="24"/>
        </w:rPr>
        <w:t>rma işlemlerini yapınız.</w:t>
      </w:r>
    </w:p>
    <w:p w:rsidR="003F2AD4" w:rsidRPr="003F2AD4" w:rsidRDefault="003F2AD4" w:rsidP="003F2AD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3F2AD4" w:rsidRPr="003F2AD4" w:rsidRDefault="003F2AD4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F2AD4">
        <w:rPr>
          <w:rFonts w:ascii="Times New Roman" w:eastAsia="Times New Roman" w:hAnsi="Times New Roman"/>
          <w:sz w:val="24"/>
          <w:szCs w:val="24"/>
        </w:rPr>
        <w:t xml:space="preserve">    762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</w:t>
      </w:r>
      <w:r w:rsidR="00DB172C">
        <w:rPr>
          <w:rFonts w:ascii="Times New Roman" w:eastAsia="Times New Roman" w:hAnsi="Times New Roman"/>
          <w:sz w:val="24"/>
          <w:szCs w:val="24"/>
        </w:rPr>
        <w:t>40</w:t>
      </w:r>
      <w:r w:rsidRPr="003F2AD4">
        <w:rPr>
          <w:rFonts w:ascii="Times New Roman" w:eastAsia="Times New Roman" w:hAnsi="Times New Roman"/>
          <w:sz w:val="24"/>
          <w:szCs w:val="24"/>
        </w:rPr>
        <w:t>9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3F2AD4">
        <w:rPr>
          <w:rFonts w:ascii="Times New Roman" w:eastAsia="Times New Roman" w:hAnsi="Times New Roman"/>
          <w:sz w:val="24"/>
          <w:szCs w:val="24"/>
        </w:rPr>
        <w:t>870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F2AD4">
        <w:rPr>
          <w:rFonts w:ascii="Times New Roman" w:eastAsia="Times New Roman" w:hAnsi="Times New Roman"/>
          <w:sz w:val="24"/>
          <w:szCs w:val="24"/>
        </w:rPr>
        <w:t>456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3F2AD4">
        <w:rPr>
          <w:rFonts w:ascii="Times New Roman" w:eastAsia="Times New Roman" w:hAnsi="Times New Roman"/>
          <w:sz w:val="24"/>
          <w:szCs w:val="24"/>
        </w:rPr>
        <w:t>937</w:t>
      </w:r>
    </w:p>
    <w:p w:rsidR="003F2AD4" w:rsidRPr="003F2AD4" w:rsidRDefault="003F2AD4" w:rsidP="003F2A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F2AD4">
        <w:rPr>
          <w:rFonts w:ascii="Times New Roman" w:eastAsia="Times New Roman" w:hAnsi="Times New Roman"/>
          <w:sz w:val="24"/>
          <w:szCs w:val="24"/>
        </w:rPr>
        <w:t xml:space="preserve">    456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3F2AD4">
        <w:rPr>
          <w:rFonts w:ascii="Times New Roman" w:eastAsia="Times New Roman" w:hAnsi="Times New Roman"/>
          <w:sz w:val="24"/>
          <w:szCs w:val="24"/>
        </w:rPr>
        <w:t>145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3F2AD4">
        <w:rPr>
          <w:rFonts w:ascii="Times New Roman" w:eastAsia="Times New Roman" w:hAnsi="Times New Roman"/>
          <w:sz w:val="24"/>
          <w:szCs w:val="24"/>
        </w:rPr>
        <w:t>234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F2AD4">
        <w:rPr>
          <w:rFonts w:ascii="Times New Roman" w:eastAsia="Times New Roman" w:hAnsi="Times New Roman"/>
          <w:sz w:val="24"/>
          <w:szCs w:val="24"/>
        </w:rPr>
        <w:t>302</w:t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Pr="003F2AD4">
        <w:rPr>
          <w:rFonts w:ascii="Times New Roman" w:eastAsia="Times New Roman" w:hAnsi="Times New Roman"/>
          <w:sz w:val="24"/>
          <w:szCs w:val="24"/>
        </w:rPr>
        <w:tab/>
      </w:r>
      <w:r w:rsidR="00A95139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3F2AD4">
        <w:rPr>
          <w:rFonts w:ascii="Times New Roman" w:eastAsia="Times New Roman" w:hAnsi="Times New Roman"/>
          <w:sz w:val="24"/>
          <w:szCs w:val="24"/>
        </w:rPr>
        <w:t>569</w:t>
      </w:r>
    </w:p>
    <w:p w:rsidR="003F2AD4" w:rsidRDefault="00A95139" w:rsidP="00F147B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3F2AD4" w:rsidRPr="003F2AD4">
        <w:rPr>
          <w:rFonts w:ascii="Times New Roman" w:eastAsia="Times New Roman" w:hAnsi="Times New Roman"/>
          <w:sz w:val="24"/>
          <w:szCs w:val="24"/>
        </w:rPr>
        <w:t xml:space="preserve">-____                        -_____                      -______                      -______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3F2AD4" w:rsidRPr="003F2AD4">
        <w:rPr>
          <w:rFonts w:ascii="Times New Roman" w:eastAsia="Times New Roman" w:hAnsi="Times New Roman"/>
          <w:sz w:val="24"/>
          <w:szCs w:val="24"/>
        </w:rPr>
        <w:t xml:space="preserve"> -______</w:t>
      </w:r>
    </w:p>
    <w:p w:rsidR="00482005" w:rsidRDefault="00482005" w:rsidP="00F147B3">
      <w:pPr>
        <w:spacing w:after="0" w:line="240" w:lineRule="auto"/>
        <w:rPr>
          <w:rFonts w:ascii="Comic Sans MS" w:hAnsi="Comic Sans MS"/>
          <w:b/>
        </w:rPr>
      </w:pPr>
    </w:p>
    <w:p w:rsidR="00482005" w:rsidRDefault="00482005" w:rsidP="00F147B3">
      <w:pPr>
        <w:spacing w:after="0" w:line="240" w:lineRule="auto"/>
        <w:rPr>
          <w:rFonts w:ascii="Comic Sans MS" w:hAnsi="Comic Sans MS"/>
          <w:b/>
        </w:rPr>
      </w:pPr>
    </w:p>
    <w:p w:rsidR="00A06AF4" w:rsidRPr="004E41E1" w:rsidRDefault="00A06AF4" w:rsidP="00EB2BAE">
      <w:pPr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</w:t>
      </w:r>
      <w:r w:rsidRPr="00A06AF4">
        <w:rPr>
          <w:rFonts w:ascii="Comic Sans MS" w:hAnsi="Comic Sans MS"/>
          <w:b/>
        </w:rPr>
        <w:t>7)</w:t>
      </w:r>
      <w:r w:rsidRPr="00A06AF4">
        <w:rPr>
          <w:rFonts w:ascii="Arial" w:hAnsi="Arial" w:cs="Arial"/>
          <w:sz w:val="36"/>
          <w:szCs w:val="36"/>
        </w:rPr>
        <w:t xml:space="preserve"> </w:t>
      </w:r>
      <w:r w:rsidRPr="004E41E1">
        <w:rPr>
          <w:rFonts w:ascii="Times New Roman" w:hAnsi="Times New Roman"/>
          <w:b/>
          <w:sz w:val="24"/>
          <w:szCs w:val="24"/>
        </w:rPr>
        <w:t xml:space="preserve">Bir okulda 369 kız ve 485 erkek öğrenci vardır. Bu okulun mevcudu </w:t>
      </w:r>
      <w:hyperlink r:id="rId8" w:tgtFrame="_blank" w:history="1">
        <w:r w:rsidRPr="004E41E1">
          <w:rPr>
            <w:rStyle w:val="Kpr"/>
            <w:rFonts w:ascii="Times New Roman" w:hAnsi="Times New Roman"/>
            <w:b/>
            <w:color w:val="auto"/>
            <w:sz w:val="24"/>
            <w:szCs w:val="24"/>
          </w:rPr>
          <w:t>kaç</w:t>
        </w:r>
      </w:hyperlink>
      <w:r w:rsidRPr="004E41E1">
        <w:rPr>
          <w:rFonts w:ascii="Times New Roman" w:hAnsi="Times New Roman"/>
          <w:b/>
          <w:sz w:val="24"/>
          <w:szCs w:val="24"/>
        </w:rPr>
        <w:t>tır?</w:t>
      </w:r>
    </w:p>
    <w:p w:rsidR="00A06AF4" w:rsidRDefault="00A06AF4" w:rsidP="00EB2BAE">
      <w:pPr>
        <w:rPr>
          <w:rFonts w:ascii="Comic Sans MS" w:hAnsi="Comic Sans MS"/>
          <w:color w:val="FF0000"/>
        </w:rPr>
      </w:pPr>
    </w:p>
    <w:p w:rsidR="00A06AF4" w:rsidRDefault="00A06AF4" w:rsidP="00EB2BAE">
      <w:pPr>
        <w:rPr>
          <w:rFonts w:ascii="Comic Sans MS" w:hAnsi="Comic Sans MS"/>
          <w:color w:val="FF0000"/>
        </w:rPr>
      </w:pPr>
    </w:p>
    <w:p w:rsidR="00A06AF4" w:rsidRDefault="00A06AF4" w:rsidP="00EB2BAE">
      <w:pPr>
        <w:rPr>
          <w:rFonts w:ascii="Comic Sans MS" w:hAnsi="Comic Sans MS"/>
          <w:color w:val="FF0000"/>
        </w:rPr>
      </w:pPr>
    </w:p>
    <w:p w:rsidR="00EB2BAE" w:rsidRPr="004E41E1" w:rsidRDefault="004E41E1" w:rsidP="00EB2BAE">
      <w:pPr>
        <w:rPr>
          <w:rFonts w:ascii="Comic Sans MS" w:hAnsi="Comic Sans MS"/>
          <w:b/>
        </w:rPr>
      </w:pPr>
      <w:r w:rsidRPr="004E41E1">
        <w:rPr>
          <w:rFonts w:ascii="Comic Sans MS" w:hAnsi="Comic Sans MS"/>
          <w:b/>
        </w:rPr>
        <w:lastRenderedPageBreak/>
        <w:t>8)</w:t>
      </w:r>
      <w:r w:rsidR="00EB2BAE" w:rsidRPr="004E41E1">
        <w:rPr>
          <w:rFonts w:ascii="Comic Sans MS" w:hAnsi="Comic Sans MS"/>
          <w:b/>
        </w:rPr>
        <w:t>Aşağıdaki sayı ikilileri aralarına &lt;, &gt;, = sembollerinden uygun olanını yazınız.</w:t>
      </w:r>
    </w:p>
    <w:p w:rsidR="00EB2BAE" w:rsidRDefault="00EE44BB" w:rsidP="00EB2BA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281" style="position:absolute;margin-left:5in;margin-top:14.45pt;width:27pt;height:27.05pt;z-index:251746816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49" style="position:absolute;margin-left:378pt;margin-top:14.45pt;width:90pt;height:27.05pt;z-index:251714048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6" style="position:absolute;margin-left:99pt;margin-top:14.45pt;width:27pt;height:27.05pt;z-index:251721216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48" style="position:absolute;margin-left:279pt;margin-top:14.45pt;width:90pt;height:27.05pt;z-index:251713024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47" style="position:absolute;margin-left:117pt;margin-top:14.45pt;width:90pt;height:27.05pt;z-index:251712000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46" style="position:absolute;margin-left:18pt;margin-top:14.45pt;width:90pt;height:27.05pt;z-index:251710976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45</w:t>
                  </w:r>
                </w:p>
              </w:txbxContent>
            </v:textbox>
          </v:oval>
        </w:pict>
      </w:r>
    </w:p>
    <w:p w:rsidR="00EB2BAE" w:rsidRDefault="00EB2BAE" w:rsidP="00EB2BAE">
      <w:pPr>
        <w:rPr>
          <w:rFonts w:ascii="Comic Sans MS" w:hAnsi="Comic Sans MS"/>
        </w:rPr>
      </w:pPr>
    </w:p>
    <w:p w:rsidR="00EB2BAE" w:rsidRDefault="00EE44BB" w:rsidP="00EB2BA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280" style="position:absolute;margin-left:5in;margin-top:.3pt;width:27pt;height:27.05pt;z-index:251745792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71" style="position:absolute;margin-left:99pt;margin-top:.3pt;width:27pt;height:27.05pt;z-index:251736576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1" style="position:absolute;margin-left:378pt;margin-top:.3pt;width:90pt;height:27.05pt;z-index:251726336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2" style="position:absolute;margin-left:279pt;margin-top:.3pt;width:90pt;height:27.05pt;z-index:251727360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1" style="position:absolute;margin-left:117pt;margin-top:.3pt;width:90pt;height:27.05pt;z-index:251716096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0" style="position:absolute;margin-left:18pt;margin-top:.3pt;width:90pt;height:27.05pt;z-index:251715072">
            <v:textbox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92</w:t>
                  </w:r>
                </w:p>
              </w:txbxContent>
            </v:textbox>
          </v:oval>
        </w:pict>
      </w:r>
    </w:p>
    <w:p w:rsidR="00EB2BAE" w:rsidRDefault="00EE44BB" w:rsidP="00EB2BA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279" style="position:absolute;margin-left:5in;margin-top:2.85pt;width:27pt;height:27.05pt;z-index:251744768">
            <v:textbox style="mso-next-textbox:#_x0000_s1279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72" style="position:absolute;margin-left:99pt;margin-top:2.85pt;width:27pt;height:27.05pt;z-index:251737600">
            <v:textbox style="mso-next-textbox:#_x0000_s1272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9" style="position:absolute;margin-left:378pt;margin-top:2.85pt;width:90pt;height:27.05pt;z-index:251724288">
            <v:textbox style="mso-next-textbox:#_x0000_s1259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710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0" style="position:absolute;margin-left:279pt;margin-top:2.85pt;width:90pt;height:27.05pt;z-index:251725312">
            <v:textbox style="mso-next-textbox:#_x0000_s1260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730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3" style="position:absolute;margin-left:117pt;margin-top:2.85pt;width:90pt;height:27.05pt;z-index:251718144">
            <v:textbox style="mso-next-textbox:#_x0000_s1253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2" style="position:absolute;margin-left:18pt;margin-top:2.85pt;width:90pt;height:27.05pt;z-index:251717120">
            <v:textbox style="mso-next-textbox:#_x0000_s1252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235</w:t>
                  </w:r>
                </w:p>
              </w:txbxContent>
            </v:textbox>
          </v:oval>
        </w:pict>
      </w:r>
    </w:p>
    <w:p w:rsidR="00EB2BAE" w:rsidRDefault="00EE44BB" w:rsidP="00EB2BA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278" style="position:absolute;margin-left:5in;margin-top:5.4pt;width:27pt;height:27.05pt;z-index:251743744">
            <v:textbox style="mso-next-textbox:#_x0000_s1278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73" style="position:absolute;margin-left:99pt;margin-top:5.4pt;width:27pt;height:27.05pt;z-index:251738624">
            <v:textbox style="mso-next-textbox:#_x0000_s1273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7" style="position:absolute;margin-left:378pt;margin-top:5.4pt;width:90pt;height:27.05pt;z-index:251722240">
            <v:textbox style="mso-next-textbox:#_x0000_s1257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489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8" style="position:absolute;margin-left:279pt;margin-top:5.4pt;width:90pt;height:27.05pt;z-index:251723264">
            <v:textbox style="mso-next-textbox:#_x0000_s1258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481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5" style="position:absolute;margin-left:117pt;margin-top:5.4pt;width:90pt;height:27.05pt;z-index:251720192">
            <v:textbox style="mso-next-textbox:#_x0000_s1255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329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54" style="position:absolute;margin-left:18pt;margin-top:5.4pt;width:90pt;height:27.05pt;z-index:251719168">
            <v:textbox style="mso-next-textbox:#_x0000_s1254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923</w:t>
                  </w:r>
                </w:p>
              </w:txbxContent>
            </v:textbox>
          </v:oval>
        </w:pict>
      </w:r>
    </w:p>
    <w:p w:rsidR="00EB2BAE" w:rsidRDefault="00EE44BB" w:rsidP="00EB2BA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277" style="position:absolute;margin-left:5in;margin-top:7.95pt;width:27pt;height:27.05pt;z-index:251742720">
            <v:textbox style="mso-next-textbox:#_x0000_s1277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75" style="position:absolute;margin-left:99pt;margin-top:7.95pt;width:27pt;height:27.05pt;z-index:251740672">
            <v:textbox style="mso-next-textbox:#_x0000_s1275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5" style="position:absolute;margin-left:378pt;margin-top:7.95pt;width:90pt;height:27.05pt;z-index:251730432">
            <v:textbox style="mso-next-textbox:#_x0000_s1265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590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6" style="position:absolute;margin-left:279pt;margin-top:7.95pt;width:90pt;height:27.05pt;z-index:251731456">
            <v:textbox style="mso-next-textbox:#_x0000_s1266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590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9" style="position:absolute;margin-left:117pt;margin-top:7.95pt;width:90pt;height:27.05pt;z-index:251734528">
            <v:textbox style="mso-next-textbox:#_x0000_s1269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836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70" style="position:absolute;margin-left:18pt;margin-top:7.95pt;width:90pt;height:27.05pt;z-index:251735552">
            <v:textbox style="mso-next-textbox:#_x0000_s1270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615</w:t>
                  </w:r>
                </w:p>
              </w:txbxContent>
            </v:textbox>
          </v:oval>
        </w:pict>
      </w:r>
    </w:p>
    <w:p w:rsidR="00EB2BAE" w:rsidRDefault="00EE44BB" w:rsidP="00EB2BA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276" style="position:absolute;margin-left:5in;margin-top:10.5pt;width:27pt;height:27.05pt;z-index:251741696">
            <v:textbox style="mso-next-textbox:#_x0000_s1276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74" style="position:absolute;margin-left:99pt;margin-top:10.5pt;width:27pt;height:27.05pt;z-index:251739648">
            <v:textbox style="mso-next-textbox:#_x0000_s1274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3" style="position:absolute;margin-left:378pt;margin-top:10.5pt;width:90pt;height:27.05pt;z-index:251728384">
            <v:textbox style="mso-next-textbox:#_x0000_s1263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413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4" style="position:absolute;margin-left:279pt;margin-top:10.5pt;width:90pt;height:27.05pt;z-index:251729408">
            <v:textbox style="mso-next-textbox:#_x0000_s1264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314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7" style="position:absolute;margin-left:117pt;margin-top:10.5pt;width:90pt;height:27.05pt;z-index:251732480">
            <v:textbox style="mso-next-textbox:#_x0000_s1267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793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268" style="position:absolute;margin-left:18pt;margin-top:10.5pt;width:90pt;height:27.05pt;z-index:251733504">
            <v:textbox style="mso-next-textbox:#_x0000_s1268">
              <w:txbxContent>
                <w:p w:rsidR="00EB2BAE" w:rsidRPr="00950119" w:rsidRDefault="00EB2BAE" w:rsidP="00EB2BA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793</w:t>
                  </w:r>
                </w:p>
              </w:txbxContent>
            </v:textbox>
          </v:oval>
        </w:pict>
      </w:r>
    </w:p>
    <w:p w:rsidR="00EB2BAE" w:rsidRDefault="00EB2BAE" w:rsidP="00EB2BAE">
      <w:pPr>
        <w:rPr>
          <w:rFonts w:ascii="Arial Black" w:hAnsi="Arial Black"/>
        </w:rPr>
      </w:pPr>
    </w:p>
    <w:p w:rsidR="004D45C5" w:rsidRPr="008C641E" w:rsidRDefault="004D45C5" w:rsidP="004D45C5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A06AF4" w:rsidRPr="004E41E1" w:rsidRDefault="004E41E1" w:rsidP="00A06AF4">
      <w:pPr>
        <w:spacing w:after="0"/>
        <w:rPr>
          <w:rFonts w:asciiTheme="majorHAnsi" w:hAnsiTheme="majorHAnsi"/>
          <w:b/>
          <w:sz w:val="24"/>
          <w:szCs w:val="24"/>
        </w:rPr>
      </w:pPr>
      <w:r w:rsidRPr="004E41E1">
        <w:rPr>
          <w:rFonts w:asciiTheme="majorHAnsi" w:hAnsiTheme="majorHAnsi"/>
          <w:b/>
          <w:sz w:val="24"/>
          <w:szCs w:val="24"/>
        </w:rPr>
        <w:t>9)</w:t>
      </w:r>
      <w:r w:rsidR="00A06AF4" w:rsidRPr="004E41E1">
        <w:rPr>
          <w:rFonts w:asciiTheme="majorHAnsi" w:hAnsiTheme="majorHAnsi"/>
          <w:b/>
          <w:sz w:val="24"/>
          <w:szCs w:val="24"/>
        </w:rPr>
        <w:t xml:space="preserve"> Aşağıdaki doğal sayıların okunuşlarını karşılarına yazınız.</w:t>
      </w: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Pr="00B47ABA" w:rsidRDefault="00EE44BB" w:rsidP="00A06AF4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_x0000_s1282" style="position:absolute;margin-left:3pt;margin-top:.15pt;width:60pt;height:27.75pt;z-index:251748864">
            <v:textbox>
              <w:txbxContent>
                <w:p w:rsidR="00A06AF4" w:rsidRPr="008B5F3A" w:rsidRDefault="00A06AF4" w:rsidP="00A06AF4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8B5F3A">
                    <w:rPr>
                      <w:rFonts w:ascii="ALFABET98" w:hAnsi="ALFABET98"/>
                      <w:b/>
                      <w:sz w:val="24"/>
                      <w:szCs w:val="24"/>
                    </w:rPr>
                    <w:t>907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283" type="#_x0000_t202" style="position:absolute;margin-left:188.25pt;margin-top:.15pt;width:271.5pt;height:40.5pt;z-index:251749888">
            <v:textbox style="mso-next-textbox:#_x0000_s1283">
              <w:txbxContent>
                <w:p w:rsidR="00A06AF4" w:rsidRDefault="00A06AF4" w:rsidP="00A06AF4">
                  <w:pPr>
                    <w:spacing w:after="0" w:line="240" w:lineRule="auto"/>
                  </w:pPr>
                </w:p>
                <w:p w:rsidR="00A06AF4" w:rsidRDefault="00A06AF4" w:rsidP="00A06AF4">
                  <w:pPr>
                    <w:spacing w:after="0" w:line="240" w:lineRule="auto"/>
                  </w:pPr>
                  <w:proofErr w:type="gramStart"/>
                  <w:r>
                    <w:t>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284" type="#_x0000_t32" style="position:absolute;margin-left:70.5pt;margin-top:9.9pt;width:110.25pt;height:0;z-index:251750912" o:connectortype="straight">
            <v:stroke endarrow="block"/>
          </v:shape>
        </w:pict>
      </w: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Pr="00B47ABA" w:rsidRDefault="00EE44BB" w:rsidP="00A06AF4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_x0000_s1285" style="position:absolute;margin-left:3pt;margin-top:.15pt;width:60pt;height:27.75pt;z-index:251751936">
            <v:textbox>
              <w:txbxContent>
                <w:p w:rsidR="00A06AF4" w:rsidRPr="008B5F3A" w:rsidRDefault="00A06AF4" w:rsidP="00A06AF4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8B5F3A">
                    <w:rPr>
                      <w:rFonts w:ascii="ALFABET98" w:hAnsi="ALFABET98"/>
                      <w:b/>
                      <w:sz w:val="24"/>
                      <w:szCs w:val="24"/>
                    </w:rPr>
                    <w:t>287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286" type="#_x0000_t202" style="position:absolute;margin-left:188.25pt;margin-top:.15pt;width:271.5pt;height:40.5pt;z-index:251752960">
            <v:textbox style="mso-next-textbox:#_x0000_s1286">
              <w:txbxContent>
                <w:p w:rsidR="00A06AF4" w:rsidRDefault="00A06AF4" w:rsidP="00A06AF4">
                  <w:pPr>
                    <w:spacing w:after="0" w:line="240" w:lineRule="auto"/>
                  </w:pPr>
                </w:p>
                <w:p w:rsidR="00A06AF4" w:rsidRDefault="00A06AF4" w:rsidP="00A06AF4">
                  <w:pPr>
                    <w:spacing w:after="0" w:line="240" w:lineRule="auto"/>
                  </w:pPr>
                  <w:proofErr w:type="gramStart"/>
                  <w:r>
                    <w:t>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287" type="#_x0000_t32" style="position:absolute;margin-left:70.5pt;margin-top:9.9pt;width:110.25pt;height:0;z-index:251753984" o:connectortype="straight">
            <v:stroke endarrow="block"/>
          </v:shape>
        </w:pict>
      </w: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Pr="00B47ABA" w:rsidRDefault="00EE44BB" w:rsidP="00A06AF4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_x0000_s1288" style="position:absolute;margin-left:3pt;margin-top:.15pt;width:60pt;height:27.75pt;z-index:251755008">
            <v:textbox>
              <w:txbxContent>
                <w:p w:rsidR="00A06AF4" w:rsidRPr="008B5F3A" w:rsidRDefault="00A06AF4" w:rsidP="00A06AF4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8B5F3A">
                    <w:rPr>
                      <w:rFonts w:ascii="ALFABET98" w:hAnsi="ALFABET98"/>
                      <w:b/>
                      <w:sz w:val="24"/>
                      <w:szCs w:val="24"/>
                    </w:rPr>
                    <w:t>404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289" type="#_x0000_t202" style="position:absolute;margin-left:188.25pt;margin-top:.15pt;width:271.5pt;height:40.5pt;z-index:251756032">
            <v:textbox style="mso-next-textbox:#_x0000_s1289">
              <w:txbxContent>
                <w:p w:rsidR="00A06AF4" w:rsidRDefault="00A06AF4" w:rsidP="00A06AF4">
                  <w:pPr>
                    <w:spacing w:after="0" w:line="240" w:lineRule="auto"/>
                  </w:pPr>
                </w:p>
                <w:p w:rsidR="00A06AF4" w:rsidRDefault="00A06AF4" w:rsidP="00A06AF4">
                  <w:pPr>
                    <w:spacing w:after="0" w:line="240" w:lineRule="auto"/>
                  </w:pPr>
                  <w:proofErr w:type="gramStart"/>
                  <w:r>
                    <w:t>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_x0000_s1290" type="#_x0000_t32" style="position:absolute;margin-left:70.5pt;margin-top:9.9pt;width:110.25pt;height:0;z-index:251757056" o:connectortype="straight">
            <v:stroke endarrow="block"/>
          </v:shape>
        </w:pict>
      </w: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Pr="00B47ABA" w:rsidRDefault="00A06AF4" w:rsidP="00A06AF4">
      <w:pPr>
        <w:spacing w:after="0"/>
        <w:rPr>
          <w:rFonts w:asciiTheme="majorHAnsi" w:hAnsiTheme="majorHAnsi"/>
          <w:sz w:val="24"/>
          <w:szCs w:val="24"/>
        </w:rPr>
      </w:pPr>
    </w:p>
    <w:p w:rsidR="00A06AF4" w:rsidRDefault="004E41E1" w:rsidP="004E41E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4E41E1">
        <w:rPr>
          <w:rFonts w:asciiTheme="majorHAnsi" w:hAnsiTheme="majorHAnsi"/>
          <w:b/>
          <w:sz w:val="24"/>
          <w:szCs w:val="24"/>
        </w:rPr>
        <w:t>10)</w:t>
      </w:r>
      <w:r w:rsidR="00A06AF4" w:rsidRPr="004E41E1">
        <w:rPr>
          <w:rFonts w:asciiTheme="majorHAnsi" w:hAnsiTheme="majorHAnsi"/>
          <w:b/>
          <w:sz w:val="24"/>
          <w:szCs w:val="24"/>
        </w:rPr>
        <w:t xml:space="preserve"> Aşağıdaki doğal sayıları aralarında sembol kullanarak küçükten büyüğe doğru sıralayınız.</w:t>
      </w:r>
    </w:p>
    <w:p w:rsidR="004E41E1" w:rsidRPr="004E41E1" w:rsidRDefault="004E41E1" w:rsidP="004E41E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6521"/>
      </w:tblGrid>
      <w:tr w:rsidR="00A06AF4" w:rsidRPr="00AF2209" w:rsidTr="00613E9D">
        <w:trPr>
          <w:trHeight w:val="567"/>
        </w:trPr>
        <w:tc>
          <w:tcPr>
            <w:tcW w:w="2943" w:type="dxa"/>
            <w:vAlign w:val="center"/>
          </w:tcPr>
          <w:p w:rsidR="00A06AF4" w:rsidRPr="00AF2209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  <w:r w:rsidRPr="00AF2209">
              <w:rPr>
                <w:rFonts w:asciiTheme="majorHAnsi" w:hAnsiTheme="majorHAnsi"/>
                <w:sz w:val="24"/>
                <w:szCs w:val="24"/>
              </w:rPr>
              <w:t xml:space="preserve">100,  600,  400,  500, 200             </w:t>
            </w:r>
          </w:p>
        </w:tc>
        <w:tc>
          <w:tcPr>
            <w:tcW w:w="6521" w:type="dxa"/>
            <w:vAlign w:val="center"/>
          </w:tcPr>
          <w:p w:rsidR="00A06AF4" w:rsidRPr="00AF2209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06AF4" w:rsidRPr="00AF2209" w:rsidTr="00613E9D">
        <w:trPr>
          <w:trHeight w:val="567"/>
        </w:trPr>
        <w:tc>
          <w:tcPr>
            <w:tcW w:w="2943" w:type="dxa"/>
            <w:vAlign w:val="center"/>
          </w:tcPr>
          <w:p w:rsidR="00A06AF4" w:rsidRPr="00AF2209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  <w:r w:rsidRPr="00AF2209">
              <w:rPr>
                <w:rFonts w:asciiTheme="majorHAnsi" w:hAnsiTheme="majorHAnsi"/>
                <w:sz w:val="24"/>
                <w:szCs w:val="24"/>
              </w:rPr>
              <w:t xml:space="preserve">250,  520,  502,  99, 909           </w:t>
            </w:r>
          </w:p>
        </w:tc>
        <w:tc>
          <w:tcPr>
            <w:tcW w:w="6521" w:type="dxa"/>
            <w:vAlign w:val="center"/>
          </w:tcPr>
          <w:p w:rsidR="00A06AF4" w:rsidRPr="00AF2209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06AF4" w:rsidTr="00613E9D">
        <w:trPr>
          <w:trHeight w:val="567"/>
        </w:trPr>
        <w:tc>
          <w:tcPr>
            <w:tcW w:w="2943" w:type="dxa"/>
            <w:vAlign w:val="center"/>
          </w:tcPr>
          <w:p w:rsidR="00A06AF4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  <w:r w:rsidRPr="00AF2209">
              <w:rPr>
                <w:rFonts w:asciiTheme="majorHAnsi" w:hAnsiTheme="majorHAnsi"/>
                <w:sz w:val="24"/>
                <w:szCs w:val="24"/>
              </w:rPr>
              <w:t xml:space="preserve">333,  330,  303,  723,  199            </w:t>
            </w:r>
          </w:p>
        </w:tc>
        <w:tc>
          <w:tcPr>
            <w:tcW w:w="6521" w:type="dxa"/>
            <w:vAlign w:val="center"/>
          </w:tcPr>
          <w:p w:rsidR="00A06AF4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06AF4" w:rsidRPr="00A06AF4" w:rsidRDefault="00A06AF4" w:rsidP="00A06AF4">
      <w:pPr>
        <w:pStyle w:val="ListeParagraf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A06AF4" w:rsidRDefault="004E41E1" w:rsidP="004E41E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4E41E1">
        <w:rPr>
          <w:rFonts w:asciiTheme="majorHAnsi" w:hAnsiTheme="majorHAnsi"/>
          <w:b/>
          <w:sz w:val="24"/>
          <w:szCs w:val="24"/>
        </w:rPr>
        <w:t>11</w:t>
      </w:r>
      <w:r w:rsidR="00A06AF4" w:rsidRPr="004E41E1">
        <w:rPr>
          <w:rFonts w:asciiTheme="majorHAnsi" w:hAnsiTheme="majorHAnsi"/>
          <w:b/>
          <w:sz w:val="24"/>
          <w:szCs w:val="24"/>
        </w:rPr>
        <w:t>) Aşağıdaki doğal sayıları aralarında sembol kullanarak büyükten küçüğe doğru sıralayınız.</w:t>
      </w:r>
    </w:p>
    <w:p w:rsidR="004E41E1" w:rsidRPr="004E41E1" w:rsidRDefault="004E41E1" w:rsidP="004E41E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6521"/>
      </w:tblGrid>
      <w:tr w:rsidR="00A06AF4" w:rsidRPr="00EE6692" w:rsidTr="00613E9D">
        <w:trPr>
          <w:trHeight w:val="567"/>
        </w:trPr>
        <w:tc>
          <w:tcPr>
            <w:tcW w:w="2943" w:type="dxa"/>
            <w:vAlign w:val="center"/>
          </w:tcPr>
          <w:p w:rsidR="00A06AF4" w:rsidRPr="00EE6692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  <w:r w:rsidRPr="00EE6692">
              <w:rPr>
                <w:rFonts w:asciiTheme="majorHAnsi" w:hAnsiTheme="majorHAnsi"/>
                <w:sz w:val="24"/>
                <w:szCs w:val="24"/>
              </w:rPr>
              <w:t xml:space="preserve">200,  600,  800,  100, 900            </w:t>
            </w:r>
          </w:p>
        </w:tc>
        <w:tc>
          <w:tcPr>
            <w:tcW w:w="6521" w:type="dxa"/>
            <w:vAlign w:val="center"/>
          </w:tcPr>
          <w:p w:rsidR="00A06AF4" w:rsidRPr="00EE6692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06AF4" w:rsidRPr="00EE6692" w:rsidTr="00613E9D">
        <w:trPr>
          <w:trHeight w:val="567"/>
        </w:trPr>
        <w:tc>
          <w:tcPr>
            <w:tcW w:w="2943" w:type="dxa"/>
            <w:vAlign w:val="center"/>
          </w:tcPr>
          <w:p w:rsidR="00A06AF4" w:rsidRPr="00EE6692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  <w:r w:rsidRPr="00EE6692">
              <w:rPr>
                <w:rFonts w:asciiTheme="majorHAnsi" w:hAnsiTheme="majorHAnsi"/>
                <w:sz w:val="24"/>
                <w:szCs w:val="24"/>
              </w:rPr>
              <w:t xml:space="preserve">140,  410,  401,  78, 907             </w:t>
            </w:r>
          </w:p>
        </w:tc>
        <w:tc>
          <w:tcPr>
            <w:tcW w:w="6521" w:type="dxa"/>
            <w:vAlign w:val="center"/>
          </w:tcPr>
          <w:p w:rsidR="00A06AF4" w:rsidRPr="00EE6692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06AF4" w:rsidTr="00613E9D">
        <w:trPr>
          <w:trHeight w:val="567"/>
        </w:trPr>
        <w:tc>
          <w:tcPr>
            <w:tcW w:w="2943" w:type="dxa"/>
            <w:vAlign w:val="center"/>
          </w:tcPr>
          <w:p w:rsidR="00A06AF4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  <w:r w:rsidRPr="00EE6692">
              <w:rPr>
                <w:rFonts w:asciiTheme="majorHAnsi" w:hAnsiTheme="majorHAnsi"/>
                <w:sz w:val="24"/>
                <w:szCs w:val="24"/>
              </w:rPr>
              <w:t xml:space="preserve">555,  350,  505,  237,  222            </w:t>
            </w:r>
          </w:p>
        </w:tc>
        <w:tc>
          <w:tcPr>
            <w:tcW w:w="6521" w:type="dxa"/>
            <w:vAlign w:val="center"/>
          </w:tcPr>
          <w:p w:rsidR="00A06AF4" w:rsidRDefault="00A06AF4" w:rsidP="00613E9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06AF4" w:rsidRPr="00A06AF4" w:rsidRDefault="00A06AF4" w:rsidP="00A06AF4">
      <w:pPr>
        <w:pStyle w:val="ListeParagraf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A06AF4" w:rsidRPr="00A06AF4" w:rsidRDefault="00A06AF4" w:rsidP="00A06AF4">
      <w:pPr>
        <w:pStyle w:val="ListeParagraf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D0CED" w:rsidRPr="00CD0CED" w:rsidRDefault="004E41E1" w:rsidP="004E41E1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12)</w:t>
      </w:r>
      <w:r w:rsidR="00CD0CED" w:rsidRPr="00CD0CED">
        <w:rPr>
          <w:rFonts w:ascii="Times New Roman" w:eastAsia="Times New Roman" w:hAnsi="Times New Roman"/>
          <w:b/>
          <w:sz w:val="24"/>
          <w:szCs w:val="24"/>
        </w:rPr>
        <w:t>Aşağıdaki toplama işlemlerini Romen rakamlarını kullanarak yapınız.</w:t>
      </w:r>
    </w:p>
    <w:p w:rsidR="00D85C11" w:rsidRDefault="00D85C11" w:rsidP="00CD0CE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D0CED" w:rsidRDefault="00A95139" w:rsidP="00D85C1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IV+V=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………</w:t>
      </w:r>
      <w:proofErr w:type="gramEnd"/>
      <w:r>
        <w:rPr>
          <w:rFonts w:ascii="Times New Roman" w:eastAsia="Times New Roman" w:hAnsi="Times New Roman"/>
          <w:sz w:val="24"/>
          <w:szCs w:val="24"/>
        </w:rPr>
        <w:tab/>
        <w:t>X+III=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……….</w:t>
      </w:r>
      <w:proofErr w:type="gramEnd"/>
      <w:r>
        <w:rPr>
          <w:rFonts w:ascii="Times New Roman" w:eastAsia="Times New Roman" w:hAnsi="Times New Roman"/>
          <w:sz w:val="24"/>
          <w:szCs w:val="24"/>
        </w:rPr>
        <w:tab/>
      </w:r>
      <w:r w:rsidR="00CD0CED" w:rsidRPr="00CD0CED">
        <w:rPr>
          <w:rFonts w:ascii="Times New Roman" w:eastAsia="Times New Roman" w:hAnsi="Times New Roman"/>
          <w:sz w:val="24"/>
          <w:szCs w:val="24"/>
        </w:rPr>
        <w:t>V+VII=</w:t>
      </w:r>
      <w:proofErr w:type="gramStart"/>
      <w:r w:rsidR="00CD0CED" w:rsidRPr="00CD0CED">
        <w:rPr>
          <w:rFonts w:ascii="Times New Roman" w:eastAsia="Times New Roman" w:hAnsi="Times New Roman"/>
          <w:sz w:val="24"/>
          <w:szCs w:val="24"/>
        </w:rPr>
        <w:t>………..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CD0CED" w:rsidRPr="00CD0CED">
        <w:rPr>
          <w:rFonts w:ascii="Times New Roman" w:eastAsia="Times New Roman" w:hAnsi="Times New Roman"/>
          <w:sz w:val="24"/>
          <w:szCs w:val="24"/>
        </w:rPr>
        <w:t>II+VII=</w:t>
      </w:r>
      <w:proofErr w:type="gramStart"/>
      <w:r w:rsidR="00CD0CED" w:rsidRPr="00CD0CED">
        <w:rPr>
          <w:rFonts w:ascii="Times New Roman" w:eastAsia="Times New Roman" w:hAnsi="Times New Roman"/>
          <w:sz w:val="24"/>
          <w:szCs w:val="24"/>
        </w:rPr>
        <w:t>……...</w:t>
      </w:r>
      <w:proofErr w:type="gramEnd"/>
      <w:r w:rsidR="00CD0CED" w:rsidRPr="00CD0CED">
        <w:rPr>
          <w:rFonts w:ascii="Times New Roman" w:eastAsia="Times New Roman" w:hAnsi="Times New Roman"/>
          <w:sz w:val="24"/>
          <w:szCs w:val="24"/>
        </w:rPr>
        <w:tab/>
      </w:r>
      <w:r w:rsidR="00CD0CED" w:rsidRPr="00CD0CED">
        <w:rPr>
          <w:rFonts w:ascii="Times New Roman" w:eastAsia="Times New Roman" w:hAnsi="Times New Roman"/>
          <w:sz w:val="24"/>
          <w:szCs w:val="24"/>
        </w:rPr>
        <w:tab/>
        <w:t>VI+IV=</w:t>
      </w:r>
      <w:proofErr w:type="gramStart"/>
      <w:r w:rsidR="00CD0CED" w:rsidRPr="00CD0CED">
        <w:rPr>
          <w:rFonts w:ascii="Times New Roman" w:eastAsia="Times New Roman" w:hAnsi="Times New Roman"/>
          <w:sz w:val="24"/>
          <w:szCs w:val="24"/>
        </w:rPr>
        <w:t>………</w:t>
      </w:r>
      <w:proofErr w:type="gramEnd"/>
    </w:p>
    <w:p w:rsidR="004E41E1" w:rsidRDefault="004E41E1" w:rsidP="00D85C1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</w:rPr>
      </w:pPr>
    </w:p>
    <w:p w:rsidR="004E41E1" w:rsidRDefault="004E41E1" w:rsidP="00D85C1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</w:rPr>
      </w:pPr>
    </w:p>
    <w:p w:rsidR="004E41E1" w:rsidRDefault="004E41E1" w:rsidP="00D85C1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</w:rPr>
      </w:pPr>
    </w:p>
    <w:p w:rsidR="00A95139" w:rsidRPr="00CD0CED" w:rsidRDefault="00A95139" w:rsidP="00CD0CE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F2AD4" w:rsidRPr="003F2AD4" w:rsidRDefault="004E41E1" w:rsidP="004E41E1">
      <w:pPr>
        <w:spacing w:after="0" w:line="240" w:lineRule="auto"/>
        <w:ind w:left="426"/>
        <w:rPr>
          <w:rFonts w:ascii="Times New Roman" w:eastAsia="Times New Roman" w:hAnsi="Times New Roman"/>
          <w:b/>
          <w:sz w:val="24"/>
          <w:szCs w:val="24"/>
        </w:rPr>
      </w:pPr>
      <w:r w:rsidRPr="008E1543">
        <w:rPr>
          <w:rFonts w:ascii="Comic Sans MS" w:eastAsia="Times New Roman" w:hAnsi="Comic Sans MS"/>
          <w:b/>
        </w:rPr>
        <w:t>13</w:t>
      </w:r>
      <w:r>
        <w:rPr>
          <w:rFonts w:ascii="Times New Roman" w:eastAsia="Times New Roman" w:hAnsi="Times New Roman"/>
          <w:b/>
          <w:sz w:val="24"/>
          <w:szCs w:val="24"/>
        </w:rPr>
        <w:t>)</w:t>
      </w:r>
      <w:r w:rsidR="003F2AD4" w:rsidRPr="003F2AD4">
        <w:rPr>
          <w:rFonts w:ascii="Times New Roman" w:eastAsia="Times New Roman" w:hAnsi="Times New Roman"/>
          <w:b/>
          <w:sz w:val="24"/>
          <w:szCs w:val="24"/>
        </w:rPr>
        <w:t>Elif 23’ten başlayıp ileriye doğru 6 şar sayarak topları boyuyor. 5. saymada hangi sayıyı söyler?</w:t>
      </w:r>
    </w:p>
    <w:p w:rsidR="003F2AD4" w:rsidRPr="003F2AD4" w:rsidRDefault="00EE44BB" w:rsidP="003F2AD4">
      <w:pPr>
        <w:spacing w:after="0" w:line="240" w:lineRule="auto"/>
        <w:rPr>
          <w:rFonts w:ascii="Times New Roman" w:eastAsia="Times New Roman" w:hAnsi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color w:val="0000FF"/>
          <w:sz w:val="24"/>
          <w:szCs w:val="24"/>
        </w:rPr>
        <w:pict>
          <v:oval id="_x0000_s1201" style="position:absolute;margin-left:228.75pt;margin-top:11.05pt;width:36pt;height:27pt;z-index:251670016" fillcolor="#cff" stroked="f">
            <v:textbox style="mso-next-textbox:#_x0000_s1201">
              <w:txbxContent>
                <w:p w:rsidR="003F2AD4" w:rsidRDefault="003F2AD4" w:rsidP="003F2AD4">
                  <w:r>
                    <w:t>…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/>
          <w:b/>
          <w:noProof/>
          <w:color w:val="0000FF"/>
          <w:sz w:val="24"/>
          <w:szCs w:val="24"/>
        </w:rPr>
        <w:pict>
          <v:oval id="_x0000_s1200" style="position:absolute;margin-left:175.3pt;margin-top:11.05pt;width:36pt;height:27pt;z-index:251668992" fillcolor="#cff" stroked="f">
            <v:textbox style="mso-next-textbox:#_x0000_s1200">
              <w:txbxContent>
                <w:p w:rsidR="003F2AD4" w:rsidRDefault="003F2AD4" w:rsidP="003F2AD4">
                  <w:r>
                    <w:t>…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/>
          <w:b/>
          <w:noProof/>
          <w:color w:val="0000FF"/>
          <w:sz w:val="24"/>
          <w:szCs w:val="24"/>
        </w:rPr>
        <w:pict>
          <v:oval id="_x0000_s1199" style="position:absolute;margin-left:126pt;margin-top:11.05pt;width:36pt;height:27pt;z-index:251667968" fillcolor="#cff" stroked="f">
            <v:textbox style="mso-next-textbox:#_x0000_s1199">
              <w:txbxContent>
                <w:p w:rsidR="003F2AD4" w:rsidRDefault="003F2AD4" w:rsidP="003F2AD4">
                  <w:r>
                    <w:t>…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/>
          <w:b/>
          <w:noProof/>
          <w:color w:val="0000FF"/>
          <w:sz w:val="24"/>
          <w:szCs w:val="24"/>
        </w:rPr>
        <w:pict>
          <v:oval id="_x0000_s1198" style="position:absolute;margin-left:77.95pt;margin-top:11.05pt;width:36pt;height:27pt;z-index:251666944" fillcolor="#cff" stroked="f">
            <v:textbox style="mso-next-textbox:#_x0000_s1198">
              <w:txbxContent>
                <w:p w:rsidR="003F2AD4" w:rsidRPr="004E41E1" w:rsidRDefault="003F2AD4" w:rsidP="003F2AD4">
                  <w:pPr>
                    <w:rPr>
                      <w:b/>
                    </w:rPr>
                  </w:pPr>
                  <w:r w:rsidRPr="004E41E1">
                    <w:rPr>
                      <w:b/>
                    </w:rPr>
                    <w:t>29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/>
          <w:b/>
          <w:noProof/>
          <w:color w:val="0000FF"/>
          <w:sz w:val="24"/>
          <w:szCs w:val="24"/>
        </w:rPr>
        <w:pict>
          <v:oval id="_x0000_s1197" style="position:absolute;margin-left:27pt;margin-top:11.05pt;width:36pt;height:27pt;z-index:251665920" fillcolor="#cff" stroked="f">
            <v:textbox style="mso-next-textbox:#_x0000_s1197">
              <w:txbxContent>
                <w:p w:rsidR="003F2AD4" w:rsidRPr="004E41E1" w:rsidRDefault="003F2AD4" w:rsidP="003F2AD4">
                  <w:pPr>
                    <w:rPr>
                      <w:b/>
                    </w:rPr>
                  </w:pPr>
                  <w:r w:rsidRPr="004E41E1">
                    <w:rPr>
                      <w:b/>
                    </w:rPr>
                    <w:t>23</w:t>
                  </w:r>
                </w:p>
              </w:txbxContent>
            </v:textbox>
          </v:oval>
        </w:pict>
      </w:r>
    </w:p>
    <w:p w:rsidR="003F2AD4" w:rsidRPr="003F2AD4" w:rsidRDefault="003F2AD4" w:rsidP="003F2AD4">
      <w:pPr>
        <w:spacing w:after="0" w:line="240" w:lineRule="auto"/>
        <w:rPr>
          <w:rFonts w:ascii="Times New Roman" w:eastAsia="Times New Roman" w:hAnsi="Times New Roman"/>
          <w:b/>
          <w:color w:val="0000FF"/>
          <w:sz w:val="24"/>
          <w:szCs w:val="24"/>
        </w:rPr>
      </w:pPr>
    </w:p>
    <w:p w:rsidR="00CD0CED" w:rsidRDefault="00CD0CED" w:rsidP="004869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B4C3B" w:rsidRPr="004869B9" w:rsidRDefault="00EB4C3B" w:rsidP="004869B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E1543" w:rsidRPr="00EB4C3B" w:rsidRDefault="008E1543" w:rsidP="00EB4C3B">
      <w:pPr>
        <w:tabs>
          <w:tab w:val="left" w:pos="480"/>
          <w:tab w:val="left" w:pos="82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</w:rPr>
        <w:tab/>
      </w:r>
      <w:r w:rsidRPr="00EB4C3B">
        <w:rPr>
          <w:rFonts w:ascii="Comic Sans MS" w:hAnsi="Comic Sans MS"/>
          <w:b/>
        </w:rPr>
        <w:t>14</w:t>
      </w:r>
      <w:r w:rsidRPr="00EB4C3B">
        <w:rPr>
          <w:rFonts w:ascii="Times New Roman" w:hAnsi="Times New Roman"/>
          <w:b/>
          <w:sz w:val="28"/>
          <w:szCs w:val="28"/>
        </w:rPr>
        <w:t>)</w:t>
      </w:r>
      <w:r w:rsidRPr="00EB4C3B">
        <w:rPr>
          <w:rFonts w:ascii="Times New Roman" w:hAnsi="Times New Roman"/>
          <w:sz w:val="28"/>
          <w:szCs w:val="28"/>
        </w:rPr>
        <w:t xml:space="preserve">  </w:t>
      </w:r>
      <w:r w:rsidRPr="00EB4C3B">
        <w:rPr>
          <w:rFonts w:ascii="Times New Roman" w:hAnsi="Times New Roman"/>
          <w:b/>
          <w:sz w:val="24"/>
          <w:szCs w:val="24"/>
        </w:rPr>
        <w:t xml:space="preserve">604- ? =186  </w:t>
      </w:r>
      <w:proofErr w:type="gramStart"/>
      <w:r w:rsidRPr="00EB4C3B">
        <w:rPr>
          <w:rFonts w:ascii="Times New Roman" w:hAnsi="Times New Roman"/>
          <w:b/>
          <w:sz w:val="24"/>
          <w:szCs w:val="24"/>
        </w:rPr>
        <w:t>işleminde  ?</w:t>
      </w:r>
      <w:proofErr w:type="gramEnd"/>
      <w:r w:rsidRPr="00EB4C3B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EB4C3B">
        <w:rPr>
          <w:rFonts w:ascii="Times New Roman" w:hAnsi="Times New Roman"/>
          <w:b/>
          <w:sz w:val="24"/>
          <w:szCs w:val="24"/>
        </w:rPr>
        <w:t>yerine</w:t>
      </w:r>
      <w:proofErr w:type="gramEnd"/>
      <w:r w:rsidRPr="00EB4C3B">
        <w:rPr>
          <w:rFonts w:ascii="Times New Roman" w:hAnsi="Times New Roman"/>
          <w:b/>
          <w:sz w:val="24"/>
          <w:szCs w:val="24"/>
        </w:rPr>
        <w:t xml:space="preserve"> hangi sayı gelmelidir</w:t>
      </w:r>
      <w:r w:rsidR="00EB4C3B" w:rsidRPr="00EB4C3B">
        <w:rPr>
          <w:rFonts w:ascii="Times New Roman" w:hAnsi="Times New Roman"/>
          <w:b/>
          <w:sz w:val="24"/>
          <w:szCs w:val="24"/>
        </w:rPr>
        <w:t>?</w:t>
      </w:r>
    </w:p>
    <w:p w:rsidR="00EB4C3B" w:rsidRPr="00EB4C3B" w:rsidRDefault="00EB4C3B" w:rsidP="00EB4C3B">
      <w:pPr>
        <w:tabs>
          <w:tab w:val="left" w:pos="480"/>
          <w:tab w:val="left" w:pos="8250"/>
        </w:tabs>
        <w:rPr>
          <w:rFonts w:ascii="Times New Roman" w:hAnsi="Times New Roman"/>
          <w:sz w:val="24"/>
          <w:szCs w:val="24"/>
        </w:rPr>
      </w:pPr>
    </w:p>
    <w:p w:rsidR="00EB4C3B" w:rsidRDefault="00EB4C3B" w:rsidP="00EB4C3B">
      <w:pPr>
        <w:tabs>
          <w:tab w:val="left" w:pos="480"/>
          <w:tab w:val="left" w:pos="8250"/>
        </w:tabs>
        <w:rPr>
          <w:rFonts w:ascii="Comic Sans MS" w:hAnsi="Comic Sans MS"/>
        </w:rPr>
      </w:pPr>
    </w:p>
    <w:p w:rsidR="00EB4C3B" w:rsidRPr="00EB4C3B" w:rsidRDefault="00EB4C3B" w:rsidP="00EB4C3B">
      <w:pPr>
        <w:spacing w:before="480" w:after="480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Comic Sans MS" w:hAnsi="Comic Sans MS"/>
          <w:b/>
        </w:rPr>
        <w:t xml:space="preserve">    </w:t>
      </w:r>
      <w:r w:rsidRPr="00EB4C3B">
        <w:rPr>
          <w:rFonts w:ascii="Comic Sans MS" w:hAnsi="Comic Sans MS"/>
          <w:b/>
        </w:rPr>
        <w:t>15)</w:t>
      </w:r>
      <w:r w:rsidRPr="00EB4C3B">
        <w:rPr>
          <w:rFonts w:ascii="Arial" w:hAnsi="Arial" w:cs="Arial"/>
          <w:color w:val="000000"/>
        </w:rPr>
        <w:t xml:space="preserve"> </w:t>
      </w:r>
      <w:r w:rsidRPr="00EB4C3B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Bir okulda kurs için okula gelen kız öğrencilerinin sayısı 130 erkeklerin sayısı ise kızlardan 68 fazla olduğuna göre kursa gelen toplam öğrenci sayısı kaçtır?</w:t>
      </w:r>
    </w:p>
    <w:p w:rsidR="008E1543" w:rsidRDefault="008E1543" w:rsidP="00EB4C3B">
      <w:pPr>
        <w:tabs>
          <w:tab w:val="left" w:pos="8250"/>
        </w:tabs>
        <w:rPr>
          <w:rFonts w:ascii="Comic Sans MS" w:hAnsi="Comic Sans MS"/>
        </w:rPr>
      </w:pPr>
    </w:p>
    <w:p w:rsidR="008E1543" w:rsidRDefault="008E1543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4C3B" w:rsidRDefault="00EB4C3B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Pr="004E41E1" w:rsidRDefault="004E41E1" w:rsidP="00EB2BAE">
      <w:pPr>
        <w:tabs>
          <w:tab w:val="left" w:pos="405"/>
          <w:tab w:val="left" w:pos="8250"/>
        </w:tabs>
        <w:rPr>
          <w:rFonts w:ascii="Comic Sans MS" w:hAnsi="Comic Sans MS"/>
          <w:b/>
        </w:rPr>
      </w:pPr>
      <w:r w:rsidRPr="004E41E1">
        <w:rPr>
          <w:rFonts w:ascii="Comic Sans MS" w:hAnsi="Comic Sans MS"/>
          <w:b/>
        </w:rPr>
        <w:t>1</w:t>
      </w:r>
      <w:r w:rsidR="00EB4C3B">
        <w:rPr>
          <w:rFonts w:ascii="Comic Sans MS" w:hAnsi="Comic Sans MS"/>
          <w:b/>
        </w:rPr>
        <w:t>6</w:t>
      </w:r>
      <w:r w:rsidRPr="004E41E1">
        <w:rPr>
          <w:rFonts w:ascii="Comic Sans MS" w:hAnsi="Comic Sans MS"/>
          <w:b/>
        </w:rPr>
        <w:t>)</w:t>
      </w:r>
    </w:p>
    <w:tbl>
      <w:tblPr>
        <w:tblStyle w:val="TabloKlavuzu"/>
        <w:tblW w:w="9647" w:type="dxa"/>
        <w:tblLook w:val="04A0"/>
      </w:tblPr>
      <w:tblGrid>
        <w:gridCol w:w="1929"/>
        <w:gridCol w:w="1929"/>
        <w:gridCol w:w="1929"/>
        <w:gridCol w:w="1930"/>
        <w:gridCol w:w="1930"/>
      </w:tblGrid>
      <w:tr w:rsidR="00EB2BAE" w:rsidRPr="00142403" w:rsidTr="00613E9D">
        <w:trPr>
          <w:trHeight w:val="425"/>
        </w:trPr>
        <w:tc>
          <w:tcPr>
            <w:tcW w:w="1929" w:type="dxa"/>
            <w:shd w:val="clear" w:color="auto" w:fill="D9D9D9" w:themeFill="background1" w:themeFillShade="D9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RAKAMLAR</w:t>
            </w:r>
          </w:p>
        </w:tc>
        <w:tc>
          <w:tcPr>
            <w:tcW w:w="1929" w:type="dxa"/>
            <w:shd w:val="clear" w:color="auto" w:fill="D9D9D9" w:themeFill="background1" w:themeFillShade="D9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EN KÜÇÜK TEK SAYI</w:t>
            </w:r>
          </w:p>
        </w:tc>
        <w:tc>
          <w:tcPr>
            <w:tcW w:w="1929" w:type="dxa"/>
            <w:shd w:val="clear" w:color="auto" w:fill="D9D9D9" w:themeFill="background1" w:themeFillShade="D9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EN BÜYÜK TEK SAYI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EN KÜÇÜK ÇİFT SAYI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EN BÜYÜK ÇİFT SAYI</w:t>
            </w:r>
          </w:p>
        </w:tc>
      </w:tr>
      <w:tr w:rsidR="00EB2BAE" w:rsidRPr="00E13A6C" w:rsidTr="00EB2BAE">
        <w:trPr>
          <w:trHeight w:val="744"/>
        </w:trPr>
        <w:tc>
          <w:tcPr>
            <w:tcW w:w="1929" w:type="dxa"/>
          </w:tcPr>
          <w:p w:rsidR="00EB2BAE" w:rsidRPr="00E13A6C" w:rsidRDefault="00EB2BAE" w:rsidP="003211FA">
            <w:pPr>
              <w:jc w:val="center"/>
              <w:rPr>
                <w:b/>
                <w:i/>
                <w:sz w:val="48"/>
                <w:szCs w:val="48"/>
              </w:rPr>
            </w:pPr>
            <w:proofErr w:type="gramStart"/>
            <w:r w:rsidRPr="00E13A6C">
              <w:rPr>
                <w:b/>
                <w:i/>
                <w:sz w:val="48"/>
                <w:szCs w:val="48"/>
              </w:rPr>
              <w:t>5,3,0</w:t>
            </w:r>
            <w:proofErr w:type="gramEnd"/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30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30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</w:tr>
      <w:tr w:rsidR="00EB2BAE" w:rsidRPr="00142403" w:rsidTr="00EB2BAE">
        <w:trPr>
          <w:trHeight w:val="371"/>
        </w:trPr>
        <w:tc>
          <w:tcPr>
            <w:tcW w:w="1929" w:type="dxa"/>
          </w:tcPr>
          <w:p w:rsidR="00EB2BAE" w:rsidRPr="00E13A6C" w:rsidRDefault="00EB2BAE" w:rsidP="003211FA">
            <w:pPr>
              <w:jc w:val="center"/>
              <w:rPr>
                <w:b/>
                <w:i/>
                <w:sz w:val="48"/>
                <w:szCs w:val="48"/>
              </w:rPr>
            </w:pPr>
            <w:proofErr w:type="gramStart"/>
            <w:r w:rsidRPr="00E13A6C">
              <w:rPr>
                <w:b/>
                <w:i/>
                <w:sz w:val="48"/>
                <w:szCs w:val="48"/>
              </w:rPr>
              <w:t>6,9,7</w:t>
            </w:r>
            <w:proofErr w:type="gramEnd"/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</w:tr>
      <w:tr w:rsidR="00EB2BAE" w:rsidRPr="00142403" w:rsidTr="00613E9D">
        <w:trPr>
          <w:trHeight w:val="425"/>
        </w:trPr>
        <w:tc>
          <w:tcPr>
            <w:tcW w:w="1929" w:type="dxa"/>
          </w:tcPr>
          <w:p w:rsidR="00EB2BAE" w:rsidRPr="00E13A6C" w:rsidRDefault="00EB2BAE" w:rsidP="003211FA">
            <w:pPr>
              <w:jc w:val="center"/>
              <w:rPr>
                <w:b/>
                <w:i/>
                <w:sz w:val="48"/>
                <w:szCs w:val="48"/>
              </w:rPr>
            </w:pPr>
            <w:proofErr w:type="gramStart"/>
            <w:r w:rsidRPr="00E13A6C">
              <w:rPr>
                <w:b/>
                <w:i/>
                <w:sz w:val="48"/>
                <w:szCs w:val="48"/>
              </w:rPr>
              <w:t>5,8,1</w:t>
            </w:r>
            <w:proofErr w:type="gramEnd"/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</w:tr>
      <w:tr w:rsidR="00EB2BAE" w:rsidRPr="00142403" w:rsidTr="00613E9D">
        <w:trPr>
          <w:trHeight w:val="403"/>
        </w:trPr>
        <w:tc>
          <w:tcPr>
            <w:tcW w:w="1929" w:type="dxa"/>
          </w:tcPr>
          <w:p w:rsidR="00EB2BAE" w:rsidRPr="00E13A6C" w:rsidRDefault="00EB2BAE" w:rsidP="003211FA">
            <w:pPr>
              <w:jc w:val="center"/>
              <w:rPr>
                <w:b/>
                <w:i/>
                <w:sz w:val="48"/>
                <w:szCs w:val="48"/>
              </w:rPr>
            </w:pPr>
            <w:proofErr w:type="gramStart"/>
            <w:r w:rsidRPr="00E13A6C">
              <w:rPr>
                <w:b/>
                <w:i/>
                <w:sz w:val="48"/>
                <w:szCs w:val="48"/>
              </w:rPr>
              <w:t>7,6,3</w:t>
            </w:r>
            <w:proofErr w:type="gramEnd"/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</w:tr>
      <w:tr w:rsidR="00EB2BAE" w:rsidRPr="00142403" w:rsidTr="00613E9D">
        <w:trPr>
          <w:trHeight w:val="403"/>
        </w:trPr>
        <w:tc>
          <w:tcPr>
            <w:tcW w:w="1929" w:type="dxa"/>
          </w:tcPr>
          <w:p w:rsidR="00EB2BAE" w:rsidRPr="00E13A6C" w:rsidRDefault="003211FA" w:rsidP="003211FA">
            <w:pPr>
              <w:jc w:val="center"/>
              <w:rPr>
                <w:b/>
                <w:i/>
                <w:sz w:val="48"/>
                <w:szCs w:val="48"/>
              </w:rPr>
            </w:pPr>
            <w:proofErr w:type="gramStart"/>
            <w:r>
              <w:rPr>
                <w:b/>
                <w:i/>
                <w:sz w:val="48"/>
                <w:szCs w:val="48"/>
              </w:rPr>
              <w:t>8,8,5</w:t>
            </w:r>
            <w:proofErr w:type="gramEnd"/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29" w:type="dxa"/>
          </w:tcPr>
          <w:p w:rsidR="00EB2BAE" w:rsidRPr="00E13A6C" w:rsidRDefault="00EB2BAE" w:rsidP="00613E9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  <w:tc>
          <w:tcPr>
            <w:tcW w:w="1930" w:type="dxa"/>
          </w:tcPr>
          <w:p w:rsidR="00EB2BAE" w:rsidRPr="00142403" w:rsidRDefault="00EB2BAE" w:rsidP="00613E9D">
            <w:pPr>
              <w:jc w:val="center"/>
              <w:rPr>
                <w:b/>
                <w:i/>
              </w:rPr>
            </w:pPr>
          </w:p>
        </w:tc>
      </w:tr>
    </w:tbl>
    <w:p w:rsidR="00EB2BAE" w:rsidRDefault="008E1543" w:rsidP="004E41E1">
      <w:pPr>
        <w:tabs>
          <w:tab w:val="left" w:pos="8250"/>
        </w:tabs>
        <w:rPr>
          <w:rFonts w:ascii="Comic Sans MS" w:hAnsi="Comic Sans MS"/>
        </w:rPr>
      </w:pPr>
      <w:r>
        <w:rPr>
          <w:rFonts w:ascii="Arial" w:hAnsi="Arial" w:cs="Arial"/>
          <w:color w:val="FFFFFF"/>
          <w:sz w:val="36"/>
          <w:szCs w:val="36"/>
        </w:rPr>
        <w:t>t60w4666600</w:t>
      </w:r>
      <w:r w:rsidR="004E41E1">
        <w:rPr>
          <w:rFonts w:ascii="Arial" w:hAnsi="Arial" w:cs="Arial"/>
          <w:color w:val="FFFFFF"/>
          <w:sz w:val="36"/>
          <w:szCs w:val="36"/>
        </w:rPr>
        <w:t xml:space="preserve">660kgjvnnv04 -66604 - ? = </w:t>
      </w: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323540" w:rsidRPr="005E1559" w:rsidRDefault="00323540" w:rsidP="00323540">
      <w:pPr>
        <w:tabs>
          <w:tab w:val="left" w:pos="825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  <w:t xml:space="preserve">                           1.DÖNEM MATEMATİK DERSİ PERFORMANS GÖREVİ DEĞERLENDİRME ÖLÇEĞİ</w:t>
      </w:r>
    </w:p>
    <w:tbl>
      <w:tblPr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75"/>
        <w:gridCol w:w="2835"/>
        <w:gridCol w:w="426"/>
        <w:gridCol w:w="708"/>
        <w:gridCol w:w="426"/>
        <w:gridCol w:w="567"/>
        <w:gridCol w:w="425"/>
        <w:gridCol w:w="425"/>
        <w:gridCol w:w="425"/>
        <w:gridCol w:w="567"/>
        <w:gridCol w:w="426"/>
        <w:gridCol w:w="567"/>
        <w:gridCol w:w="425"/>
        <w:gridCol w:w="425"/>
        <w:gridCol w:w="567"/>
        <w:gridCol w:w="567"/>
        <w:gridCol w:w="567"/>
      </w:tblGrid>
      <w:tr w:rsidR="00323540" w:rsidRPr="00823185" w:rsidTr="002B5DD3">
        <w:trPr>
          <w:cantSplit/>
          <w:trHeight w:val="6741"/>
        </w:trPr>
        <w:tc>
          <w:tcPr>
            <w:tcW w:w="675" w:type="dxa"/>
            <w:textDirection w:val="btLr"/>
            <w:vAlign w:val="center"/>
          </w:tcPr>
          <w:p w:rsidR="00323540" w:rsidRPr="00823185" w:rsidRDefault="00323540" w:rsidP="002B5DD3">
            <w:pPr>
              <w:ind w:left="113" w:right="-108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23185">
              <w:rPr>
                <w:rFonts w:ascii="Comic Sans MS" w:hAnsi="Comic Sans MS"/>
                <w:b/>
                <w:sz w:val="16"/>
                <w:szCs w:val="16"/>
              </w:rPr>
              <w:t>ÖGR. NO</w:t>
            </w:r>
          </w:p>
        </w:tc>
        <w:tc>
          <w:tcPr>
            <w:tcW w:w="2835" w:type="dxa"/>
            <w:vAlign w:val="center"/>
          </w:tcPr>
          <w:p w:rsidR="00323540" w:rsidRPr="00823185" w:rsidRDefault="00323540" w:rsidP="002B5DD3">
            <w:pPr>
              <w:ind w:right="-108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823185">
              <w:rPr>
                <w:rFonts w:ascii="Comic Sans MS" w:hAnsi="Comic Sans MS"/>
                <w:b/>
                <w:sz w:val="16"/>
                <w:szCs w:val="16"/>
              </w:rPr>
              <w:t>ADI SOYADI</w:t>
            </w:r>
          </w:p>
        </w:tc>
        <w:tc>
          <w:tcPr>
            <w:tcW w:w="426" w:type="dxa"/>
            <w:textDirection w:val="btLr"/>
            <w:vAlign w:val="bottom"/>
          </w:tcPr>
          <w:p w:rsidR="00323540" w:rsidRPr="005E1559" w:rsidRDefault="00323540" w:rsidP="002B5DD3">
            <w:pPr>
              <w:spacing w:after="0" w:line="240" w:lineRule="auto"/>
              <w:ind w:left="11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Üç basamaklı sayı yazma. </w:t>
            </w:r>
            <w:r w:rsidRPr="00126CB2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(2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 </w:t>
            </w:r>
            <w:r w:rsidRPr="00126CB2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p)</w:t>
            </w:r>
          </w:p>
        </w:tc>
        <w:tc>
          <w:tcPr>
            <w:tcW w:w="708" w:type="dxa"/>
            <w:textDirection w:val="btLr"/>
            <w:vAlign w:val="bottom"/>
          </w:tcPr>
          <w:p w:rsidR="00323540" w:rsidRPr="005E1559" w:rsidRDefault="00323540" w:rsidP="002B5DD3">
            <w:pPr>
              <w:spacing w:after="0" w:line="240" w:lineRule="auto"/>
              <w:ind w:left="11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5E1559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Yazdığı 3 basamaklı sayının basamak </w:t>
            </w: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adını, sayı değerini, basamak değerini</w:t>
            </w:r>
            <w:r w:rsidRPr="005E1559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 doğru olarak yazma.</w:t>
            </w: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 </w:t>
            </w:r>
            <w:r w:rsidRPr="00126CB2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9</w:t>
            </w:r>
            <w:r w:rsidRPr="00126CB2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 p)</w:t>
            </w:r>
          </w:p>
        </w:tc>
        <w:tc>
          <w:tcPr>
            <w:tcW w:w="426" w:type="dxa"/>
            <w:textDirection w:val="btLr"/>
          </w:tcPr>
          <w:p w:rsidR="00323540" w:rsidRPr="005E1559" w:rsidRDefault="00323540" w:rsidP="002B5DD3">
            <w:pPr>
              <w:spacing w:after="0" w:line="240" w:lineRule="auto"/>
              <w:ind w:left="11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5E1559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Verilen rakamlarla tek ve çift sayılar yazma.</w:t>
            </w: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 </w:t>
            </w:r>
            <w:r w:rsidRPr="000F1BC4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9 p</w:t>
            </w:r>
            <w:r w:rsidRPr="000F1BC4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567" w:type="dxa"/>
            <w:textDirection w:val="btLr"/>
          </w:tcPr>
          <w:p w:rsidR="00323540" w:rsidRPr="005E1559" w:rsidRDefault="00323540" w:rsidP="002B5DD3">
            <w:pPr>
              <w:spacing w:after="0" w:line="240" w:lineRule="auto"/>
              <w:ind w:left="113" w:right="11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D61A30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Sayıları en yakın onluğa yuvarlama. </w:t>
            </w:r>
            <w:r w:rsidRPr="00241B30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(5 p)</w:t>
            </w:r>
          </w:p>
        </w:tc>
        <w:tc>
          <w:tcPr>
            <w:tcW w:w="425" w:type="dxa"/>
            <w:textDirection w:val="btLr"/>
          </w:tcPr>
          <w:p w:rsidR="00323540" w:rsidRPr="003D03DB" w:rsidRDefault="00323540" w:rsidP="002B5DD3">
            <w:pPr>
              <w:spacing w:after="0" w:line="240" w:lineRule="auto"/>
              <w:ind w:left="473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Toplama işlemi yapma. </w:t>
            </w:r>
            <w:r w:rsidRPr="003D03DB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5</w:t>
            </w:r>
            <w:r w:rsidRPr="003D03DB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p</w:t>
            </w:r>
            <w:r w:rsidRPr="003D03DB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425" w:type="dxa"/>
            <w:textDirection w:val="btLr"/>
          </w:tcPr>
          <w:p w:rsidR="00323540" w:rsidRPr="005E1559" w:rsidRDefault="00323540" w:rsidP="002B5DD3">
            <w:pPr>
              <w:spacing w:after="0" w:line="240" w:lineRule="auto"/>
              <w:ind w:left="47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Çıkarma işlemi yapma. </w:t>
            </w:r>
            <w:r w:rsidRPr="003D03DB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5</w:t>
            </w:r>
            <w:r w:rsidRPr="003D03DB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 p)</w:t>
            </w:r>
          </w:p>
        </w:tc>
        <w:tc>
          <w:tcPr>
            <w:tcW w:w="425" w:type="dxa"/>
            <w:textDirection w:val="btLr"/>
          </w:tcPr>
          <w:p w:rsidR="00323540" w:rsidRPr="003D03DB" w:rsidRDefault="00323540" w:rsidP="002B5DD3">
            <w:pPr>
              <w:spacing w:after="0" w:line="240" w:lineRule="auto"/>
              <w:ind w:left="47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Toplama işlemi ile ilgili problemi çözer</w:t>
            </w:r>
            <w:r w:rsidRPr="00241B30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.(5 P)</w:t>
            </w:r>
          </w:p>
        </w:tc>
        <w:tc>
          <w:tcPr>
            <w:tcW w:w="567" w:type="dxa"/>
            <w:textDirection w:val="btLr"/>
          </w:tcPr>
          <w:p w:rsidR="00323540" w:rsidRPr="003D03DB" w:rsidRDefault="00323540" w:rsidP="002B5DD3">
            <w:pPr>
              <w:spacing w:after="0" w:line="240" w:lineRule="auto"/>
              <w:ind w:left="47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Sayıların aralarına uygun sembolleri yerleştirir.</w:t>
            </w:r>
            <w:r w:rsidRPr="00241B30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(12 P )</w:t>
            </w:r>
          </w:p>
        </w:tc>
        <w:tc>
          <w:tcPr>
            <w:tcW w:w="426" w:type="dxa"/>
            <w:textDirection w:val="btLr"/>
          </w:tcPr>
          <w:p w:rsidR="00323540" w:rsidRPr="005E1559" w:rsidRDefault="00323540" w:rsidP="002B5DD3">
            <w:pPr>
              <w:spacing w:after="0" w:line="240" w:lineRule="auto"/>
              <w:ind w:left="473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Sayıların okunuşunu yazma. </w:t>
            </w:r>
            <w:r w:rsidRPr="001F7AFD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3 p</w:t>
            </w:r>
            <w:r w:rsidRPr="001F7AFD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567" w:type="dxa"/>
            <w:textDirection w:val="btLr"/>
          </w:tcPr>
          <w:p w:rsidR="00323540" w:rsidRPr="00823185" w:rsidRDefault="00323540" w:rsidP="002B5DD3">
            <w:pPr>
              <w:spacing w:after="0" w:line="240" w:lineRule="auto"/>
              <w:ind w:left="473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Sayıları küçükten </w:t>
            </w:r>
            <w:proofErr w:type="gramStart"/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büyüğe ,büyükten</w:t>
            </w:r>
            <w:proofErr w:type="gramEnd"/>
            <w:r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 xml:space="preserve"> küçüğe doğru sıralama.</w:t>
            </w:r>
            <w:r w:rsidRPr="003D03DB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(12P)</w:t>
            </w:r>
          </w:p>
        </w:tc>
        <w:tc>
          <w:tcPr>
            <w:tcW w:w="425" w:type="dxa"/>
            <w:textDirection w:val="btLr"/>
          </w:tcPr>
          <w:p w:rsidR="00323540" w:rsidRPr="00823185" w:rsidRDefault="00323540" w:rsidP="002B5DD3">
            <w:pPr>
              <w:spacing w:after="0" w:line="240" w:lineRule="auto"/>
              <w:ind w:left="473" w:right="113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Romen rakamları ile toplama. </w:t>
            </w:r>
            <w:r w:rsidRPr="001F7AFD">
              <w:rPr>
                <w:rFonts w:ascii="Comic Sans MS" w:hAnsi="Comic Sans MS" w:cs="Arial"/>
                <w:b/>
                <w:sz w:val="20"/>
                <w:szCs w:val="20"/>
              </w:rPr>
              <w:t>(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5</w:t>
            </w:r>
            <w:r w:rsidRPr="001F7AFD">
              <w:rPr>
                <w:rFonts w:ascii="Comic Sans MS" w:hAnsi="Comic Sans MS"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425" w:type="dxa"/>
            <w:textDirection w:val="btLr"/>
          </w:tcPr>
          <w:p w:rsidR="00323540" w:rsidRPr="00823185" w:rsidRDefault="00323540" w:rsidP="002B5DD3">
            <w:pPr>
              <w:spacing w:after="0" w:line="240" w:lineRule="auto"/>
              <w:ind w:left="473" w:right="113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Ritmik sayma.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(3</w:t>
            </w:r>
            <w:r w:rsidRPr="001F7AFD">
              <w:rPr>
                <w:rFonts w:ascii="Comic Sans MS" w:hAnsi="Comic Sans MS"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567" w:type="dxa"/>
            <w:textDirection w:val="btLr"/>
          </w:tcPr>
          <w:p w:rsidR="00323540" w:rsidRPr="004D67A7" w:rsidRDefault="00323540" w:rsidP="002B5DD3">
            <w:pPr>
              <w:spacing w:after="0" w:line="240" w:lineRule="auto"/>
              <w:ind w:left="113" w:right="113"/>
              <w:rPr>
                <w:rFonts w:ascii="Comic Sans MS" w:hAnsi="Comic Sans MS" w:cs="Arial"/>
                <w:sz w:val="20"/>
                <w:szCs w:val="20"/>
              </w:rPr>
            </w:pPr>
            <w:r w:rsidRPr="004D67A7">
              <w:rPr>
                <w:rFonts w:ascii="Comic Sans MS" w:hAnsi="Comic Sans MS" w:cs="Arial"/>
                <w:sz w:val="20"/>
                <w:szCs w:val="20"/>
              </w:rPr>
              <w:t>Toplama ve çıkarma işlemi gerektiren problemleri çözer.</w:t>
            </w:r>
            <w:r w:rsidRPr="00241B30">
              <w:rPr>
                <w:rFonts w:ascii="Comic Sans MS" w:hAnsi="Comic Sans MS" w:cs="Arial"/>
                <w:b/>
                <w:sz w:val="20"/>
                <w:szCs w:val="20"/>
              </w:rPr>
              <w:t>(10 P )</w:t>
            </w:r>
          </w:p>
        </w:tc>
        <w:tc>
          <w:tcPr>
            <w:tcW w:w="567" w:type="dxa"/>
            <w:textDirection w:val="btLr"/>
          </w:tcPr>
          <w:p w:rsidR="00323540" w:rsidRPr="004D67A7" w:rsidRDefault="00323540" w:rsidP="002B5DD3">
            <w:pPr>
              <w:spacing w:after="0" w:line="240" w:lineRule="auto"/>
              <w:ind w:left="113" w:right="113"/>
              <w:rPr>
                <w:rFonts w:ascii="Comic Sans MS" w:hAnsi="Comic Sans MS" w:cs="Arial"/>
                <w:sz w:val="20"/>
                <w:szCs w:val="20"/>
              </w:rPr>
            </w:pPr>
            <w:r w:rsidRPr="004D67A7">
              <w:rPr>
                <w:rFonts w:ascii="Comic Sans MS" w:hAnsi="Comic Sans MS" w:cs="Arial"/>
                <w:sz w:val="20"/>
                <w:szCs w:val="20"/>
              </w:rPr>
              <w:t>Verilen rakamlarla tek ve çift sayılar oluşturur</w:t>
            </w:r>
            <w:r w:rsidRPr="00241B30">
              <w:rPr>
                <w:rFonts w:ascii="Comic Sans MS" w:hAnsi="Comic Sans MS" w:cs="Arial"/>
                <w:b/>
                <w:sz w:val="20"/>
                <w:szCs w:val="20"/>
              </w:rPr>
              <w:t>.(15 P )</w:t>
            </w:r>
          </w:p>
        </w:tc>
        <w:tc>
          <w:tcPr>
            <w:tcW w:w="567" w:type="dxa"/>
            <w:textDirection w:val="btLr"/>
          </w:tcPr>
          <w:p w:rsidR="00323540" w:rsidRPr="004D67A7" w:rsidRDefault="00323540" w:rsidP="002B5DD3">
            <w:pPr>
              <w:spacing w:after="0" w:line="240" w:lineRule="auto"/>
              <w:ind w:left="113" w:right="113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proofErr w:type="gramStart"/>
            <w:r w:rsidRPr="004D67A7">
              <w:rPr>
                <w:rFonts w:ascii="Comic Sans MS" w:hAnsi="Comic Sans MS" w:cs="Arial"/>
                <w:b/>
                <w:sz w:val="20"/>
                <w:szCs w:val="20"/>
              </w:rPr>
              <w:t>ALDIĞI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Pr="004D67A7">
              <w:rPr>
                <w:rFonts w:ascii="Comic Sans MS" w:hAnsi="Comic Sans MS" w:cs="Arial"/>
                <w:b/>
                <w:sz w:val="20"/>
                <w:szCs w:val="20"/>
              </w:rPr>
              <w:t xml:space="preserve"> NOT</w:t>
            </w:r>
            <w:proofErr w:type="gramEnd"/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vAlign w:val="center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extDirection w:val="btLr"/>
          </w:tcPr>
          <w:p w:rsidR="00323540" w:rsidRPr="004B25A2" w:rsidRDefault="00323540" w:rsidP="002B5DD3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</w:tcPr>
          <w:p w:rsidR="00323540" w:rsidRPr="003D03DB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extDirection w:val="btLr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extDirection w:val="btLr"/>
          </w:tcPr>
          <w:p w:rsidR="00323540" w:rsidRPr="004B25A2" w:rsidRDefault="00323540" w:rsidP="002B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EE44BB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EE44BB">
              <w:rPr>
                <w:rFonts w:ascii="Comic Sans MS" w:hAnsi="Comic Sans MS" w:cs="Arial"/>
                <w:b/>
                <w:noProof/>
                <w:sz w:val="20"/>
                <w:szCs w:val="20"/>
              </w:rPr>
              <w:pict>
                <v:rect id="_x0000_s1292" style="position:absolute;margin-left:336.8pt;margin-top:-.4pt;width:126pt;height:27pt;z-index:-251557376;mso-position-horizontal-relative:text;mso-position-vertical-relative:text">
                  <w10:wrap side="left"/>
                </v:rect>
              </w:pict>
            </w:r>
          </w:p>
        </w:tc>
        <w:tc>
          <w:tcPr>
            <w:tcW w:w="567" w:type="dxa"/>
          </w:tcPr>
          <w:p w:rsidR="00323540" w:rsidRPr="00332C56" w:rsidRDefault="00323540" w:rsidP="002B5DD3">
            <w:pPr>
              <w:spacing w:after="0" w:line="240" w:lineRule="auto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332C56" w:rsidRDefault="00323540" w:rsidP="002B5DD3">
            <w:pPr>
              <w:spacing w:after="0" w:line="240" w:lineRule="auto"/>
              <w:rPr>
                <w:rFonts w:ascii="Comic Sans MS" w:hAnsi="Comic Sans MS" w:cs="Arial"/>
                <w:b/>
                <w:noProof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170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323540" w:rsidRPr="00823185" w:rsidTr="002B5DD3">
        <w:trPr>
          <w:trHeight w:val="227"/>
        </w:trPr>
        <w:tc>
          <w:tcPr>
            <w:tcW w:w="67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23540" w:rsidRPr="0036272C" w:rsidRDefault="00323540" w:rsidP="002B5DD3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ind w:left="113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323540" w:rsidRPr="00823185" w:rsidRDefault="00323540" w:rsidP="002B5DD3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323540" w:rsidRPr="000D7BFC" w:rsidRDefault="00323540" w:rsidP="00323540">
      <w:pPr>
        <w:tabs>
          <w:tab w:val="left" w:pos="2175"/>
        </w:tabs>
        <w:spacing w:after="0" w:line="240" w:lineRule="auto"/>
        <w:rPr>
          <w:rFonts w:ascii="Comic Sans MS" w:hAnsi="Comic Sans MS"/>
          <w:b/>
          <w:color w:val="FF0000"/>
          <w:sz w:val="32"/>
        </w:rPr>
      </w:pPr>
    </w:p>
    <w:p w:rsidR="00323540" w:rsidRDefault="00323540" w:rsidP="00323540"/>
    <w:p w:rsidR="00EB2BAE" w:rsidRDefault="00EB2BAE" w:rsidP="00323540">
      <w:pPr>
        <w:tabs>
          <w:tab w:val="left" w:pos="345"/>
          <w:tab w:val="left" w:pos="8250"/>
        </w:tabs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EB2BAE" w:rsidRDefault="00EB2BAE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393952" w:rsidRDefault="00393952" w:rsidP="005E1559">
      <w:pPr>
        <w:tabs>
          <w:tab w:val="left" w:pos="8250"/>
        </w:tabs>
        <w:jc w:val="center"/>
        <w:rPr>
          <w:rFonts w:ascii="Comic Sans MS" w:hAnsi="Comic Sans MS"/>
        </w:rPr>
      </w:pPr>
    </w:p>
    <w:p w:rsidR="00393952" w:rsidRDefault="00393952" w:rsidP="00393952">
      <w:pPr>
        <w:rPr>
          <w:rFonts w:ascii="Comic Sans MS" w:hAnsi="Comic Sans MS"/>
        </w:rPr>
      </w:pPr>
    </w:p>
    <w:p w:rsidR="00EB2BAE" w:rsidRPr="00393952" w:rsidRDefault="00EB2BAE" w:rsidP="00393952">
      <w:pPr>
        <w:tabs>
          <w:tab w:val="left" w:pos="3540"/>
        </w:tabs>
        <w:rPr>
          <w:rFonts w:ascii="Comic Sans MS" w:hAnsi="Comic Sans MS"/>
        </w:rPr>
      </w:pPr>
      <w:bookmarkStart w:id="0" w:name="_GoBack"/>
      <w:bookmarkEnd w:id="0"/>
    </w:p>
    <w:sectPr w:rsidR="00EB2BAE" w:rsidRPr="00393952" w:rsidSect="002C5F94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2A0" w:rsidRDefault="003772A0" w:rsidP="002A3CB4">
      <w:pPr>
        <w:spacing w:after="0" w:line="240" w:lineRule="auto"/>
      </w:pPr>
      <w:r>
        <w:separator/>
      </w:r>
    </w:p>
  </w:endnote>
  <w:endnote w:type="continuationSeparator" w:id="0">
    <w:p w:rsidR="003772A0" w:rsidRDefault="003772A0" w:rsidP="002A3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2A0" w:rsidRDefault="003772A0" w:rsidP="002A3CB4">
      <w:pPr>
        <w:spacing w:after="0" w:line="240" w:lineRule="auto"/>
      </w:pPr>
      <w:r>
        <w:separator/>
      </w:r>
    </w:p>
  </w:footnote>
  <w:footnote w:type="continuationSeparator" w:id="0">
    <w:p w:rsidR="003772A0" w:rsidRDefault="003772A0" w:rsidP="002A3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9FC"/>
    <w:multiLevelType w:val="hybridMultilevel"/>
    <w:tmpl w:val="88521EB4"/>
    <w:lvl w:ilvl="0" w:tplc="C5BA1400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A241C"/>
    <w:multiLevelType w:val="hybridMultilevel"/>
    <w:tmpl w:val="48660518"/>
    <w:lvl w:ilvl="0" w:tplc="460ED65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AD0059"/>
    <w:multiLevelType w:val="hybridMultilevel"/>
    <w:tmpl w:val="0A6AF6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C55E3"/>
    <w:multiLevelType w:val="hybridMultilevel"/>
    <w:tmpl w:val="B8E6D398"/>
    <w:lvl w:ilvl="0" w:tplc="8E70DA2E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4B4F"/>
    <w:multiLevelType w:val="hybridMultilevel"/>
    <w:tmpl w:val="53F8A57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F06367"/>
    <w:multiLevelType w:val="hybridMultilevel"/>
    <w:tmpl w:val="D94A98A8"/>
    <w:lvl w:ilvl="0" w:tplc="CA68754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63610"/>
    <w:multiLevelType w:val="hybridMultilevel"/>
    <w:tmpl w:val="CEA2B4D8"/>
    <w:lvl w:ilvl="0" w:tplc="4A8C39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10C6"/>
    <w:multiLevelType w:val="hybridMultilevel"/>
    <w:tmpl w:val="7B0862B2"/>
    <w:lvl w:ilvl="0" w:tplc="FE128504">
      <w:start w:val="5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D5BD7"/>
    <w:multiLevelType w:val="hybridMultilevel"/>
    <w:tmpl w:val="A8CC222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73D29"/>
    <w:multiLevelType w:val="hybridMultilevel"/>
    <w:tmpl w:val="71BCDB02"/>
    <w:lvl w:ilvl="0" w:tplc="B4F6D5AA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3C530C9C"/>
    <w:multiLevelType w:val="hybridMultilevel"/>
    <w:tmpl w:val="98DEF37A"/>
    <w:lvl w:ilvl="0" w:tplc="C4DE091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76657"/>
    <w:multiLevelType w:val="hybridMultilevel"/>
    <w:tmpl w:val="CA54974E"/>
    <w:lvl w:ilvl="0" w:tplc="041F0011">
      <w:start w:val="1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8E202C"/>
    <w:multiLevelType w:val="hybridMultilevel"/>
    <w:tmpl w:val="26AE6614"/>
    <w:lvl w:ilvl="0" w:tplc="7E4E19EC">
      <w:start w:val="1"/>
      <w:numFmt w:val="decimal"/>
      <w:lvlText w:val="%1)"/>
      <w:lvlJc w:val="left"/>
      <w:pPr>
        <w:ind w:left="47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76446BB6"/>
    <w:multiLevelType w:val="hybridMultilevel"/>
    <w:tmpl w:val="59F6BE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6"/>
  </w:num>
  <w:num w:numId="5">
    <w:abstractNumId w:val="10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559"/>
    <w:rsid w:val="000B1CB4"/>
    <w:rsid w:val="000D7BFC"/>
    <w:rsid w:val="000F1BC4"/>
    <w:rsid w:val="000F5998"/>
    <w:rsid w:val="00106487"/>
    <w:rsid w:val="00107BAB"/>
    <w:rsid w:val="00126CB2"/>
    <w:rsid w:val="001A01BA"/>
    <w:rsid w:val="001F7AFD"/>
    <w:rsid w:val="002229F7"/>
    <w:rsid w:val="00270B3B"/>
    <w:rsid w:val="002A3CB4"/>
    <w:rsid w:val="002C5F94"/>
    <w:rsid w:val="003002B7"/>
    <w:rsid w:val="003211FA"/>
    <w:rsid w:val="00323540"/>
    <w:rsid w:val="003368F7"/>
    <w:rsid w:val="003564B7"/>
    <w:rsid w:val="003772A0"/>
    <w:rsid w:val="00393952"/>
    <w:rsid w:val="003D03DB"/>
    <w:rsid w:val="003F2AD4"/>
    <w:rsid w:val="00405333"/>
    <w:rsid w:val="00420CEA"/>
    <w:rsid w:val="00434D77"/>
    <w:rsid w:val="00482005"/>
    <w:rsid w:val="004869B9"/>
    <w:rsid w:val="004D45C5"/>
    <w:rsid w:val="004D7AB9"/>
    <w:rsid w:val="004E41E1"/>
    <w:rsid w:val="004F16A1"/>
    <w:rsid w:val="005071F6"/>
    <w:rsid w:val="00510ACF"/>
    <w:rsid w:val="005E003D"/>
    <w:rsid w:val="005E1559"/>
    <w:rsid w:val="006454A4"/>
    <w:rsid w:val="00657A53"/>
    <w:rsid w:val="00671C86"/>
    <w:rsid w:val="006D4508"/>
    <w:rsid w:val="0077237D"/>
    <w:rsid w:val="00785C4C"/>
    <w:rsid w:val="007B6605"/>
    <w:rsid w:val="007D2115"/>
    <w:rsid w:val="00813D1F"/>
    <w:rsid w:val="008D61EE"/>
    <w:rsid w:val="008E1543"/>
    <w:rsid w:val="00927CB5"/>
    <w:rsid w:val="00945B20"/>
    <w:rsid w:val="00950086"/>
    <w:rsid w:val="00956A5E"/>
    <w:rsid w:val="00997078"/>
    <w:rsid w:val="009C2CF0"/>
    <w:rsid w:val="009D1C20"/>
    <w:rsid w:val="00A06AF4"/>
    <w:rsid w:val="00A70C2E"/>
    <w:rsid w:val="00A83C90"/>
    <w:rsid w:val="00A95139"/>
    <w:rsid w:val="00AB5830"/>
    <w:rsid w:val="00B25842"/>
    <w:rsid w:val="00B3431F"/>
    <w:rsid w:val="00B74375"/>
    <w:rsid w:val="00BA5F69"/>
    <w:rsid w:val="00C52327"/>
    <w:rsid w:val="00C62315"/>
    <w:rsid w:val="00C642FE"/>
    <w:rsid w:val="00C72AF1"/>
    <w:rsid w:val="00CD0CED"/>
    <w:rsid w:val="00D53987"/>
    <w:rsid w:val="00D85C11"/>
    <w:rsid w:val="00DB138F"/>
    <w:rsid w:val="00DB172C"/>
    <w:rsid w:val="00DC76F1"/>
    <w:rsid w:val="00DE3705"/>
    <w:rsid w:val="00E0379B"/>
    <w:rsid w:val="00E054F3"/>
    <w:rsid w:val="00E30325"/>
    <w:rsid w:val="00E53CE0"/>
    <w:rsid w:val="00E62856"/>
    <w:rsid w:val="00EA288C"/>
    <w:rsid w:val="00EB2BAE"/>
    <w:rsid w:val="00EB3A2E"/>
    <w:rsid w:val="00EB4C3B"/>
    <w:rsid w:val="00EB581F"/>
    <w:rsid w:val="00EE44BB"/>
    <w:rsid w:val="00EF698A"/>
    <w:rsid w:val="00F147B3"/>
    <w:rsid w:val="00F77CEB"/>
    <w:rsid w:val="00F91B24"/>
    <w:rsid w:val="00FD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284"/>
        <o:r id="V:Rule8" type="connector" idref="#_x0000_s1290"/>
        <o:r id="V:Rule9" type="connector" idref="#_x0000_s1138"/>
        <o:r id="V:Rule10" type="connector" idref="#_x0000_s1140"/>
        <o:r id="V:Rule11" type="connector" idref="#_x0000_s1139"/>
        <o:r id="V:Rule12" type="connector" idref="#_x0000_s12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C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3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CB4"/>
  </w:style>
  <w:style w:type="paragraph" w:styleId="Altbilgi">
    <w:name w:val="footer"/>
    <w:basedOn w:val="Normal"/>
    <w:link w:val="AltbilgiChar"/>
    <w:uiPriority w:val="99"/>
    <w:semiHidden/>
    <w:unhideWhenUsed/>
    <w:rsid w:val="002A3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3CB4"/>
  </w:style>
  <w:style w:type="paragraph" w:styleId="ListeParagraf">
    <w:name w:val="List Paragraph"/>
    <w:basedOn w:val="Normal"/>
    <w:uiPriority w:val="34"/>
    <w:qFormat/>
    <w:rsid w:val="002A3CB4"/>
    <w:pPr>
      <w:ind w:left="720"/>
      <w:contextualSpacing/>
    </w:pPr>
  </w:style>
  <w:style w:type="table" w:styleId="TabloKlavuzu">
    <w:name w:val="Table Grid"/>
    <w:basedOn w:val="NormalTablo"/>
    <w:uiPriority w:val="59"/>
    <w:rsid w:val="002A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06A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syalar&#305;m\3.s&#305;n&#305;f%20d&#246;k&#252;manlar&#305;\mat1.dn%20performansg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C9B64-6843-4602-B286-1721AF3E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mat1.dn performansg</Template>
  <TotalTime>3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GTR5KT587TI4OUT57YT675IKT8967690IN B</cp:lastModifiedBy>
  <cp:revision>6</cp:revision>
  <dcterms:created xsi:type="dcterms:W3CDTF">2013-12-22T09:53:00Z</dcterms:created>
  <dcterms:modified xsi:type="dcterms:W3CDTF">2013-12-23T11:33:00Z</dcterms:modified>
  <cp:category>www.sorubak.com</cp:category>
  <cp:contentType>www.sorubak.com</cp:contentType>
  <cp:contentStatus>www.sorubak.com</cp:contentStatus>
</cp:coreProperties>
</file>