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6A7" w:rsidRPr="00ED220E" w:rsidRDefault="006F56A7" w:rsidP="00FA2BE1">
      <w:pPr>
        <w:ind w:right="-321"/>
        <w:rPr>
          <w:rFonts w:ascii="Comic Sans MS" w:hAnsi="Comic Sans MS"/>
          <w:b/>
          <w:color w:val="0F243E"/>
          <w:sz w:val="20"/>
          <w:szCs w:val="20"/>
        </w:rPr>
      </w:pPr>
      <w:r>
        <w:rPr>
          <w:noProof/>
        </w:rPr>
        <w:pict>
          <v:group id="_x0000_s1026" style="position:absolute;margin-left:20.4pt;margin-top:65.2pt;width:27pt;height:142.25pt;z-index:251657728" coordorigin="1032,1815" coordsize="540,3060">
            <v:oval id="_x0000_s1027" style="position:absolute;left:1032;top:2733;width:540;height:306" strokecolor="#002060" strokeweight="1pt"/>
            <v:oval id="_x0000_s1028" style="position:absolute;left:1032;top:3039;width:540;height:306" strokecolor="#002060" strokeweight="1pt"/>
            <v:oval id="_x0000_s1029" style="position:absolute;left:1032;top:3345;width:540;height:306" strokecolor="#002060" strokeweight="1pt"/>
            <v:oval id="_x0000_s1030" style="position:absolute;left:1032;top:3651;width:540;height:306" strokecolor="#002060" strokeweight="1pt"/>
            <v:oval id="_x0000_s1031" style="position:absolute;left:1032;top:2427;width:540;height:306" strokecolor="#002060" strokeweight="1pt"/>
            <v:oval id="_x0000_s1032" style="position:absolute;left:1032;top:3957;width:540;height:306" strokecolor="#002060" strokeweight="1pt"/>
            <v:oval id="_x0000_s1033" style="position:absolute;left:1032;top:2121;width:540;height:306" strokecolor="#002060" strokeweight="1pt"/>
            <v:oval id="_x0000_s1034" style="position:absolute;left:1032;top:4263;width:540;height:306" strokecolor="#002060" strokeweight="1pt"/>
            <v:oval id="_x0000_s1035" style="position:absolute;left:1032;top:1815;width:540;height:306" strokecolor="#002060" strokeweight="1pt"/>
            <v:oval id="_x0000_s1036" style="position:absolute;left:1032;top:4569;width:540;height:306" strokecolor="#002060" strokeweight="1pt"/>
          </v:group>
        </w:pict>
      </w:r>
      <w:r>
        <w:rPr>
          <w:rFonts w:ascii="Comic Sans MS" w:hAnsi="Comic Sans MS" w:cs="Tahoma"/>
          <w:b/>
          <w:color w:val="0F243E"/>
          <w:sz w:val="22"/>
          <w:szCs w:val="22"/>
        </w:rPr>
        <w:t xml:space="preserve"> </w:t>
      </w:r>
      <w:r w:rsidRPr="00AB67AA">
        <w:rPr>
          <w:rFonts w:ascii="Comic Sans MS" w:hAnsi="Comic Sans MS" w:cs="Tahoma"/>
          <w:b/>
          <w:color w:val="0F243E"/>
          <w:sz w:val="22"/>
          <w:szCs w:val="22"/>
        </w:rPr>
        <w:t xml:space="preserve"> </w:t>
      </w:r>
      <w:r>
        <w:rPr>
          <w:rFonts w:ascii="Comic Sans MS" w:hAnsi="Comic Sans MS" w:cs="Tahoma"/>
          <w:b/>
          <w:color w:val="0F243E"/>
          <w:sz w:val="22"/>
          <w:szCs w:val="22"/>
        </w:rPr>
        <w:t>A-</w:t>
      </w:r>
      <w:r w:rsidRPr="00ED220E">
        <w:rPr>
          <w:rFonts w:ascii="Comic Sans MS" w:hAnsi="Comic Sans MS" w:cs="Tahoma"/>
          <w:b/>
          <w:color w:val="0F243E"/>
          <w:sz w:val="22"/>
          <w:szCs w:val="22"/>
        </w:rPr>
        <w:t>Aşağıdaki tümcelerden doğru olanlarının başına “D”, yanlış ola</w:t>
      </w:r>
      <w:r>
        <w:rPr>
          <w:rFonts w:ascii="Comic Sans MS" w:hAnsi="Comic Sans MS" w:cs="Tahoma"/>
          <w:b/>
          <w:color w:val="0F243E"/>
          <w:sz w:val="22"/>
          <w:szCs w:val="22"/>
        </w:rPr>
        <w:t>nlarının başına “Y” yazınız.10</w:t>
      </w:r>
      <w:r w:rsidRPr="00ED220E">
        <w:rPr>
          <w:rFonts w:ascii="Comic Sans MS" w:hAnsi="Comic Sans MS" w:cs="Tahoma"/>
          <w:b/>
          <w:color w:val="0F243E"/>
          <w:sz w:val="22"/>
          <w:szCs w:val="22"/>
        </w:rPr>
        <w:t xml:space="preserve"> puan)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 w:rsidRPr="002B31F8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 </w:t>
      </w:r>
      <w:r w:rsidRPr="002B31F8">
        <w:rPr>
          <w:rFonts w:ascii="Comic Sans MS" w:hAnsi="Comic Sans MS"/>
          <w:b/>
        </w:rPr>
        <w:t xml:space="preserve">       </w:t>
      </w:r>
      <w:r w:rsidRPr="002B31F8">
        <w:rPr>
          <w:rFonts w:ascii="Comic Sans MS" w:hAnsi="Comic Sans MS"/>
          <w:b/>
          <w:sz w:val="20"/>
          <w:szCs w:val="20"/>
        </w:rPr>
        <w:t xml:space="preserve"> </w:t>
      </w:r>
      <w:r w:rsidRPr="003A47CC">
        <w:rPr>
          <w:rFonts w:ascii="Comic Sans MS" w:hAnsi="Comic Sans MS"/>
          <w:b/>
          <w:sz w:val="20"/>
          <w:szCs w:val="20"/>
        </w:rPr>
        <w:t>Ülkemizde yönetim birimleri iller, ilçeler, beldeler, köyler ve mahalleler biçiminde ayrılmıştır.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Pr="003A47CC">
        <w:rPr>
          <w:rFonts w:ascii="Comic Sans MS" w:hAnsi="Comic Sans MS"/>
          <w:b/>
          <w:sz w:val="20"/>
          <w:szCs w:val="20"/>
        </w:rPr>
        <w:t xml:space="preserve">İli vali yönetir.                                                 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3A47CC">
        <w:rPr>
          <w:rFonts w:ascii="Comic Sans MS" w:hAnsi="Comic Sans MS"/>
          <w:b/>
          <w:sz w:val="20"/>
          <w:szCs w:val="20"/>
        </w:rPr>
        <w:t xml:space="preserve"> Kaymakamlar seçimle göreve gelirler. 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3A47CC">
        <w:rPr>
          <w:rFonts w:ascii="Comic Sans MS" w:hAnsi="Comic Sans MS"/>
          <w:b/>
          <w:sz w:val="20"/>
          <w:szCs w:val="20"/>
        </w:rPr>
        <w:t xml:space="preserve"> Kasabayı muhtar yönetir.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Pr="003A47CC">
        <w:rPr>
          <w:rFonts w:ascii="Comic Sans MS" w:hAnsi="Comic Sans MS"/>
          <w:b/>
          <w:sz w:val="20"/>
          <w:szCs w:val="20"/>
        </w:rPr>
        <w:t>Belediye başkanları devlet tarafından atanır.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Pr="003A47CC">
        <w:rPr>
          <w:rFonts w:ascii="Comic Sans MS" w:hAnsi="Comic Sans MS"/>
          <w:b/>
          <w:sz w:val="20"/>
          <w:szCs w:val="20"/>
        </w:rPr>
        <w:t xml:space="preserve">İl Genel Meclisi üyeleri seçimle iş başına gelir. 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</w:t>
      </w:r>
      <w:r w:rsidRPr="003A47CC">
        <w:rPr>
          <w:rFonts w:ascii="Comic Sans MS" w:hAnsi="Comic Sans MS"/>
          <w:b/>
          <w:sz w:val="20"/>
          <w:szCs w:val="20"/>
        </w:rPr>
        <w:t xml:space="preserve"> İhtiyar Heyeti; köy ve mahalle muhtarlıklarında bulunur.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Pr="003A47CC">
        <w:rPr>
          <w:rFonts w:ascii="Comic Sans MS" w:hAnsi="Comic Sans MS"/>
          <w:b/>
          <w:sz w:val="20"/>
          <w:szCs w:val="20"/>
        </w:rPr>
        <w:t>Yerel seçimler dört yılda bir yapılır.</w:t>
      </w:r>
    </w:p>
    <w:p w:rsidR="006F56A7" w:rsidRPr="003A47CC" w:rsidRDefault="006F56A7" w:rsidP="003A47CC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Pr="003A47CC">
        <w:rPr>
          <w:rFonts w:ascii="Comic Sans MS" w:hAnsi="Comic Sans MS"/>
          <w:b/>
          <w:sz w:val="20"/>
          <w:szCs w:val="20"/>
        </w:rPr>
        <w:t>TEMA bir sivil toplum örgütüdür.</w:t>
      </w:r>
    </w:p>
    <w:p w:rsidR="006F56A7" w:rsidRPr="00AB67AA" w:rsidRDefault="006F56A7" w:rsidP="00AB67AA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Pr="003A47CC">
        <w:rPr>
          <w:rFonts w:ascii="Comic Sans MS" w:hAnsi="Comic Sans MS"/>
          <w:b/>
          <w:sz w:val="20"/>
          <w:szCs w:val="20"/>
        </w:rPr>
        <w:t xml:space="preserve">Seçme yaşı on sekizdir.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</w:t>
      </w:r>
    </w:p>
    <w:p w:rsidR="006F56A7" w:rsidRPr="008D3CE8" w:rsidRDefault="006F56A7" w:rsidP="003A47CC">
      <w:pPr>
        <w:rPr>
          <w:rFonts w:ascii="Comic Sans MS" w:hAnsi="Comic Sans MS"/>
          <w:b/>
          <w:color w:val="002060"/>
        </w:rPr>
      </w:pPr>
      <w:r w:rsidRPr="008D3CE8">
        <w:rPr>
          <w:rFonts w:ascii="Comic Sans MS" w:hAnsi="Comic Sans MS"/>
          <w:b/>
          <w:color w:val="002060"/>
        </w:rPr>
        <w:t>B)Aşağıdaki cümlelerde bulunan boşlukları kutu içindeki uygun kelimelerle tamamlayınız.</w:t>
      </w:r>
      <w:r>
        <w:rPr>
          <w:rFonts w:ascii="Comic Sans MS" w:hAnsi="Comic Sans MS"/>
          <w:b/>
          <w:color w:val="002060"/>
        </w:rPr>
        <w:t>(9</w:t>
      </w:r>
      <w:r w:rsidRPr="008D3CE8">
        <w:rPr>
          <w:rFonts w:ascii="Comic Sans MS" w:hAnsi="Comic Sans MS"/>
          <w:b/>
          <w:color w:val="002060"/>
        </w:rPr>
        <w:t xml:space="preserve"> p)</w:t>
      </w:r>
    </w:p>
    <w:tbl>
      <w:tblPr>
        <w:tblpPr w:leftFromText="141" w:rightFromText="141" w:vertAnchor="page" w:horzAnchor="margin" w:tblpY="181"/>
        <w:tblW w:w="10644" w:type="dxa"/>
        <w:tblBorders>
          <w:top w:val="triple" w:sz="4" w:space="0" w:color="000080"/>
          <w:left w:val="triple" w:sz="4" w:space="0" w:color="000080"/>
          <w:bottom w:val="triple" w:sz="4" w:space="0" w:color="000080"/>
          <w:right w:val="triple" w:sz="4" w:space="0" w:color="000080"/>
          <w:insideH w:val="triple" w:sz="4" w:space="0" w:color="000080"/>
          <w:insideV w:val="triple" w:sz="4" w:space="0" w:color="000080"/>
        </w:tblBorders>
        <w:tblLook w:val="00A0"/>
      </w:tblPr>
      <w:tblGrid>
        <w:gridCol w:w="6239"/>
        <w:gridCol w:w="4405"/>
      </w:tblGrid>
      <w:tr w:rsidR="006F56A7" w:rsidRPr="003862AD" w:rsidTr="0004365A">
        <w:trPr>
          <w:trHeight w:val="711"/>
        </w:trPr>
        <w:tc>
          <w:tcPr>
            <w:tcW w:w="10644" w:type="dxa"/>
            <w:gridSpan w:val="2"/>
            <w:shd w:val="clear" w:color="auto" w:fill="FFFFCC"/>
          </w:tcPr>
          <w:p w:rsidR="006F56A7" w:rsidRPr="003862AD" w:rsidRDefault="006F56A7" w:rsidP="0004365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2013-20114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TURAN KÖYLÜOĞLU 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İLKOKULU 4-A SINIFI</w:t>
            </w:r>
          </w:p>
          <w:p w:rsidR="006F56A7" w:rsidRPr="003862AD" w:rsidRDefault="006F56A7" w:rsidP="0004365A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 DERSİ 2.DÖNEM 3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6F56A7" w:rsidRPr="003862AD" w:rsidTr="0004365A">
        <w:trPr>
          <w:trHeight w:val="309"/>
        </w:trPr>
        <w:tc>
          <w:tcPr>
            <w:tcW w:w="6239" w:type="dxa"/>
            <w:shd w:val="clear" w:color="auto" w:fill="FFFFCC"/>
          </w:tcPr>
          <w:p w:rsidR="006F56A7" w:rsidRPr="003862AD" w:rsidRDefault="006F56A7" w:rsidP="0004365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405" w:type="dxa"/>
            <w:shd w:val="clear" w:color="auto" w:fill="FFFFCC"/>
          </w:tcPr>
          <w:p w:rsidR="006F56A7" w:rsidRPr="003862AD" w:rsidRDefault="006F56A7" w:rsidP="0004365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….05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</w:tr>
      <w:tr w:rsidR="006F56A7" w:rsidRPr="003862AD" w:rsidTr="0004365A">
        <w:trPr>
          <w:trHeight w:val="171"/>
        </w:trPr>
        <w:tc>
          <w:tcPr>
            <w:tcW w:w="6239" w:type="dxa"/>
            <w:shd w:val="clear" w:color="auto" w:fill="FFFFCC"/>
          </w:tcPr>
          <w:p w:rsidR="006F56A7" w:rsidRPr="003862AD" w:rsidRDefault="006F56A7" w:rsidP="0004365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405" w:type="dxa"/>
            <w:shd w:val="clear" w:color="auto" w:fill="FFFFCC"/>
          </w:tcPr>
          <w:p w:rsidR="006F56A7" w:rsidRPr="003862AD" w:rsidRDefault="006F56A7" w:rsidP="0004365A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</w:tr>
    </w:tbl>
    <w:p w:rsidR="006F56A7" w:rsidRDefault="006F56A7" w:rsidP="00FA2BE1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noProof/>
          <w:lang w:eastAsia="tr-TR"/>
        </w:rPr>
        <w:pict>
          <v:rect id="_x0000_s1037" style="position:absolute;margin-left:13.55pt;margin-top:5.9pt;width:511.6pt;height:31.45pt;z-index:251658752;mso-position-horizontal-relative:text;mso-position-vertical-relative:text" fillcolor="yellow" strokecolor="#0070c0" strokeweight="3pt">
            <v:fill opacity="13107f"/>
            <v:stroke linestyle="thinThin"/>
            <v:textbox>
              <w:txbxContent>
                <w:p w:rsidR="006F56A7" w:rsidRPr="008D3CE8" w:rsidRDefault="006F56A7" w:rsidP="00FA2BE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Yerel- belediye-bakan vatan-demokrasi-kamuoyu-seçmen –genel-resmi-belediye-19 Mayıs 1919 </w:t>
                  </w:r>
                </w:p>
              </w:txbxContent>
            </v:textbox>
          </v:rect>
        </w:pict>
      </w:r>
    </w:p>
    <w:p w:rsidR="006F56A7" w:rsidRDefault="006F56A7" w:rsidP="00FA2BE1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</w:p>
    <w:p w:rsidR="006F56A7" w:rsidRDefault="006F56A7" w:rsidP="00FA2BE1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6F56A7" w:rsidRPr="0001266A" w:rsidRDefault="006F56A7" w:rsidP="00DA2B27">
      <w:pPr>
        <w:tabs>
          <w:tab w:val="left" w:pos="3795"/>
        </w:tabs>
        <w:ind w:right="-265"/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i/>
          <w:sz w:val="26"/>
          <w:szCs w:val="26"/>
        </w:rPr>
        <w:t>1</w:t>
      </w:r>
      <w:r w:rsidRPr="0001266A">
        <w:rPr>
          <w:rFonts w:ascii="Comic Sans MS" w:hAnsi="Comic Sans MS"/>
          <w:b/>
          <w:sz w:val="20"/>
          <w:szCs w:val="20"/>
        </w:rPr>
        <w:t xml:space="preserve">- Bir konu üzerinde halkın çoğunluğunun benimsediği ortak görüşe  </w:t>
      </w:r>
      <w:r w:rsidRPr="0001266A">
        <w:rPr>
          <w:rFonts w:ascii="Comic Sans MS" w:hAnsi="Comic Sans MS" w:cs="Tahoma"/>
          <w:b/>
          <w:sz w:val="20"/>
          <w:szCs w:val="20"/>
        </w:rPr>
        <w:t>……………..…………… denir.</w:t>
      </w:r>
    </w:p>
    <w:p w:rsidR="006F56A7" w:rsidRPr="0001266A" w:rsidRDefault="006F56A7" w:rsidP="00DA2B27">
      <w:pPr>
        <w:rPr>
          <w:rFonts w:ascii="Comic Sans MS" w:hAnsi="Comic Sans MS"/>
          <w:b/>
          <w:sz w:val="20"/>
          <w:szCs w:val="20"/>
        </w:rPr>
      </w:pPr>
      <w:r w:rsidRPr="0001266A">
        <w:rPr>
          <w:rFonts w:ascii="Comic Sans MS" w:hAnsi="Comic Sans MS"/>
          <w:b/>
          <w:sz w:val="20"/>
          <w:szCs w:val="20"/>
        </w:rPr>
        <w:t xml:space="preserve">2- Halkın egemenliği temeline dayanan yönetim biçimine  </w:t>
      </w:r>
      <w:r w:rsidRPr="0001266A">
        <w:rPr>
          <w:rFonts w:ascii="Comic Sans MS" w:hAnsi="Comic Sans MS" w:cs="Tahoma"/>
          <w:b/>
          <w:sz w:val="20"/>
          <w:szCs w:val="20"/>
        </w:rPr>
        <w:t xml:space="preserve">…………..…………...………. </w:t>
      </w:r>
      <w:r w:rsidRPr="0001266A">
        <w:rPr>
          <w:rFonts w:ascii="Comic Sans MS" w:hAnsi="Comic Sans MS"/>
          <w:b/>
          <w:sz w:val="20"/>
          <w:szCs w:val="20"/>
        </w:rPr>
        <w:t>denir</w:t>
      </w:r>
    </w:p>
    <w:p w:rsidR="006F56A7" w:rsidRPr="0001266A" w:rsidRDefault="006F56A7" w:rsidP="00DA2B27">
      <w:pPr>
        <w:ind w:right="-265"/>
        <w:rPr>
          <w:rFonts w:ascii="Comic Sans MS" w:hAnsi="Comic Sans MS"/>
          <w:b/>
          <w:sz w:val="20"/>
          <w:szCs w:val="20"/>
        </w:rPr>
      </w:pPr>
      <w:r w:rsidRPr="0001266A">
        <w:rPr>
          <w:rFonts w:ascii="Comic Sans MS" w:hAnsi="Comic Sans MS"/>
          <w:b/>
          <w:sz w:val="20"/>
          <w:szCs w:val="20"/>
        </w:rPr>
        <w:t xml:space="preserve">3- Ülkemizde belediye başkanları ve muhtarlar </w:t>
      </w:r>
      <w:r w:rsidRPr="0001266A">
        <w:rPr>
          <w:rFonts w:ascii="Comic Sans MS" w:hAnsi="Comic Sans MS" w:cs="Tahoma"/>
          <w:b/>
          <w:sz w:val="20"/>
          <w:szCs w:val="20"/>
        </w:rPr>
        <w:t>…………….…………… seçimlerle belirlenir.</w:t>
      </w:r>
    </w:p>
    <w:p w:rsidR="006F56A7" w:rsidRPr="0001266A" w:rsidRDefault="006F56A7" w:rsidP="00DA2B27">
      <w:pPr>
        <w:tabs>
          <w:tab w:val="left" w:pos="4440"/>
        </w:tabs>
        <w:rPr>
          <w:rFonts w:ascii="Comic Sans MS" w:hAnsi="Comic Sans MS"/>
          <w:b/>
          <w:sz w:val="20"/>
          <w:szCs w:val="20"/>
        </w:rPr>
      </w:pPr>
      <w:r w:rsidRPr="0001266A">
        <w:rPr>
          <w:rFonts w:ascii="Comic Sans MS" w:hAnsi="Comic Sans MS"/>
          <w:b/>
          <w:sz w:val="20"/>
          <w:szCs w:val="20"/>
        </w:rPr>
        <w:t xml:space="preserve">4- Bir milletin üzerinde yaşadığı toprak parçasına </w:t>
      </w:r>
      <w:r w:rsidRPr="0001266A">
        <w:rPr>
          <w:rFonts w:ascii="Comic Sans MS" w:hAnsi="Comic Sans MS" w:cs="Tahoma"/>
          <w:b/>
          <w:sz w:val="20"/>
          <w:szCs w:val="20"/>
        </w:rPr>
        <w:t>………………..………..  denir.</w:t>
      </w:r>
    </w:p>
    <w:p w:rsidR="006F56A7" w:rsidRPr="0001266A" w:rsidRDefault="006F56A7" w:rsidP="00DA2B27">
      <w:pPr>
        <w:ind w:right="-265"/>
        <w:rPr>
          <w:rFonts w:ascii="Comic Sans MS" w:hAnsi="Comic Sans MS" w:cs="Tahoma"/>
          <w:b/>
          <w:sz w:val="20"/>
          <w:szCs w:val="20"/>
        </w:rPr>
      </w:pPr>
      <w:r w:rsidRPr="0001266A">
        <w:rPr>
          <w:rFonts w:ascii="Comic Sans MS" w:hAnsi="Comic Sans MS"/>
          <w:b/>
          <w:sz w:val="20"/>
          <w:szCs w:val="20"/>
        </w:rPr>
        <w:t xml:space="preserve">5- Seçimlerde oy verme hakkı olan kimseye  </w:t>
      </w:r>
      <w:r w:rsidRPr="0001266A">
        <w:rPr>
          <w:rFonts w:ascii="Comic Sans MS" w:hAnsi="Comic Sans MS" w:cs="Tahoma"/>
          <w:b/>
          <w:sz w:val="20"/>
          <w:szCs w:val="20"/>
        </w:rPr>
        <w:t>…………………………… denir.</w:t>
      </w:r>
    </w:p>
    <w:p w:rsidR="006F56A7" w:rsidRPr="00A04B86" w:rsidRDefault="006F56A7" w:rsidP="00DA2B27">
      <w:pPr>
        <w:rPr>
          <w:rFonts w:ascii="Comic Sans MS" w:hAnsi="Comic Sans MS" w:cs="Arial"/>
          <w:b/>
          <w:sz w:val="20"/>
          <w:szCs w:val="20"/>
        </w:rPr>
      </w:pPr>
      <w:r w:rsidRPr="0001266A">
        <w:rPr>
          <w:rFonts w:ascii="Comic Sans MS" w:hAnsi="Comic Sans MS" w:cs="Tahoma"/>
          <w:b/>
          <w:sz w:val="20"/>
          <w:szCs w:val="20"/>
        </w:rPr>
        <w:t>6- Nüfusu 5000’den fazla olan yerlerde  …………………………… teşkilatı kurulur.</w:t>
      </w:r>
      <w:r>
        <w:rPr>
          <w:rFonts w:ascii="Comic Sans MS" w:hAnsi="Comic Sans MS" w:cs="Tahoma"/>
          <w:b/>
          <w:sz w:val="20"/>
          <w:szCs w:val="20"/>
        </w:rPr>
        <w:t xml:space="preserve">                                          </w:t>
      </w:r>
      <w:r w:rsidRPr="00691635">
        <w:rPr>
          <w:rFonts w:ascii="Cambria" w:hAnsi="Cambria" w:cs="Arial"/>
        </w:rPr>
        <w:t xml:space="preserve"> </w:t>
      </w:r>
      <w:r w:rsidRPr="00A04B86">
        <w:rPr>
          <w:rFonts w:ascii="Comic Sans MS" w:hAnsi="Comic Sans MS" w:cs="Arial"/>
          <w:b/>
          <w:sz w:val="20"/>
          <w:szCs w:val="20"/>
        </w:rPr>
        <w:t xml:space="preserve">7-Devletimizin kurduğu okullar ve hastaneler birer  ………………………..  kurumdur.                                              </w:t>
      </w:r>
      <w:r w:rsidRPr="00A04B86">
        <w:rPr>
          <w:rFonts w:ascii="Comic Sans MS" w:hAnsi="Comic Sans MS"/>
          <w:b/>
          <w:color w:val="000000"/>
          <w:sz w:val="20"/>
          <w:szCs w:val="20"/>
        </w:rPr>
        <w:t xml:space="preserve"> 8- Nüfusu 5000’den fazla olan yerlere ………………………………… kurulur</w:t>
      </w:r>
    </w:p>
    <w:p w:rsidR="006F56A7" w:rsidRPr="00DF032A" w:rsidRDefault="006F56A7" w:rsidP="00DF032A">
      <w:pPr>
        <w:pStyle w:val="NoSpacing"/>
        <w:rPr>
          <w:rFonts w:ascii="Comic Sans MS" w:hAnsi="Comic Sans MS"/>
          <w:b/>
          <w:color w:val="000000"/>
          <w:sz w:val="20"/>
          <w:szCs w:val="20"/>
        </w:rPr>
      </w:pPr>
      <w:r w:rsidRPr="00DF032A">
        <w:rPr>
          <w:rFonts w:ascii="Comic Sans MS" w:hAnsi="Comic Sans MS"/>
          <w:b/>
          <w:color w:val="000000"/>
          <w:sz w:val="20"/>
          <w:szCs w:val="20"/>
        </w:rPr>
        <w:t xml:space="preserve">9-…………………………….. ….. tarihinde Kurtuluş Savaşı’mız başladı . </w:t>
      </w:r>
    </w:p>
    <w:p w:rsidR="006F56A7" w:rsidRPr="00DF032A" w:rsidRDefault="006F56A7" w:rsidP="00DF032A">
      <w:pPr>
        <w:pStyle w:val="NoSpacing"/>
        <w:rPr>
          <w:rFonts w:ascii="Comic Sans MS" w:hAnsi="Comic Sans MS"/>
          <w:b/>
          <w:color w:val="000000"/>
          <w:sz w:val="20"/>
          <w:szCs w:val="20"/>
        </w:rPr>
      </w:pPr>
      <w:r w:rsidRPr="00DF032A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6F56A7" w:rsidRPr="008D3CE8" w:rsidRDefault="006F56A7" w:rsidP="00FA2BE1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rect id="_x0000_s1038" style="position:absolute;margin-left:-2.95pt;margin-top:6.4pt;width:260.4pt;height:109.05pt;z-index:251655680" fillcolor="#ff9" strokecolor="#0070c0" strokeweight="3pt">
            <v:fill r:id="rId7" o:title="" type="pattern"/>
            <v:stroke linestyle="thinThin"/>
            <v:textbox style="mso-next-textbox:#_x0000_s1038">
              <w:txbxContent>
                <w:p w:rsidR="006F56A7" w:rsidRPr="00441385" w:rsidRDefault="006F56A7" w:rsidP="00441385">
                  <w:pPr>
                    <w:pStyle w:val="NoSpacing"/>
                    <w:ind w:left="217"/>
                    <w:rPr>
                      <w:rFonts w:ascii="Comic Sans MS" w:hAnsi="Comic Sans MS" w:cs="Arial"/>
                    </w:rPr>
                  </w:pPr>
                  <w:r w:rsidRPr="00441385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C) </w:t>
                  </w:r>
                  <w:r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>Fizksel</w:t>
                  </w:r>
                  <w:r w:rsidRPr="00441385"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 xml:space="preserve"> özelliklerimiz bizi birbirimizden ayırır. Bu özelliklerden 5 tanesini yazınız.</w:t>
                  </w:r>
                  <w:r>
                    <w:rPr>
                      <w:rFonts w:ascii="Comic Sans MS" w:hAnsi="Comic Sans MS" w:cs="Tahoma"/>
                      <w:b/>
                      <w:color w:val="002060"/>
                      <w:sz w:val="20"/>
                      <w:szCs w:val="20"/>
                    </w:rPr>
                    <w:t>(5p)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441385">
                    <w:rPr>
                      <w:rFonts w:ascii="Comic Sans MS" w:hAnsi="Comic Sans MS" w:cs="Arial"/>
                    </w:rPr>
                    <w:t xml:space="preserve">1………………………………………………………………………………                         </w:t>
                  </w:r>
                </w:p>
                <w:p w:rsidR="006F56A7" w:rsidRPr="00441385" w:rsidRDefault="006F56A7" w:rsidP="00441385">
                  <w:pPr>
                    <w:pStyle w:val="NoSpacing"/>
                    <w:ind w:left="217"/>
                    <w:rPr>
                      <w:rFonts w:ascii="Arial" w:hAnsi="Arial" w:cs="Arial"/>
                    </w:rPr>
                  </w:pPr>
                  <w:r w:rsidRPr="00441385">
                    <w:rPr>
                      <w:rFonts w:ascii="Arial" w:hAnsi="Arial" w:cs="Arial"/>
                    </w:rPr>
                    <w:t>2……………………………………………………</w:t>
                  </w:r>
                </w:p>
                <w:p w:rsidR="006F56A7" w:rsidRPr="00441385" w:rsidRDefault="006F56A7" w:rsidP="00441385">
                  <w:pPr>
                    <w:pStyle w:val="NoSpacing"/>
                    <w:ind w:left="217"/>
                    <w:rPr>
                      <w:rFonts w:ascii="Arial" w:hAnsi="Arial" w:cs="Arial"/>
                    </w:rPr>
                  </w:pPr>
                  <w:r w:rsidRPr="00441385">
                    <w:rPr>
                      <w:rFonts w:ascii="Arial" w:hAnsi="Arial" w:cs="Arial"/>
                    </w:rPr>
                    <w:t>3……………………………………………………</w:t>
                  </w:r>
                </w:p>
                <w:p w:rsidR="006F56A7" w:rsidRPr="00441385" w:rsidRDefault="006F56A7" w:rsidP="00441385">
                  <w:pPr>
                    <w:pStyle w:val="NoSpacing"/>
                    <w:ind w:left="217"/>
                    <w:rPr>
                      <w:rFonts w:ascii="Arial" w:hAnsi="Arial" w:cs="Arial"/>
                    </w:rPr>
                  </w:pPr>
                  <w:r w:rsidRPr="00441385">
                    <w:rPr>
                      <w:rFonts w:ascii="Arial" w:hAnsi="Arial" w:cs="Arial"/>
                    </w:rPr>
                    <w:t>4……………………………………………………</w:t>
                  </w:r>
                </w:p>
                <w:p w:rsidR="006F56A7" w:rsidRPr="00441385" w:rsidRDefault="006F56A7" w:rsidP="00441385">
                  <w:pPr>
                    <w:pStyle w:val="NoSpacing"/>
                    <w:ind w:left="217"/>
                    <w:rPr>
                      <w:rFonts w:ascii="Arial" w:hAnsi="Arial" w:cs="Arial"/>
                    </w:rPr>
                  </w:pPr>
                  <w:r w:rsidRPr="00441385">
                    <w:rPr>
                      <w:rFonts w:ascii="Arial" w:hAnsi="Arial" w:cs="Arial"/>
                    </w:rPr>
                    <w:t>5………………………………………………………</w:t>
                  </w:r>
                </w:p>
                <w:p w:rsidR="006F56A7" w:rsidRPr="00441385" w:rsidRDefault="006F56A7" w:rsidP="00441385">
                  <w:pPr>
                    <w:rPr>
                      <w:sz w:val="22"/>
                      <w:szCs w:val="22"/>
                    </w:rPr>
                  </w:pPr>
                  <w:r w:rsidRPr="00441385">
                    <w:rPr>
                      <w:sz w:val="22"/>
                      <w:szCs w:val="22"/>
                    </w:rPr>
                    <w:t xml:space="preserve">  </w:t>
                  </w:r>
                </w:p>
                <w:p w:rsidR="006F56A7" w:rsidRDefault="006F56A7" w:rsidP="00FA2BE1"/>
              </w:txbxContent>
            </v:textbox>
          </v:rect>
        </w:pict>
      </w:r>
      <w:r>
        <w:rPr>
          <w:noProof/>
        </w:rPr>
        <w:pict>
          <v:rect id="_x0000_s1039" style="position:absolute;margin-left:261.1pt;margin-top:6.4pt;width:276.65pt;height:109.05pt;z-index:251656704" fillcolor="#ff9" strokecolor="#0070c0" strokeweight="3pt">
            <v:fill r:id="rId7" o:title="" type="pattern"/>
            <v:stroke linestyle="thinThin"/>
            <v:textbox style="mso-next-textbox:#_x0000_s1039">
              <w:txbxContent>
                <w:p w:rsidR="006F56A7" w:rsidRDefault="006F56A7" w:rsidP="00DE14C8">
                  <w:pPr>
                    <w:pStyle w:val="NoSpacing"/>
                    <w:ind w:left="217"/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</w:pPr>
                  <w:r w:rsidRPr="00787782">
                    <w:rPr>
                      <w:rFonts w:ascii="Comic Sans MS" w:hAnsi="Comic Sans MS" w:cs="Arial"/>
                      <w:b/>
                      <w:color w:val="000080"/>
                      <w:sz w:val="20"/>
                      <w:szCs w:val="20"/>
                    </w:rPr>
                    <w:t>D</w:t>
                  </w:r>
                  <w:r w:rsidRPr="00322556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>Muhtarın</w:t>
                  </w:r>
                  <w:r w:rsidRPr="00DE14C8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</w:rPr>
                    <w:t xml:space="preserve"> görevlerinden</w:t>
                  </w:r>
                  <w:r w:rsidRPr="00DE14C8"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 xml:space="preserve"> 5 tanesini tazınız</w:t>
                  </w:r>
                  <w:r>
                    <w:rPr>
                      <w:rFonts w:ascii="Comic Sans MS" w:hAnsi="Comic Sans MS" w:cs="Arial"/>
                      <w:b/>
                      <w:color w:val="002060"/>
                      <w:sz w:val="20"/>
                      <w:szCs w:val="20"/>
                    </w:rPr>
                    <w:t>(5p)</w:t>
                  </w:r>
                </w:p>
                <w:p w:rsidR="006F56A7" w:rsidRPr="00441385" w:rsidRDefault="006F56A7" w:rsidP="00DE14C8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441385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1…………………………………………………………………………………..</w:t>
                  </w:r>
                </w:p>
                <w:p w:rsidR="006F56A7" w:rsidRPr="00441385" w:rsidRDefault="006F56A7" w:rsidP="00FA2BE1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2……………………………………………………………………………………. 3…………………………………………………………………………………………</w:t>
                  </w:r>
                </w:p>
                <w:p w:rsidR="006F56A7" w:rsidRPr="00441385" w:rsidRDefault="006F56A7" w:rsidP="00FA2BE1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4………………………………………………………………………………………..</w:t>
                  </w:r>
                </w:p>
                <w:p w:rsidR="006F56A7" w:rsidRPr="00441385" w:rsidRDefault="006F56A7" w:rsidP="00FA2BE1">
                  <w:pPr>
                    <w:pStyle w:val="NoSpacing"/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 w:rsidRPr="00441385">
                    <w:rPr>
                      <w:rFonts w:ascii="Comic Sans MS" w:hAnsi="Comic Sans MS" w:cs="Arial"/>
                      <w:sz w:val="20"/>
                      <w:szCs w:val="20"/>
                    </w:rPr>
                    <w:t>5…………………………………………………………………………………………………</w:t>
                  </w:r>
                </w:p>
                <w:p w:rsidR="006F56A7" w:rsidRDefault="006F56A7" w:rsidP="00FA2BE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  <w:p w:rsidR="006F56A7" w:rsidRDefault="006F56A7" w:rsidP="00FA2BE1">
                  <w:pPr>
                    <w:rPr>
                      <w:rFonts w:ascii="Comic Sans MS" w:hAnsi="Comic Sans MS" w:cs="Arial"/>
                      <w:sz w:val="20"/>
                      <w:szCs w:val="20"/>
                    </w:rPr>
                  </w:pPr>
                </w:p>
                <w:p w:rsidR="006F56A7" w:rsidRPr="008935E5" w:rsidRDefault="006F56A7" w:rsidP="00FA2BE1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</w:t>
                  </w:r>
                </w:p>
              </w:txbxContent>
            </v:textbox>
          </v:rect>
        </w:pict>
      </w:r>
    </w:p>
    <w:p w:rsidR="006F56A7" w:rsidRPr="008D3CE8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rect id="_x0000_s1040" style="position:absolute;margin-left:-2.95pt;margin-top:11.35pt;width:540.7pt;height:88.8pt;z-index:251659776" fillcolor="yellow" strokecolor="#0070c0" strokeweight="3pt">
            <v:fill opacity="9830f"/>
            <v:stroke linestyle="thinThin"/>
            <v:textbox>
              <w:txbxContent>
                <w:p w:rsidR="006F56A7" w:rsidRPr="001B4C22" w:rsidRDefault="006F56A7" w:rsidP="001B4C2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B4C22">
                    <w:rPr>
                      <w:rFonts w:ascii="Comic Sans MS" w:hAnsi="Comic Sans MS"/>
                      <w:b/>
                      <w:color w:val="002060"/>
                    </w:rPr>
                    <w:t>E.</w:t>
                  </w:r>
                  <w:r w:rsidRPr="001B4C22">
                    <w:rPr>
                      <w:rFonts w:ascii="Comic Sans MS" w:hAnsi="Comic Sans MS"/>
                      <w:color w:val="002060"/>
                    </w:rPr>
                    <w:t xml:space="preserve"> </w:t>
                  </w:r>
                  <w:r w:rsidRPr="001B4C22">
                    <w:rPr>
                      <w:rFonts w:ascii="Comic Sans MS" w:hAnsi="Comic Sans MS"/>
                      <w:b/>
                      <w:bCs/>
                      <w:color w:val="002060"/>
                    </w:rPr>
                    <w:t xml:space="preserve"> </w:t>
                  </w:r>
                  <w:r w:rsidRPr="001B4C22">
                    <w:rPr>
                      <w:rFonts w:ascii="Comic Sans MS" w:hAnsi="Comic Sans MS"/>
                      <w:b/>
                      <w:bCs/>
                      <w:color w:val="002060"/>
                      <w:sz w:val="20"/>
                      <w:szCs w:val="20"/>
                    </w:rPr>
                    <w:t xml:space="preserve">Yerel yönetim ve merkezi yönetim birimlerini </w:t>
                  </w:r>
                  <w:r w:rsidRPr="003816C5">
                    <w:rPr>
                      <w:rFonts w:ascii="Comic Sans MS" w:hAnsi="Comic Sans MS"/>
                      <w:b/>
                      <w:bCs/>
                      <w:color w:val="002060"/>
                      <w:sz w:val="20"/>
                      <w:szCs w:val="20"/>
                    </w:rPr>
                    <w:t>yazınız.</w:t>
                  </w:r>
                  <w:r>
                    <w:rPr>
                      <w:rFonts w:ascii="Comic Sans MS" w:hAnsi="Comic Sans MS"/>
                      <w:b/>
                      <w:bCs/>
                      <w:color w:val="002060"/>
                      <w:sz w:val="20"/>
                      <w:szCs w:val="20"/>
                    </w:rPr>
                    <w:t>(10 p</w:t>
                  </w:r>
                  <w:r w:rsidRPr="003816C5">
                    <w:rPr>
                      <w:rFonts w:ascii="Comic Sans MS" w:hAnsi="Comic Sans MS"/>
                      <w:b/>
                      <w:bCs/>
                      <w:color w:val="002060"/>
                      <w:sz w:val="20"/>
                      <w:szCs w:val="20"/>
                    </w:rPr>
                    <w:t>)</w:t>
                  </w:r>
                </w:p>
                <w:p w:rsidR="006F56A7" w:rsidRPr="001B4C22" w:rsidRDefault="006F56A7" w:rsidP="001B4C22">
                  <w:pPr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1B4C22">
                    <w:rPr>
                      <w:rFonts w:ascii="Comic Sans MS" w:hAnsi="Comic Sans MS"/>
                      <w:color w:val="002060"/>
                      <w:sz w:val="20"/>
                      <w:szCs w:val="20"/>
                    </w:rPr>
                    <w:t xml:space="preserve">       </w:t>
                  </w:r>
                  <w:r w:rsidRPr="001B4C22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  <w:u w:val="single"/>
                    </w:rPr>
                    <w:t>Yerel yönetim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  <w:t xml:space="preserve"> 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 w:rsidRPr="001B4C2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</w:t>
                  </w:r>
                  <w:r w:rsidRPr="001B4C2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Pr="001B4C22">
                    <w:rPr>
                      <w:rFonts w:ascii="Comic Sans MS" w:hAnsi="Comic Sans MS"/>
                      <w:b/>
                      <w:color w:val="002060"/>
                      <w:sz w:val="20"/>
                      <w:szCs w:val="20"/>
                      <w:u w:val="single"/>
                    </w:rPr>
                    <w:t>Merkezi yönetim</w:t>
                  </w:r>
                </w:p>
                <w:p w:rsidR="006F56A7" w:rsidRPr="001B4C22" w:rsidRDefault="006F56A7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1-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ab/>
                    <w:t xml:space="preserve">   1-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 xml:space="preserve">  ……………………………………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</w:t>
                  </w:r>
                </w:p>
                <w:p w:rsidR="006F56A7" w:rsidRPr="001B4C22" w:rsidRDefault="006F56A7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2-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…………………………………………..                             2-  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</w:t>
                  </w:r>
                </w:p>
                <w:p w:rsidR="006F56A7" w:rsidRPr="001B4C22" w:rsidRDefault="006F56A7" w:rsidP="001B4C2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3-</w:t>
                  </w:r>
                  <w:r w:rsidRPr="001B4C22"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…………………………………………..</w:t>
                  </w:r>
                </w:p>
                <w:p w:rsidR="006F56A7" w:rsidRDefault="006F56A7"/>
              </w:txbxContent>
            </v:textbox>
          </v:rect>
        </w:pict>
      </w: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6F56A7" w:rsidRPr="00CA578D" w:rsidRDefault="006F56A7" w:rsidP="00FA2BE1">
      <w:pPr>
        <w:rPr>
          <w:rFonts w:ascii="Comic Sans MS" w:hAnsi="Comic Sans MS"/>
          <w:b/>
          <w:color w:val="002060"/>
          <w:sz w:val="22"/>
          <w:szCs w:val="22"/>
        </w:rPr>
      </w:pPr>
      <w:r>
        <w:rPr>
          <w:rFonts w:ascii="Comic Sans MS" w:hAnsi="Comic Sans MS"/>
          <w:b/>
          <w:color w:val="002060"/>
          <w:sz w:val="22"/>
          <w:szCs w:val="22"/>
        </w:rPr>
        <w:t>F-</w:t>
      </w:r>
      <w:r w:rsidRPr="00CA578D">
        <w:rPr>
          <w:rFonts w:ascii="Comic Sans MS" w:hAnsi="Comic Sans MS"/>
          <w:b/>
          <w:color w:val="002060"/>
          <w:sz w:val="22"/>
          <w:szCs w:val="22"/>
        </w:rPr>
        <w:t>Aşağıdaki tabloda verilen görevlerle yerel</w:t>
      </w:r>
      <w:r>
        <w:rPr>
          <w:rFonts w:ascii="Comic Sans MS" w:hAnsi="Comic Sans MS"/>
          <w:b/>
          <w:color w:val="002060"/>
          <w:sz w:val="22"/>
          <w:szCs w:val="22"/>
        </w:rPr>
        <w:t xml:space="preserve"> yönetimleri eşleştiriniz. ( 5x2 =10</w:t>
      </w:r>
      <w:r w:rsidRPr="00CA578D">
        <w:rPr>
          <w:rFonts w:ascii="Comic Sans MS" w:hAnsi="Comic Sans MS"/>
          <w:b/>
          <w:color w:val="002060"/>
          <w:sz w:val="22"/>
          <w:szCs w:val="22"/>
        </w:rPr>
        <w:t xml:space="preserve"> puan )</w:t>
      </w:r>
    </w:p>
    <w:tbl>
      <w:tblPr>
        <w:tblpPr w:leftFromText="141" w:rightFromText="141" w:vertAnchor="text" w:horzAnchor="margin" w:tblpX="500" w:tblpY="118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0A0"/>
      </w:tblPr>
      <w:tblGrid>
        <w:gridCol w:w="760"/>
        <w:gridCol w:w="5759"/>
        <w:gridCol w:w="1265"/>
        <w:gridCol w:w="1493"/>
      </w:tblGrid>
      <w:tr w:rsidR="006F56A7" w:rsidTr="00F6117D">
        <w:trPr>
          <w:trHeight w:val="380"/>
        </w:trPr>
        <w:tc>
          <w:tcPr>
            <w:tcW w:w="760" w:type="dxa"/>
            <w:shd w:val="clear" w:color="auto" w:fill="FFFFCC"/>
          </w:tcPr>
          <w:p w:rsidR="006F56A7" w:rsidRDefault="006F56A7" w:rsidP="00AB67AA">
            <w:pPr>
              <w:spacing w:line="276" w:lineRule="auto"/>
              <w:ind w:right="-249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759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GÖREVLER</w:t>
            </w:r>
          </w:p>
        </w:tc>
        <w:tc>
          <w:tcPr>
            <w:tcW w:w="1265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BELEDİYE</w:t>
            </w:r>
          </w:p>
        </w:tc>
        <w:tc>
          <w:tcPr>
            <w:tcW w:w="1493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MUHTARLIK</w:t>
            </w:r>
          </w:p>
        </w:tc>
      </w:tr>
      <w:tr w:rsidR="006F56A7" w:rsidTr="00F6117D">
        <w:trPr>
          <w:trHeight w:val="357"/>
        </w:trPr>
        <w:tc>
          <w:tcPr>
            <w:tcW w:w="760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1</w:t>
            </w:r>
          </w:p>
        </w:tc>
        <w:tc>
          <w:tcPr>
            <w:tcW w:w="5759" w:type="dxa"/>
            <w:shd w:val="clear" w:color="auto" w:fill="FFFFCC"/>
          </w:tcPr>
          <w:p w:rsidR="006F56A7" w:rsidRPr="00AB67AA" w:rsidRDefault="006F56A7" w:rsidP="00AB67AA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AB67AA">
              <w:rPr>
                <w:rFonts w:ascii="Comic Sans MS" w:hAnsi="Comic Sans MS"/>
                <w:b/>
                <w:sz w:val="20"/>
                <w:szCs w:val="20"/>
              </w:rPr>
              <w:t>Şehrin temizlik işlerini yürütmek.</w:t>
            </w:r>
          </w:p>
        </w:tc>
        <w:tc>
          <w:tcPr>
            <w:tcW w:w="1265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6F56A7" w:rsidTr="00F6117D">
        <w:trPr>
          <w:trHeight w:val="380"/>
        </w:trPr>
        <w:tc>
          <w:tcPr>
            <w:tcW w:w="760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2</w:t>
            </w:r>
          </w:p>
        </w:tc>
        <w:tc>
          <w:tcPr>
            <w:tcW w:w="5759" w:type="dxa"/>
            <w:shd w:val="clear" w:color="auto" w:fill="FFFFCC"/>
          </w:tcPr>
          <w:p w:rsidR="006F56A7" w:rsidRPr="00AB67AA" w:rsidRDefault="006F56A7" w:rsidP="00AB67AA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AB67AA">
              <w:rPr>
                <w:rFonts w:ascii="Comic Sans MS" w:hAnsi="Comic Sans MS"/>
                <w:b/>
                <w:sz w:val="20"/>
                <w:szCs w:val="20"/>
              </w:rPr>
              <w:t>Seçim ve askerlik listelerini ilan etmek.</w:t>
            </w:r>
          </w:p>
        </w:tc>
        <w:tc>
          <w:tcPr>
            <w:tcW w:w="1265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6F56A7" w:rsidTr="00F6117D">
        <w:trPr>
          <w:trHeight w:val="357"/>
        </w:trPr>
        <w:tc>
          <w:tcPr>
            <w:tcW w:w="760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3</w:t>
            </w:r>
          </w:p>
        </w:tc>
        <w:tc>
          <w:tcPr>
            <w:tcW w:w="5759" w:type="dxa"/>
            <w:shd w:val="clear" w:color="auto" w:fill="FFFFCC"/>
          </w:tcPr>
          <w:p w:rsidR="006F56A7" w:rsidRPr="00AB67AA" w:rsidRDefault="006F56A7" w:rsidP="00AB67AA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İkametgah belgesi vermek</w:t>
            </w:r>
            <w:r w:rsidRPr="00AB67AA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  <w:tc>
          <w:tcPr>
            <w:tcW w:w="1265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6F56A7" w:rsidTr="00F6117D">
        <w:trPr>
          <w:trHeight w:val="380"/>
        </w:trPr>
        <w:tc>
          <w:tcPr>
            <w:tcW w:w="760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</w:t>
            </w:r>
          </w:p>
        </w:tc>
        <w:tc>
          <w:tcPr>
            <w:tcW w:w="5759" w:type="dxa"/>
            <w:shd w:val="clear" w:color="auto" w:fill="FFFFCC"/>
          </w:tcPr>
          <w:p w:rsidR="006F56A7" w:rsidRPr="00AB67AA" w:rsidRDefault="006F56A7" w:rsidP="00AB67AA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AB67AA">
              <w:rPr>
                <w:rFonts w:ascii="Comic Sans MS" w:hAnsi="Comic Sans MS"/>
                <w:b/>
                <w:sz w:val="20"/>
                <w:szCs w:val="20"/>
              </w:rPr>
              <w:t>Okul, huzur evi ve çocuk bahçesi yaptırmak.</w:t>
            </w:r>
          </w:p>
        </w:tc>
        <w:tc>
          <w:tcPr>
            <w:tcW w:w="1265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6F56A7" w:rsidTr="00F6117D">
        <w:trPr>
          <w:trHeight w:val="380"/>
        </w:trPr>
        <w:tc>
          <w:tcPr>
            <w:tcW w:w="760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</w:t>
            </w:r>
          </w:p>
        </w:tc>
        <w:tc>
          <w:tcPr>
            <w:tcW w:w="5759" w:type="dxa"/>
            <w:shd w:val="clear" w:color="auto" w:fill="FFFFCC"/>
          </w:tcPr>
          <w:p w:rsidR="006F56A7" w:rsidRPr="00AB67AA" w:rsidRDefault="006F56A7" w:rsidP="00AB67AA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AB67AA">
              <w:rPr>
                <w:rFonts w:ascii="Comic Sans MS" w:hAnsi="Comic Sans MS"/>
                <w:b/>
                <w:sz w:val="20"/>
                <w:szCs w:val="20"/>
              </w:rPr>
              <w:t>Nüfus cüzdanını yenilemek isteyenlere gerekli belgeleri vermek.</w:t>
            </w:r>
          </w:p>
        </w:tc>
        <w:tc>
          <w:tcPr>
            <w:tcW w:w="1265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493" w:type="dxa"/>
            <w:shd w:val="clear" w:color="auto" w:fill="FFFFCC"/>
          </w:tcPr>
          <w:p w:rsidR="006F56A7" w:rsidRDefault="006F56A7" w:rsidP="00AB67AA">
            <w:pPr>
              <w:spacing w:line="276" w:lineRule="auto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6F56A7" w:rsidRDefault="006F56A7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2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6F56A7" w:rsidRDefault="006F56A7" w:rsidP="00FA2BE1">
      <w:pPr>
        <w:rPr>
          <w:rFonts w:ascii="Comic Sans MS" w:hAnsi="Comic Sans MS"/>
          <w:b/>
          <w:color w:val="002060"/>
          <w:sz w:val="20"/>
          <w:szCs w:val="20"/>
        </w:rPr>
      </w:pPr>
    </w:p>
    <w:p w:rsidR="006F56A7" w:rsidRPr="002A5EAA" w:rsidRDefault="006F56A7" w:rsidP="00FA2BE1">
      <w:pPr>
        <w:rPr>
          <w:rFonts w:ascii="Comic Sans MS" w:hAnsi="Comic Sans MS"/>
          <w:b/>
          <w:color w:val="0000FF"/>
          <w:sz w:val="20"/>
          <w:szCs w:val="20"/>
        </w:rPr>
      </w:pPr>
    </w:p>
    <w:p w:rsidR="006F56A7" w:rsidRDefault="006F56A7" w:rsidP="00FA2BE1">
      <w:pPr>
        <w:rPr>
          <w:rFonts w:ascii="Calibri" w:hAnsi="Calibri"/>
          <w:b/>
          <w:i/>
          <w:color w:val="FF6600"/>
          <w:sz w:val="26"/>
          <w:szCs w:val="26"/>
        </w:rPr>
      </w:pPr>
    </w:p>
    <w:p w:rsidR="006F56A7" w:rsidRPr="001A71E1" w:rsidRDefault="006F56A7" w:rsidP="00FA2BE1">
      <w:pPr>
        <w:rPr>
          <w:rFonts w:ascii="Calibri" w:hAnsi="Calibri"/>
          <w:b/>
          <w:i/>
          <w:color w:val="FF6600"/>
          <w:sz w:val="26"/>
          <w:szCs w:val="26"/>
        </w:rPr>
      </w:pPr>
    </w:p>
    <w:p w:rsidR="006F56A7" w:rsidRDefault="006F56A7" w:rsidP="00FA2BE1">
      <w:pPr>
        <w:rPr>
          <w:rFonts w:ascii="Comic Sans MS" w:hAnsi="Comic Sans MS" w:cs="Arial"/>
          <w:b/>
          <w:color w:val="002060"/>
          <w:sz w:val="20"/>
          <w:szCs w:val="20"/>
        </w:rPr>
      </w:pPr>
      <w:r w:rsidRPr="00F55F21">
        <w:rPr>
          <w:rFonts w:ascii="Comic Sans MS" w:hAnsi="Comic Sans MS" w:cs="Arial"/>
          <w:b/>
          <w:color w:val="002060"/>
          <w:sz w:val="20"/>
          <w:szCs w:val="20"/>
        </w:rPr>
        <w:t xml:space="preserve">                             ÇOKTAN SE</w:t>
      </w:r>
      <w:r>
        <w:rPr>
          <w:rFonts w:ascii="Comic Sans MS" w:hAnsi="Comic Sans MS" w:cs="Arial"/>
          <w:b/>
          <w:color w:val="002060"/>
          <w:sz w:val="20"/>
          <w:szCs w:val="20"/>
        </w:rPr>
        <w:t>ÇMELİ SORULAR (  3x17=51 Puan)</w:t>
      </w:r>
    </w:p>
    <w:p w:rsidR="006F56A7" w:rsidRDefault="006F56A7" w:rsidP="00FA2BE1">
      <w:pPr>
        <w:rPr>
          <w:rFonts w:ascii="Comic Sans MS" w:hAnsi="Comic Sans MS" w:cs="Arial"/>
          <w:b/>
          <w:color w:val="002060"/>
          <w:sz w:val="20"/>
          <w:szCs w:val="20"/>
        </w:rPr>
        <w:sectPr w:rsidR="006F56A7" w:rsidSect="00D7560E">
          <w:headerReference w:type="default" r:id="rId8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6F56A7" w:rsidRPr="00293BE2" w:rsidRDefault="006F56A7" w:rsidP="00FA2BE1">
      <w:pPr>
        <w:rPr>
          <w:rFonts w:ascii="Comic Sans MS" w:hAnsi="Comic Sans MS" w:cs="Arial"/>
          <w:b/>
          <w:color w:val="002060"/>
          <w:sz w:val="20"/>
          <w:szCs w:val="20"/>
        </w:rPr>
      </w:pPr>
    </w:p>
    <w:p w:rsidR="006F56A7" w:rsidRPr="00293BE2" w:rsidRDefault="006F56A7" w:rsidP="00C7300B">
      <w:pPr>
        <w:pStyle w:val="NoSpacing"/>
        <w:rPr>
          <w:rFonts w:ascii="Comic Sans MS" w:hAnsi="Comic Sans MS"/>
          <w:b/>
          <w:sz w:val="20"/>
          <w:szCs w:val="20"/>
        </w:rPr>
      </w:pPr>
      <w:r w:rsidRPr="00293BE2">
        <w:rPr>
          <w:rFonts w:ascii="Comic Sans MS" w:hAnsi="Comic Sans MS"/>
          <w:b/>
          <w:sz w:val="20"/>
          <w:szCs w:val="20"/>
        </w:rPr>
        <w:t>1.Bir okulda aşağıdakilerden hangisi seçimle iş başına gelir?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A.  okul müdürü       B.  okul müdür yardımcısı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C. öğretmenler         D. öğrenci temsilcisi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-------------------</w:t>
      </w:r>
    </w:p>
    <w:p w:rsidR="006F56A7" w:rsidRPr="00293BE2" w:rsidRDefault="006F56A7" w:rsidP="00293BE2">
      <w:pPr>
        <w:pStyle w:val="NoSpacing"/>
        <w:rPr>
          <w:rFonts w:ascii="Comic Sans MS" w:hAnsi="Comic Sans MS"/>
          <w:b/>
          <w:sz w:val="20"/>
          <w:szCs w:val="20"/>
        </w:rPr>
      </w:pPr>
      <w:r w:rsidRPr="00293BE2">
        <w:rPr>
          <w:rFonts w:ascii="Comic Sans MS" w:hAnsi="Comic Sans MS"/>
          <w:b/>
          <w:sz w:val="20"/>
          <w:szCs w:val="20"/>
        </w:rPr>
        <w:t>2. Aşağıdakilerden hangisi halkın seçtiği yöneticidir?</w:t>
      </w:r>
    </w:p>
    <w:p w:rsidR="006F56A7" w:rsidRPr="00C7300B" w:rsidRDefault="006F56A7" w:rsidP="00293BE2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A. vali                               B.  belediye başkanı</w:t>
      </w:r>
    </w:p>
    <w:p w:rsidR="006F56A7" w:rsidRPr="00C7300B" w:rsidRDefault="006F56A7" w:rsidP="00293BE2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C. kaymakam                   D. okul müdürü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</w:t>
      </w:r>
    </w:p>
    <w:p w:rsidR="006F56A7" w:rsidRPr="00F54E41" w:rsidRDefault="006F56A7" w:rsidP="00F54E41">
      <w:pPr>
        <w:pStyle w:val="NoSpacing"/>
        <w:rPr>
          <w:rFonts w:ascii="Comic Sans MS" w:hAnsi="Comic Sans MS"/>
          <w:b/>
          <w:sz w:val="20"/>
          <w:szCs w:val="20"/>
        </w:rPr>
      </w:pPr>
      <w:r w:rsidRPr="00F54E41">
        <w:rPr>
          <w:rFonts w:ascii="Comic Sans MS" w:hAnsi="Comic Sans MS"/>
          <w:sz w:val="20"/>
          <w:szCs w:val="20"/>
        </w:rPr>
        <w:t>3</w:t>
      </w:r>
      <w:r w:rsidRPr="00F54E41">
        <w:rPr>
          <w:rFonts w:ascii="Comic Sans MS" w:hAnsi="Comic Sans MS"/>
          <w:b/>
          <w:sz w:val="20"/>
          <w:szCs w:val="20"/>
        </w:rPr>
        <w:t>. Köy ve mahalle muhtarları kaç yıl için seçilirler?</w:t>
      </w:r>
    </w:p>
    <w:p w:rsidR="006F56A7" w:rsidRPr="00F54E41" w:rsidRDefault="006F56A7" w:rsidP="00F54E41">
      <w:pPr>
        <w:pStyle w:val="NoSpacing"/>
        <w:rPr>
          <w:rFonts w:ascii="Comic Sans MS" w:hAnsi="Comic Sans MS"/>
          <w:sz w:val="20"/>
          <w:szCs w:val="20"/>
        </w:rPr>
      </w:pPr>
      <w:r w:rsidRPr="00F54E41">
        <w:rPr>
          <w:rFonts w:ascii="Comic Sans MS" w:hAnsi="Comic Sans MS"/>
          <w:sz w:val="20"/>
          <w:szCs w:val="20"/>
        </w:rPr>
        <w:t>A. 2          B. 3          C. 4       D. 5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</w:t>
      </w:r>
    </w:p>
    <w:p w:rsidR="006F56A7" w:rsidRPr="00E54E2A" w:rsidRDefault="006F56A7" w:rsidP="00E54E2A">
      <w:pPr>
        <w:spacing w:after="120"/>
        <w:ind w:left="-180" w:right="-140"/>
        <w:rPr>
          <w:rFonts w:ascii="Comic Sans MS" w:hAnsi="Comic Sans MS" w:cs="Arial"/>
          <w:sz w:val="20"/>
          <w:szCs w:val="20"/>
          <w:lang w:eastAsia="en-US"/>
        </w:rPr>
      </w:pPr>
      <w:r w:rsidRPr="00C7300B">
        <w:rPr>
          <w:rFonts w:ascii="Comic Sans MS" w:hAnsi="Comic Sans MS"/>
          <w:sz w:val="20"/>
          <w:szCs w:val="20"/>
        </w:rPr>
        <w:t>4</w:t>
      </w:r>
      <w:r w:rsidRPr="00E54E2A">
        <w:rPr>
          <w:b/>
        </w:rPr>
        <w:t>.</w:t>
      </w:r>
      <w:r w:rsidRPr="00E54E2A">
        <w:rPr>
          <w:rFonts w:ascii="Calibri" w:hAnsi="Calibri" w:cs="Arial"/>
          <w:b/>
          <w:lang w:eastAsia="en-US"/>
        </w:rPr>
        <w:t xml:space="preserve"> </w:t>
      </w:r>
      <w:r w:rsidRPr="00E54E2A">
        <w:rPr>
          <w:rFonts w:ascii="Comic Sans MS" w:hAnsi="Comic Sans MS" w:cs="Arial"/>
          <w:b/>
          <w:sz w:val="20"/>
          <w:szCs w:val="20"/>
          <w:lang w:eastAsia="en-US"/>
        </w:rPr>
        <w:t>Ülkemizde görülen doğal afetlerden en çok hangisi can, mal kaybına neden olmaktadır?</w:t>
      </w:r>
      <w:r w:rsidRPr="00E54E2A">
        <w:rPr>
          <w:rFonts w:ascii="Comic Sans MS" w:hAnsi="Comic Sans MS" w:cs="Arial"/>
          <w:sz w:val="20"/>
          <w:szCs w:val="20"/>
          <w:lang w:eastAsia="en-US"/>
        </w:rPr>
        <w:t xml:space="preserve"> </w:t>
      </w:r>
      <w:r w:rsidRPr="00E54E2A">
        <w:rPr>
          <w:rFonts w:ascii="Comic Sans MS" w:hAnsi="Comic Sans MS" w:cs="Calibri"/>
          <w:sz w:val="20"/>
          <w:szCs w:val="20"/>
        </w:rPr>
        <w:t xml:space="preserve"> </w:t>
      </w:r>
    </w:p>
    <w:p w:rsidR="006F56A7" w:rsidRPr="00E54E2A" w:rsidRDefault="006F56A7" w:rsidP="00E54E2A">
      <w:pPr>
        <w:spacing w:after="120"/>
        <w:ind w:right="-481"/>
        <w:rPr>
          <w:rFonts w:ascii="Comic Sans MS" w:hAnsi="Comic Sans MS" w:cs="Arial"/>
          <w:sz w:val="20"/>
          <w:szCs w:val="20"/>
          <w:lang w:eastAsia="en-US"/>
        </w:rPr>
      </w:pPr>
      <w:r>
        <w:rPr>
          <w:rFonts w:ascii="Comic Sans MS" w:hAnsi="Comic Sans MS" w:cs="Arial"/>
          <w:sz w:val="20"/>
          <w:szCs w:val="20"/>
          <w:lang w:eastAsia="en-US"/>
        </w:rPr>
        <w:t xml:space="preserve">   A.</w:t>
      </w:r>
      <w:r w:rsidRPr="00E54E2A">
        <w:rPr>
          <w:rFonts w:ascii="Comic Sans MS" w:hAnsi="Comic Sans MS" w:cs="Arial"/>
          <w:sz w:val="20"/>
          <w:szCs w:val="20"/>
          <w:lang w:eastAsia="en-US"/>
        </w:rPr>
        <w:t xml:space="preserve"> Heyelan   </w:t>
      </w:r>
      <w:r>
        <w:rPr>
          <w:rFonts w:ascii="Comic Sans MS" w:hAnsi="Comic Sans MS" w:cs="Arial"/>
          <w:sz w:val="20"/>
          <w:szCs w:val="20"/>
          <w:lang w:eastAsia="en-US"/>
        </w:rPr>
        <w:t xml:space="preserve">       B.</w:t>
      </w:r>
      <w:r w:rsidRPr="00E54E2A">
        <w:rPr>
          <w:rFonts w:ascii="Comic Sans MS" w:hAnsi="Comic Sans MS" w:cs="Arial"/>
          <w:sz w:val="20"/>
          <w:szCs w:val="20"/>
          <w:lang w:eastAsia="en-US"/>
        </w:rPr>
        <w:t xml:space="preserve"> Sel</w:t>
      </w:r>
      <w:r>
        <w:rPr>
          <w:rFonts w:ascii="Comic Sans MS" w:hAnsi="Comic Sans MS" w:cs="Arial"/>
          <w:sz w:val="20"/>
          <w:szCs w:val="20"/>
          <w:lang w:eastAsia="en-US"/>
        </w:rPr>
        <w:t xml:space="preserve">          C.</w:t>
      </w:r>
      <w:r w:rsidRPr="00E54E2A">
        <w:rPr>
          <w:rFonts w:ascii="Comic Sans MS" w:hAnsi="Comic Sans MS" w:cs="Arial"/>
          <w:sz w:val="20"/>
          <w:szCs w:val="20"/>
          <w:lang w:eastAsia="en-US"/>
        </w:rPr>
        <w:t xml:space="preserve"> Deprem   </w:t>
      </w:r>
      <w:r>
        <w:rPr>
          <w:rFonts w:ascii="Comic Sans MS" w:hAnsi="Comic Sans MS" w:cs="Arial"/>
          <w:sz w:val="20"/>
          <w:szCs w:val="20"/>
          <w:lang w:eastAsia="en-US"/>
        </w:rPr>
        <w:t xml:space="preserve">    D.</w:t>
      </w:r>
      <w:r w:rsidRPr="00E54E2A">
        <w:rPr>
          <w:rFonts w:ascii="Comic Sans MS" w:hAnsi="Comic Sans MS" w:cs="Arial"/>
          <w:sz w:val="20"/>
          <w:szCs w:val="20"/>
          <w:lang w:eastAsia="en-US"/>
        </w:rPr>
        <w:t xml:space="preserve"> Çığ</w:t>
      </w:r>
    </w:p>
    <w:p w:rsidR="006F56A7" w:rsidRPr="00C7300B" w:rsidRDefault="006F56A7" w:rsidP="00E54E2A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</w:t>
      </w:r>
    </w:p>
    <w:p w:rsidR="006F56A7" w:rsidRPr="002A661F" w:rsidRDefault="006F56A7" w:rsidP="002A661F">
      <w:pPr>
        <w:pStyle w:val="BodyText"/>
        <w:tabs>
          <w:tab w:val="left" w:pos="5940"/>
        </w:tabs>
        <w:jc w:val="left"/>
        <w:rPr>
          <w:rFonts w:ascii="Comic Sans MS" w:hAnsi="Comic Sans MS"/>
          <w:b/>
          <w:bCs/>
          <w:iCs/>
          <w:sz w:val="20"/>
          <w:szCs w:val="20"/>
        </w:rPr>
      </w:pPr>
      <w:r w:rsidRPr="002A661F">
        <w:rPr>
          <w:rFonts w:ascii="Comic Sans MS" w:hAnsi="Comic Sans MS"/>
          <w:b/>
          <w:sz w:val="20"/>
          <w:szCs w:val="20"/>
        </w:rPr>
        <w:t>5.</w:t>
      </w:r>
      <w:r w:rsidRPr="002A661F">
        <w:rPr>
          <w:rFonts w:ascii="Comic Sans MS" w:hAnsi="Comic Sans MS"/>
          <w:b/>
          <w:bCs/>
          <w:iCs/>
          <w:sz w:val="20"/>
          <w:szCs w:val="20"/>
        </w:rPr>
        <w:t xml:space="preserve"> Aşağıdakilerden hangisinin tabiatta (doğada) yok olma süresi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F56A7" w:rsidRPr="002A661F" w:rsidRDefault="006F56A7" w:rsidP="002A661F">
      <w:pPr>
        <w:pStyle w:val="BodyText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 w:rsidRPr="002A661F">
        <w:rPr>
          <w:rFonts w:ascii="Comic Sans MS" w:hAnsi="Comic Sans MS"/>
          <w:bCs/>
          <w:iCs/>
          <w:sz w:val="20"/>
          <w:szCs w:val="20"/>
        </w:rPr>
        <w:t xml:space="preserve"> A) plastik    B) kağıt   C) </w:t>
      </w:r>
      <w:r>
        <w:rPr>
          <w:rFonts w:ascii="Comic Sans MS" w:hAnsi="Comic Sans MS"/>
          <w:bCs/>
          <w:iCs/>
          <w:sz w:val="20"/>
          <w:szCs w:val="20"/>
        </w:rPr>
        <w:t>yapraklar</w:t>
      </w:r>
      <w:r w:rsidRPr="002A661F">
        <w:rPr>
          <w:rFonts w:ascii="Comic Sans MS" w:hAnsi="Comic Sans MS"/>
          <w:bCs/>
          <w:iCs/>
          <w:sz w:val="20"/>
          <w:szCs w:val="20"/>
        </w:rPr>
        <w:t xml:space="preserve">  D) ağaç yaprakları</w:t>
      </w:r>
    </w:p>
    <w:p w:rsidR="006F56A7" w:rsidRPr="00C7300B" w:rsidRDefault="006F56A7" w:rsidP="002A661F">
      <w:pPr>
        <w:pStyle w:val="BodyText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</w:t>
      </w:r>
      <w:r>
        <w:rPr>
          <w:rFonts w:ascii="Comic Sans MS" w:hAnsi="Comic Sans MS"/>
          <w:sz w:val="20"/>
          <w:szCs w:val="20"/>
        </w:rPr>
        <w:t>------------------------------</w:t>
      </w:r>
    </w:p>
    <w:p w:rsidR="006F56A7" w:rsidRPr="003D10C8" w:rsidRDefault="006F56A7" w:rsidP="00C7300B">
      <w:pPr>
        <w:pStyle w:val="NoSpacing"/>
        <w:rPr>
          <w:rFonts w:ascii="Comic Sans MS" w:hAnsi="Comic Sans MS"/>
          <w:b/>
          <w:sz w:val="20"/>
          <w:szCs w:val="20"/>
        </w:rPr>
      </w:pPr>
      <w:r w:rsidRPr="003D10C8">
        <w:rPr>
          <w:rFonts w:ascii="Comic Sans MS" w:hAnsi="Comic Sans MS"/>
          <w:b/>
          <w:sz w:val="20"/>
          <w:szCs w:val="20"/>
        </w:rPr>
        <w:t>6. Aşağıdaki yöneticilerden hangisi devlet tarafından atanır?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vali                </w:t>
      </w:r>
      <w:r w:rsidRPr="00C7300B">
        <w:rPr>
          <w:rFonts w:ascii="Comic Sans MS" w:hAnsi="Comic Sans MS"/>
          <w:sz w:val="20"/>
          <w:szCs w:val="20"/>
        </w:rPr>
        <w:t xml:space="preserve"> B. ihtiyar heyeti                                    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 xml:space="preserve">C. muhtar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7300B">
        <w:rPr>
          <w:rFonts w:ascii="Comic Sans MS" w:hAnsi="Comic Sans MS"/>
          <w:sz w:val="20"/>
          <w:szCs w:val="20"/>
        </w:rPr>
        <w:t xml:space="preserve">  D. belediye başkam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-------------------</w:t>
      </w:r>
    </w:p>
    <w:p w:rsidR="006F56A7" w:rsidRPr="005B0FB8" w:rsidRDefault="006F56A7" w:rsidP="00DF5872">
      <w:pPr>
        <w:rPr>
          <w:rFonts w:ascii="Comic Sans MS" w:hAnsi="Comic Sans MS"/>
          <w:b/>
          <w:sz w:val="20"/>
          <w:szCs w:val="20"/>
        </w:rPr>
      </w:pPr>
      <w:r w:rsidRPr="005B0FB8">
        <w:rPr>
          <w:rFonts w:ascii="Comic Sans MS" w:hAnsi="Comic Sans MS"/>
          <w:b/>
          <w:sz w:val="20"/>
          <w:szCs w:val="20"/>
        </w:rPr>
        <w:t>7. Aşağıdakilerden hangisi milli kültürümüze ait değildir?</w:t>
      </w:r>
    </w:p>
    <w:p w:rsidR="006F56A7" w:rsidRPr="00DF5872" w:rsidRDefault="006F56A7" w:rsidP="00DF5872">
      <w:pPr>
        <w:ind w:left="54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A.Kına gecesi         </w:t>
      </w:r>
      <w:r w:rsidRPr="00DF5872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B . Halk oyunları</w:t>
      </w:r>
      <w:r w:rsidRPr="00DF5872">
        <w:rPr>
          <w:rFonts w:ascii="Comic Sans MS" w:hAnsi="Comic Sans MS"/>
          <w:sz w:val="20"/>
          <w:szCs w:val="20"/>
        </w:rPr>
        <w:tab/>
      </w:r>
    </w:p>
    <w:p w:rsidR="006F56A7" w:rsidRPr="00DF5872" w:rsidRDefault="006F56A7" w:rsidP="00DF5872">
      <w:pPr>
        <w:ind w:left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 . Balo düzenleme        D .</w:t>
      </w:r>
      <w:r w:rsidRPr="00DF5872">
        <w:rPr>
          <w:rFonts w:ascii="Comic Sans MS" w:hAnsi="Comic Sans MS"/>
          <w:sz w:val="20"/>
          <w:szCs w:val="20"/>
        </w:rPr>
        <w:t xml:space="preserve"> Sünnet töreni</w:t>
      </w:r>
    </w:p>
    <w:p w:rsidR="006F56A7" w:rsidRPr="00C7300B" w:rsidRDefault="006F56A7" w:rsidP="00DF5872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---------------------</w:t>
      </w:r>
    </w:p>
    <w:p w:rsidR="006F56A7" w:rsidRPr="0010344F" w:rsidRDefault="006F56A7" w:rsidP="0010344F">
      <w:pPr>
        <w:pStyle w:val="NoSpacing"/>
        <w:rPr>
          <w:rFonts w:ascii="Comic Sans MS" w:hAnsi="Comic Sans MS"/>
          <w:b/>
          <w:sz w:val="20"/>
          <w:szCs w:val="20"/>
        </w:rPr>
      </w:pPr>
      <w:r w:rsidRPr="003D10C8">
        <w:rPr>
          <w:rFonts w:ascii="Comic Sans MS" w:hAnsi="Comic Sans MS"/>
          <w:b/>
          <w:sz w:val="20"/>
          <w:szCs w:val="20"/>
        </w:rPr>
        <w:t>8.  Yönetim</w:t>
      </w:r>
      <w:r w:rsidRPr="0010344F">
        <w:rPr>
          <w:rFonts w:ascii="Comic Sans MS" w:hAnsi="Comic Sans MS"/>
          <w:b/>
          <w:sz w:val="20"/>
          <w:szCs w:val="20"/>
        </w:rPr>
        <w:t xml:space="preserve"> birimlerinin büyükten küçüğe sıralanışı aşağıdakilerden hangisinde doğru olarak verilmiştir?</w:t>
      </w:r>
    </w:p>
    <w:p w:rsidR="006F56A7" w:rsidRPr="0010344F" w:rsidRDefault="006F56A7" w:rsidP="0010344F">
      <w:pPr>
        <w:pStyle w:val="NoSpacing"/>
        <w:rPr>
          <w:rFonts w:ascii="Comic Sans MS" w:hAnsi="Comic Sans MS"/>
          <w:sz w:val="20"/>
          <w:szCs w:val="20"/>
        </w:rPr>
      </w:pPr>
      <w:r w:rsidRPr="0010344F">
        <w:rPr>
          <w:rFonts w:ascii="Comic Sans MS" w:hAnsi="Comic Sans MS"/>
          <w:sz w:val="20"/>
          <w:szCs w:val="20"/>
        </w:rPr>
        <w:t>A. ilçe - il – köy                 B. köy - ilçe - il</w:t>
      </w:r>
      <w:r w:rsidRPr="0010344F">
        <w:rPr>
          <w:rFonts w:ascii="Comic Sans MS" w:hAnsi="Comic Sans MS"/>
          <w:sz w:val="20"/>
          <w:szCs w:val="20"/>
        </w:rPr>
        <w:tab/>
      </w:r>
    </w:p>
    <w:p w:rsidR="006F56A7" w:rsidRPr="0010344F" w:rsidRDefault="006F56A7" w:rsidP="0010344F">
      <w:pPr>
        <w:pStyle w:val="NoSpacing"/>
        <w:rPr>
          <w:rFonts w:ascii="Comic Sans MS" w:hAnsi="Comic Sans MS"/>
          <w:sz w:val="20"/>
          <w:szCs w:val="20"/>
        </w:rPr>
      </w:pPr>
      <w:r w:rsidRPr="0010344F">
        <w:rPr>
          <w:rFonts w:ascii="Comic Sans MS" w:hAnsi="Comic Sans MS"/>
          <w:sz w:val="20"/>
          <w:szCs w:val="20"/>
        </w:rPr>
        <w:t>C. il- - köy – ilçe                D. il - ilçe - köy</w:t>
      </w:r>
    </w:p>
    <w:p w:rsidR="006F56A7" w:rsidRPr="00C7300B" w:rsidRDefault="006F56A7" w:rsidP="0010344F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</w:t>
      </w:r>
    </w:p>
    <w:p w:rsidR="006F56A7" w:rsidRPr="00B22C40" w:rsidRDefault="006F56A7" w:rsidP="00B22C40">
      <w:pPr>
        <w:rPr>
          <w:rFonts w:ascii="Comic Sans MS" w:hAnsi="Comic Sans MS" w:cs="Tahoma"/>
          <w:b/>
          <w:sz w:val="20"/>
          <w:szCs w:val="20"/>
        </w:rPr>
      </w:pPr>
      <w:r w:rsidRPr="00B22C40">
        <w:rPr>
          <w:rFonts w:ascii="Comic Sans MS" w:hAnsi="Comic Sans MS"/>
          <w:b/>
          <w:sz w:val="20"/>
          <w:szCs w:val="20"/>
        </w:rPr>
        <w:t>9.</w:t>
      </w:r>
      <w:r w:rsidRPr="00B22C40">
        <w:rPr>
          <w:rFonts w:ascii="Tahoma" w:hAnsi="Tahoma" w:cs="Tahoma"/>
          <w:b/>
          <w:sz w:val="22"/>
          <w:szCs w:val="22"/>
        </w:rPr>
        <w:t xml:space="preserve"> </w:t>
      </w:r>
      <w:r w:rsidRPr="00B22C40">
        <w:rPr>
          <w:rFonts w:ascii="Comic Sans MS" w:hAnsi="Comic Sans MS" w:cs="Tahoma"/>
          <w:b/>
          <w:sz w:val="20"/>
          <w:szCs w:val="20"/>
        </w:rPr>
        <w:t>1. Atatürk, 19 Mayıs 1919’da Samsun’a çıktı.</w:t>
      </w:r>
    </w:p>
    <w:p w:rsidR="006F56A7" w:rsidRPr="00B22C40" w:rsidRDefault="006F56A7" w:rsidP="00B22C40">
      <w:pPr>
        <w:rPr>
          <w:rFonts w:ascii="Comic Sans MS" w:hAnsi="Comic Sans MS" w:cs="Tahoma"/>
          <w:b/>
          <w:sz w:val="20"/>
          <w:szCs w:val="20"/>
        </w:rPr>
      </w:pPr>
      <w:r w:rsidRPr="00B22C40">
        <w:rPr>
          <w:rFonts w:ascii="Comic Sans MS" w:hAnsi="Comic Sans MS" w:cs="Tahoma"/>
          <w:b/>
          <w:sz w:val="20"/>
          <w:szCs w:val="20"/>
        </w:rPr>
        <w:t xml:space="preserve">   2. 29 Ekim 1923’te Cumhuriyet ilân edildi.</w:t>
      </w:r>
    </w:p>
    <w:p w:rsidR="006F56A7" w:rsidRPr="00B22C40" w:rsidRDefault="006F56A7" w:rsidP="00B22C40">
      <w:pPr>
        <w:rPr>
          <w:rFonts w:ascii="Comic Sans MS" w:hAnsi="Comic Sans MS" w:cs="Tahoma"/>
          <w:b/>
          <w:sz w:val="20"/>
          <w:szCs w:val="20"/>
        </w:rPr>
      </w:pPr>
      <w:r w:rsidRPr="00B22C40">
        <w:rPr>
          <w:rFonts w:ascii="Comic Sans MS" w:hAnsi="Comic Sans MS" w:cs="Tahoma"/>
          <w:b/>
          <w:sz w:val="20"/>
          <w:szCs w:val="20"/>
        </w:rPr>
        <w:t xml:space="preserve">   3. 15 Mayıs 1919’daYunanlılar İzmir’i işgâl etti.</w:t>
      </w:r>
    </w:p>
    <w:p w:rsidR="006F56A7" w:rsidRPr="00B22C40" w:rsidRDefault="006F56A7" w:rsidP="00B22C40">
      <w:pPr>
        <w:rPr>
          <w:rFonts w:ascii="Comic Sans MS" w:hAnsi="Comic Sans MS" w:cs="Tahoma"/>
          <w:b/>
          <w:sz w:val="20"/>
          <w:szCs w:val="20"/>
        </w:rPr>
      </w:pPr>
      <w:r w:rsidRPr="00B22C40">
        <w:rPr>
          <w:rFonts w:ascii="Comic Sans MS" w:hAnsi="Comic Sans MS" w:cs="Tahoma"/>
          <w:b/>
          <w:sz w:val="20"/>
          <w:szCs w:val="20"/>
        </w:rPr>
        <w:t xml:space="preserve">   4. 9 Eylül 1922’de İzmir’i geri aldık.</w:t>
      </w:r>
    </w:p>
    <w:p w:rsidR="006F56A7" w:rsidRPr="00B22C40" w:rsidRDefault="006F56A7" w:rsidP="00B22C40">
      <w:pPr>
        <w:rPr>
          <w:rFonts w:ascii="Comic Sans MS" w:hAnsi="Comic Sans MS" w:cs="Tahoma"/>
          <w:b/>
          <w:sz w:val="20"/>
          <w:szCs w:val="20"/>
        </w:rPr>
      </w:pPr>
      <w:r w:rsidRPr="00B22C40">
        <w:rPr>
          <w:rFonts w:ascii="Comic Sans MS" w:hAnsi="Comic Sans MS" w:cs="Tahoma"/>
          <w:b/>
          <w:sz w:val="20"/>
          <w:szCs w:val="20"/>
        </w:rPr>
        <w:t xml:space="preserve">   5. 24 Temmuz 1923’te Lozan Barış Antlaşması </w:t>
      </w:r>
    </w:p>
    <w:p w:rsidR="006F56A7" w:rsidRPr="00B22C40" w:rsidRDefault="006F56A7" w:rsidP="00B22C40">
      <w:pPr>
        <w:rPr>
          <w:rFonts w:ascii="Comic Sans MS" w:hAnsi="Comic Sans MS" w:cs="Tahoma"/>
          <w:b/>
          <w:sz w:val="20"/>
          <w:szCs w:val="20"/>
        </w:rPr>
      </w:pPr>
      <w:r w:rsidRPr="00B22C40">
        <w:rPr>
          <w:rFonts w:ascii="Comic Sans MS" w:hAnsi="Comic Sans MS" w:cs="Tahoma"/>
          <w:b/>
          <w:sz w:val="20"/>
          <w:szCs w:val="20"/>
        </w:rPr>
        <w:t xml:space="preserve">    imzalandı.</w:t>
      </w:r>
    </w:p>
    <w:p w:rsidR="006F56A7" w:rsidRPr="00B22C40" w:rsidRDefault="006F56A7" w:rsidP="00B22C40">
      <w:pPr>
        <w:rPr>
          <w:rFonts w:ascii="Comic Sans MS" w:hAnsi="Comic Sans MS" w:cs="Tahoma"/>
          <w:b/>
          <w:sz w:val="20"/>
          <w:szCs w:val="20"/>
        </w:rPr>
      </w:pPr>
      <w:r w:rsidRPr="00B22C40">
        <w:rPr>
          <w:rFonts w:ascii="Comic Sans MS" w:hAnsi="Comic Sans MS" w:cs="Tahoma"/>
          <w:b/>
          <w:sz w:val="20"/>
          <w:szCs w:val="20"/>
        </w:rPr>
        <w:t>Yukarıdaki bilgilerin kronolojik sırası aşağıdakilerden hangisidir?</w:t>
      </w:r>
    </w:p>
    <w:p w:rsidR="006F56A7" w:rsidRPr="00B22C40" w:rsidRDefault="006F56A7" w:rsidP="00B22C40">
      <w:pPr>
        <w:rPr>
          <w:rFonts w:ascii="Comic Sans MS" w:hAnsi="Comic Sans MS" w:cs="Tahoma"/>
          <w:sz w:val="20"/>
          <w:szCs w:val="20"/>
        </w:rPr>
      </w:pPr>
      <w:r w:rsidRPr="00B22C40">
        <w:rPr>
          <w:rFonts w:ascii="Comic Sans MS" w:hAnsi="Comic Sans MS" w:cs="Tahoma"/>
          <w:sz w:val="20"/>
          <w:szCs w:val="20"/>
        </w:rPr>
        <w:t xml:space="preserve">A. 3,1,5,4,2                  </w:t>
      </w:r>
      <w:r>
        <w:rPr>
          <w:rFonts w:ascii="Comic Sans MS" w:hAnsi="Comic Sans MS" w:cs="Tahoma"/>
          <w:sz w:val="20"/>
          <w:szCs w:val="20"/>
        </w:rPr>
        <w:t>B.</w:t>
      </w:r>
      <w:r w:rsidRPr="00B22C40">
        <w:rPr>
          <w:rFonts w:ascii="Comic Sans MS" w:hAnsi="Comic Sans MS" w:cs="Tahoma"/>
          <w:sz w:val="20"/>
          <w:szCs w:val="20"/>
        </w:rPr>
        <w:t xml:space="preserve">  ,3,4,5,2 </w:t>
      </w:r>
    </w:p>
    <w:p w:rsidR="006F56A7" w:rsidRPr="00B22C40" w:rsidRDefault="006F56A7" w:rsidP="00B22C40">
      <w:pPr>
        <w:rPr>
          <w:rFonts w:ascii="Comic Sans MS" w:hAnsi="Comic Sans MS" w:cs="Tahoma"/>
          <w:sz w:val="20"/>
          <w:szCs w:val="20"/>
        </w:rPr>
      </w:pPr>
      <w:r w:rsidRPr="00B22C40">
        <w:rPr>
          <w:rFonts w:ascii="Comic Sans MS" w:hAnsi="Comic Sans MS" w:cs="Tahoma"/>
          <w:sz w:val="20"/>
          <w:szCs w:val="20"/>
        </w:rPr>
        <w:t xml:space="preserve">C. 3,1,4,5,2 </w:t>
      </w:r>
      <w:r>
        <w:rPr>
          <w:rFonts w:ascii="Comic Sans MS" w:hAnsi="Comic Sans MS" w:cs="Tahoma"/>
          <w:sz w:val="20"/>
          <w:szCs w:val="20"/>
        </w:rPr>
        <w:t xml:space="preserve">                 </w:t>
      </w:r>
      <w:r w:rsidRPr="00B22C40">
        <w:rPr>
          <w:rFonts w:ascii="Comic Sans MS" w:hAnsi="Comic Sans MS" w:cs="Tahoma"/>
          <w:sz w:val="20"/>
          <w:szCs w:val="20"/>
        </w:rPr>
        <w:t>D. 1,4,3,5,2</w:t>
      </w:r>
    </w:p>
    <w:p w:rsidR="006F56A7" w:rsidRPr="00C7300B" w:rsidRDefault="006F56A7" w:rsidP="00B22C40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-----------------------------------------------</w:t>
      </w:r>
      <w:r>
        <w:rPr>
          <w:rFonts w:ascii="Comic Sans MS" w:hAnsi="Comic Sans MS"/>
          <w:sz w:val="20"/>
          <w:szCs w:val="20"/>
        </w:rPr>
        <w:t>----------------</w:t>
      </w:r>
    </w:p>
    <w:p w:rsidR="006F56A7" w:rsidRPr="003D10C8" w:rsidRDefault="006F56A7" w:rsidP="00C7300B">
      <w:pPr>
        <w:pStyle w:val="NoSpacing"/>
        <w:rPr>
          <w:rFonts w:ascii="Comic Sans MS" w:hAnsi="Comic Sans MS"/>
          <w:b/>
          <w:sz w:val="20"/>
          <w:szCs w:val="20"/>
        </w:rPr>
      </w:pPr>
      <w:r w:rsidRPr="003D10C8">
        <w:rPr>
          <w:rFonts w:ascii="Comic Sans MS" w:hAnsi="Comic Sans MS"/>
          <w:b/>
          <w:sz w:val="20"/>
          <w:szCs w:val="20"/>
        </w:rPr>
        <w:t xml:space="preserve">10. Aşağıdakilerden hangisi kamuoyu oluşturma yollarından biri </w:t>
      </w:r>
      <w:r w:rsidRPr="003D10C8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3D10C8">
        <w:rPr>
          <w:rFonts w:ascii="Comic Sans MS" w:hAnsi="Comic Sans MS"/>
          <w:b/>
          <w:sz w:val="20"/>
          <w:szCs w:val="20"/>
        </w:rPr>
        <w:t>?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A. imza kampanyası düzenleme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B.  basın toplantısı yapma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C. yasa çıkarma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D. yürüyüş yapma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6F56A7" w:rsidRPr="00196D6E" w:rsidRDefault="006F56A7" w:rsidP="00C7300B">
      <w:pPr>
        <w:pStyle w:val="NoSpacing"/>
        <w:rPr>
          <w:rFonts w:ascii="Comic Sans MS" w:hAnsi="Comic Sans MS"/>
          <w:b/>
          <w:sz w:val="20"/>
          <w:szCs w:val="20"/>
        </w:rPr>
      </w:pPr>
      <w:r w:rsidRPr="00196D6E">
        <w:rPr>
          <w:rFonts w:ascii="Comic Sans MS" w:hAnsi="Comic Sans MS"/>
          <w:b/>
          <w:sz w:val="20"/>
          <w:szCs w:val="20"/>
        </w:rPr>
        <w:t>11. Eğitici kulüplerde başkanların seçimle belirlenmesi aşağıdaki hangi bilincin gelişmesinde rol oynar?</w:t>
      </w: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 xml:space="preserve">A. yarış              B. liderlik </w:t>
      </w:r>
    </w:p>
    <w:p w:rsidR="006F56A7" w:rsidRDefault="006F56A7" w:rsidP="00277C84">
      <w:pPr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C. yönetim        D. Demokrasi</w:t>
      </w:r>
    </w:p>
    <w:p w:rsidR="006F56A7" w:rsidRPr="00C7300B" w:rsidRDefault="006F56A7" w:rsidP="00277C8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-----------------------------------------------------------------</w:t>
      </w:r>
    </w:p>
    <w:p w:rsidR="006F56A7" w:rsidRPr="008A7C90" w:rsidRDefault="006F56A7" w:rsidP="008A7C90">
      <w:pPr>
        <w:rPr>
          <w:rFonts w:ascii="Comic Sans MS" w:hAnsi="Comic Sans MS"/>
          <w:b/>
          <w:sz w:val="20"/>
          <w:szCs w:val="20"/>
        </w:rPr>
      </w:pPr>
      <w:r w:rsidRPr="0070345C">
        <w:rPr>
          <w:rFonts w:ascii="Comic Sans MS" w:hAnsi="Comic Sans MS"/>
          <w:b/>
          <w:sz w:val="20"/>
          <w:szCs w:val="20"/>
        </w:rPr>
        <w:t>12.Kamuoyunun</w:t>
      </w:r>
      <w:r w:rsidRPr="008A7C90">
        <w:rPr>
          <w:rFonts w:ascii="Comic Sans MS" w:hAnsi="Comic Sans MS"/>
          <w:b/>
          <w:sz w:val="20"/>
          <w:szCs w:val="20"/>
        </w:rPr>
        <w:t xml:space="preserve"> tanımı aşağıdakilerden hangisidir? </w:t>
      </w:r>
    </w:p>
    <w:p w:rsidR="006F56A7" w:rsidRPr="008A7C90" w:rsidRDefault="006F56A7" w:rsidP="008A7C90">
      <w:pPr>
        <w:rPr>
          <w:rFonts w:ascii="Comic Sans MS" w:hAnsi="Comic Sans MS"/>
          <w:sz w:val="20"/>
          <w:szCs w:val="20"/>
        </w:rPr>
      </w:pPr>
      <w:r w:rsidRPr="008A7C90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b/>
          <w:sz w:val="20"/>
          <w:szCs w:val="20"/>
        </w:rPr>
        <w:t>.</w:t>
      </w:r>
      <w:r w:rsidRPr="008A7C90">
        <w:rPr>
          <w:rFonts w:ascii="Comic Sans MS" w:hAnsi="Comic Sans MS"/>
          <w:sz w:val="20"/>
          <w:szCs w:val="20"/>
        </w:rPr>
        <w:t xml:space="preserve"> Belli bir bölgede yaşayan insanların bütününe denir.</w:t>
      </w:r>
    </w:p>
    <w:p w:rsidR="006F56A7" w:rsidRPr="008A7C90" w:rsidRDefault="006F56A7" w:rsidP="008A7C90">
      <w:pPr>
        <w:rPr>
          <w:rFonts w:ascii="Comic Sans MS" w:hAnsi="Comic Sans MS"/>
          <w:sz w:val="20"/>
          <w:szCs w:val="20"/>
        </w:rPr>
      </w:pPr>
      <w:r w:rsidRPr="008A7C90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>.</w:t>
      </w:r>
      <w:r w:rsidRPr="008A7C90">
        <w:rPr>
          <w:rFonts w:ascii="Comic Sans MS" w:hAnsi="Comic Sans MS"/>
          <w:sz w:val="20"/>
          <w:szCs w:val="20"/>
        </w:rPr>
        <w:t xml:space="preserve"> İletişim ve yayın organlarının bütününe denir.</w:t>
      </w:r>
    </w:p>
    <w:p w:rsidR="006F56A7" w:rsidRPr="008A7C90" w:rsidRDefault="006F56A7" w:rsidP="008A7C90">
      <w:pPr>
        <w:rPr>
          <w:rFonts w:ascii="Comic Sans MS" w:hAnsi="Comic Sans MS"/>
          <w:sz w:val="20"/>
          <w:szCs w:val="20"/>
        </w:rPr>
      </w:pPr>
      <w:r w:rsidRPr="008A7C90"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b/>
          <w:sz w:val="20"/>
          <w:szCs w:val="20"/>
        </w:rPr>
        <w:t>.</w:t>
      </w:r>
      <w:r w:rsidRPr="008A7C90">
        <w:rPr>
          <w:rFonts w:ascii="Comic Sans MS" w:hAnsi="Comic Sans MS"/>
          <w:sz w:val="20"/>
          <w:szCs w:val="20"/>
        </w:rPr>
        <w:t>İnsanların ortak bir amaç için kurdukları örgütlere denir</w:t>
      </w:r>
    </w:p>
    <w:p w:rsidR="006F56A7" w:rsidRPr="00C7300B" w:rsidRDefault="006F56A7" w:rsidP="008A7C90">
      <w:pPr>
        <w:pStyle w:val="NoSpacing"/>
        <w:rPr>
          <w:rFonts w:ascii="Comic Sans MS" w:hAnsi="Comic Sans MS"/>
          <w:sz w:val="20"/>
          <w:szCs w:val="20"/>
        </w:rPr>
      </w:pPr>
      <w:r w:rsidRPr="008A7C90">
        <w:rPr>
          <w:rFonts w:ascii="Comic Sans MS" w:hAnsi="Comic Sans MS"/>
          <w:b/>
          <w:sz w:val="20"/>
          <w:szCs w:val="20"/>
        </w:rPr>
        <w:t>D</w:t>
      </w:r>
      <w:r>
        <w:rPr>
          <w:rFonts w:ascii="Comic Sans MS" w:hAnsi="Comic Sans MS"/>
          <w:b/>
          <w:sz w:val="20"/>
          <w:szCs w:val="20"/>
        </w:rPr>
        <w:t>.</w:t>
      </w:r>
      <w:r w:rsidRPr="008A7C90">
        <w:rPr>
          <w:rFonts w:ascii="Comic Sans MS" w:hAnsi="Comic Sans MS"/>
          <w:sz w:val="20"/>
          <w:szCs w:val="20"/>
        </w:rPr>
        <w:t>Toplumu ilgilendiren bir konu üzerinde halkın benimsediği genel düşünceye denir</w:t>
      </w:r>
      <w:r>
        <w:rPr>
          <w:rFonts w:ascii="Comic Sans MS" w:hAnsi="Comic Sans MS"/>
          <w:sz w:val="20"/>
          <w:szCs w:val="20"/>
        </w:rPr>
        <w:t xml:space="preserve">                                   </w:t>
      </w: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</w:t>
      </w:r>
    </w:p>
    <w:p w:rsidR="006F56A7" w:rsidRPr="00546953" w:rsidRDefault="006F56A7" w:rsidP="00546953">
      <w:pPr>
        <w:rPr>
          <w:rFonts w:ascii="Comic Sans MS" w:hAnsi="Comic Sans MS"/>
          <w:b/>
          <w:sz w:val="20"/>
          <w:szCs w:val="20"/>
        </w:rPr>
      </w:pPr>
      <w:r w:rsidRPr="00546953">
        <w:rPr>
          <w:rFonts w:ascii="Comic Sans MS" w:hAnsi="Comic Sans MS"/>
          <w:b/>
          <w:sz w:val="20"/>
          <w:szCs w:val="20"/>
        </w:rPr>
        <w:t xml:space="preserve">13.  Aşağıdakilerden hangisi yerel yönetimlerden biri  </w:t>
      </w:r>
      <w:r w:rsidRPr="00546953">
        <w:rPr>
          <w:rFonts w:ascii="Comic Sans MS" w:hAnsi="Comic Sans MS"/>
          <w:b/>
          <w:sz w:val="20"/>
          <w:szCs w:val="20"/>
          <w:u w:val="single"/>
        </w:rPr>
        <w:t xml:space="preserve">değildir </w:t>
      </w:r>
      <w:r w:rsidRPr="00546953">
        <w:rPr>
          <w:rFonts w:ascii="Comic Sans MS" w:hAnsi="Comic Sans MS"/>
          <w:b/>
          <w:sz w:val="20"/>
          <w:szCs w:val="20"/>
        </w:rPr>
        <w:t xml:space="preserve">? </w:t>
      </w:r>
    </w:p>
    <w:p w:rsidR="006F56A7" w:rsidRPr="00546953" w:rsidRDefault="006F56A7" w:rsidP="00546953">
      <w:pPr>
        <w:rPr>
          <w:rFonts w:ascii="Comic Sans MS" w:hAnsi="Comic Sans MS"/>
          <w:sz w:val="20"/>
          <w:szCs w:val="20"/>
        </w:rPr>
      </w:pPr>
      <w:r w:rsidRPr="00546953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b/>
          <w:sz w:val="20"/>
          <w:szCs w:val="20"/>
        </w:rPr>
        <w:t>.</w:t>
      </w:r>
      <w:r w:rsidRPr="00546953">
        <w:rPr>
          <w:rFonts w:ascii="Comic Sans MS" w:hAnsi="Comic Sans MS"/>
          <w:sz w:val="20"/>
          <w:szCs w:val="20"/>
        </w:rPr>
        <w:t xml:space="preserve"> Bakanlar kurulu</w:t>
      </w:r>
      <w:r w:rsidRPr="00546953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</w:t>
      </w:r>
      <w:r w:rsidRPr="00546953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>.</w:t>
      </w:r>
      <w:r w:rsidRPr="00546953">
        <w:rPr>
          <w:rFonts w:ascii="Comic Sans MS" w:hAnsi="Comic Sans MS"/>
          <w:sz w:val="20"/>
          <w:szCs w:val="20"/>
        </w:rPr>
        <w:t xml:space="preserve"> Belediye</w:t>
      </w:r>
      <w:r w:rsidRPr="00546953">
        <w:rPr>
          <w:rFonts w:ascii="Comic Sans MS" w:hAnsi="Comic Sans MS"/>
          <w:sz w:val="20"/>
          <w:szCs w:val="20"/>
        </w:rPr>
        <w:tab/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546953">
        <w:rPr>
          <w:rFonts w:ascii="Comic Sans MS" w:hAnsi="Comic Sans MS"/>
          <w:sz w:val="20"/>
          <w:szCs w:val="20"/>
        </w:rPr>
        <w:t xml:space="preserve">  </w:t>
      </w:r>
      <w:r w:rsidRPr="00546953"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b/>
          <w:sz w:val="20"/>
          <w:szCs w:val="20"/>
        </w:rPr>
        <w:t>.</w:t>
      </w:r>
      <w:r w:rsidRPr="00546953">
        <w:rPr>
          <w:rFonts w:ascii="Comic Sans MS" w:hAnsi="Comic Sans MS"/>
          <w:sz w:val="20"/>
          <w:szCs w:val="20"/>
        </w:rPr>
        <w:t xml:space="preserve"> Köy muhtarlığı</w:t>
      </w:r>
      <w:r w:rsidRPr="00546953">
        <w:rPr>
          <w:rFonts w:ascii="Comic Sans MS" w:hAnsi="Comic Sans MS"/>
          <w:sz w:val="20"/>
          <w:szCs w:val="20"/>
        </w:rPr>
        <w:tab/>
        <w:t xml:space="preserve">      </w:t>
      </w:r>
      <w:r w:rsidRPr="00546953">
        <w:rPr>
          <w:rFonts w:ascii="Comic Sans MS" w:hAnsi="Comic Sans MS"/>
          <w:b/>
          <w:sz w:val="20"/>
          <w:szCs w:val="20"/>
        </w:rPr>
        <w:t>D</w:t>
      </w:r>
      <w:r>
        <w:rPr>
          <w:rFonts w:ascii="Comic Sans MS" w:hAnsi="Comic Sans MS"/>
          <w:b/>
          <w:sz w:val="20"/>
          <w:szCs w:val="20"/>
        </w:rPr>
        <w:t>.</w:t>
      </w:r>
      <w:r w:rsidRPr="00546953">
        <w:rPr>
          <w:rFonts w:ascii="Comic Sans MS" w:hAnsi="Comic Sans MS"/>
          <w:sz w:val="20"/>
          <w:szCs w:val="20"/>
        </w:rPr>
        <w:t xml:space="preserve"> Mahalle muhtarlığı</w:t>
      </w:r>
    </w:p>
    <w:p w:rsidR="006F56A7" w:rsidRPr="00C7300B" w:rsidRDefault="006F56A7" w:rsidP="00546953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---------------------</w:t>
      </w:r>
    </w:p>
    <w:p w:rsidR="006F56A7" w:rsidRPr="00E15FA2" w:rsidRDefault="006F56A7" w:rsidP="00E15FA2">
      <w:pPr>
        <w:rPr>
          <w:rFonts w:ascii="Comic Sans MS" w:hAnsi="Comic Sans MS"/>
          <w:sz w:val="20"/>
          <w:szCs w:val="20"/>
        </w:rPr>
      </w:pPr>
      <w:r w:rsidRPr="00E15FA2">
        <w:rPr>
          <w:rFonts w:ascii="Comic Sans MS" w:hAnsi="Comic Sans MS"/>
          <w:b/>
          <w:sz w:val="20"/>
          <w:szCs w:val="20"/>
        </w:rPr>
        <w:t>14. Ülkemizde hava hareketlerini inceleyen ve hava durumunu bildiren kurum aşağıdakilerden hangisidir?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E15FA2">
        <w:rPr>
          <w:rFonts w:ascii="Comic Sans MS" w:hAnsi="Comic Sans MS"/>
          <w:sz w:val="20"/>
          <w:szCs w:val="20"/>
        </w:rPr>
        <w:t>A. Devlet Malzeme Ofisi                                                  B. Türk Hava Kurumu</w:t>
      </w:r>
    </w:p>
    <w:p w:rsidR="006F56A7" w:rsidRPr="00E15FA2" w:rsidRDefault="006F56A7" w:rsidP="00E15FA2">
      <w:pPr>
        <w:rPr>
          <w:rFonts w:ascii="Comic Sans MS" w:hAnsi="Comic Sans MS"/>
          <w:sz w:val="20"/>
          <w:szCs w:val="20"/>
        </w:rPr>
      </w:pPr>
      <w:r w:rsidRPr="00E15FA2">
        <w:rPr>
          <w:rFonts w:ascii="Comic Sans MS" w:hAnsi="Comic Sans MS"/>
          <w:sz w:val="20"/>
          <w:szCs w:val="20"/>
        </w:rPr>
        <w:t xml:space="preserve">C. Devlet Meteoroloji Genel Müdürlüğü             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E15FA2">
        <w:rPr>
          <w:rFonts w:ascii="Comic Sans MS" w:hAnsi="Comic Sans MS"/>
          <w:sz w:val="20"/>
          <w:szCs w:val="20"/>
        </w:rPr>
        <w:t xml:space="preserve">  D. Türk Tarih Kurumu</w:t>
      </w:r>
    </w:p>
    <w:p w:rsidR="006F56A7" w:rsidRPr="00C7300B" w:rsidRDefault="006F56A7" w:rsidP="00E15FA2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-------------------</w:t>
      </w:r>
    </w:p>
    <w:p w:rsidR="006F56A7" w:rsidRPr="00E12EBD" w:rsidRDefault="006F56A7" w:rsidP="00F70BBB">
      <w:pPr>
        <w:pStyle w:val="BodyText"/>
        <w:tabs>
          <w:tab w:val="left" w:pos="5940"/>
        </w:tabs>
        <w:jc w:val="left"/>
        <w:rPr>
          <w:rFonts w:ascii="Comic Sans MS" w:hAnsi="Comic Sans MS"/>
          <w:b/>
          <w:bCs/>
          <w:iCs/>
          <w:sz w:val="20"/>
          <w:szCs w:val="20"/>
          <w:u w:val="single"/>
        </w:rPr>
      </w:pPr>
      <w:r w:rsidRPr="005A5BD8">
        <w:rPr>
          <w:rFonts w:ascii="Comic Sans MS" w:hAnsi="Comic Sans MS"/>
          <w:b/>
          <w:sz w:val="20"/>
          <w:szCs w:val="20"/>
        </w:rPr>
        <w:t xml:space="preserve">15. </w:t>
      </w:r>
      <w:r w:rsidRPr="005A5BD8">
        <w:rPr>
          <w:rFonts w:ascii="Comic Sans MS" w:hAnsi="Comic Sans MS"/>
          <w:b/>
          <w:bCs/>
          <w:iCs/>
          <w:sz w:val="20"/>
          <w:szCs w:val="20"/>
        </w:rPr>
        <w:t>Takvimlerle</w:t>
      </w:r>
      <w:r w:rsidRPr="00E12EBD">
        <w:rPr>
          <w:rFonts w:ascii="Comic Sans MS" w:hAnsi="Comic Sans MS"/>
          <w:b/>
          <w:bCs/>
          <w:iCs/>
          <w:sz w:val="20"/>
          <w:szCs w:val="20"/>
        </w:rPr>
        <w:t xml:space="preserve"> ilgili verilen bilgilerden hangisi </w:t>
      </w:r>
      <w:r w:rsidRPr="00E12EBD">
        <w:rPr>
          <w:rFonts w:ascii="Comic Sans MS" w:hAnsi="Comic Sans MS"/>
          <w:b/>
          <w:bCs/>
          <w:iCs/>
          <w:sz w:val="20"/>
          <w:szCs w:val="20"/>
          <w:u w:val="single"/>
        </w:rPr>
        <w:t>yanlıştır?</w:t>
      </w:r>
    </w:p>
    <w:p w:rsidR="006F56A7" w:rsidRPr="00E12EBD" w:rsidRDefault="006F56A7" w:rsidP="00F70BBB">
      <w:pPr>
        <w:pStyle w:val="BodyText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 w:rsidRPr="00E12EBD">
        <w:rPr>
          <w:rFonts w:ascii="Comic Sans MS" w:hAnsi="Comic Sans MS"/>
          <w:bCs/>
          <w:iCs/>
          <w:sz w:val="20"/>
          <w:szCs w:val="20"/>
        </w:rPr>
        <w:t>A</w:t>
      </w:r>
      <w:r>
        <w:rPr>
          <w:rFonts w:ascii="Comic Sans MS" w:hAnsi="Comic Sans MS"/>
          <w:bCs/>
          <w:iCs/>
          <w:sz w:val="20"/>
          <w:szCs w:val="20"/>
        </w:rPr>
        <w:t>.</w:t>
      </w:r>
      <w:r w:rsidRPr="00E12EBD">
        <w:rPr>
          <w:rFonts w:ascii="Comic Sans MS" w:hAnsi="Comic Sans MS"/>
          <w:bCs/>
          <w:iCs/>
          <w:sz w:val="20"/>
          <w:szCs w:val="20"/>
        </w:rPr>
        <w:t xml:space="preserve">Ülkemizde Hicri Takvimden önce Miladi Takvim kullanılmaktaydı.           </w:t>
      </w:r>
      <w:r>
        <w:rPr>
          <w:rFonts w:ascii="Comic Sans MS" w:hAnsi="Comic Sans MS"/>
          <w:bCs/>
          <w:iCs/>
          <w:sz w:val="20"/>
          <w:szCs w:val="20"/>
        </w:rPr>
        <w:t xml:space="preserve">                                                                B.</w:t>
      </w:r>
      <w:r w:rsidRPr="00E12EBD">
        <w:rPr>
          <w:rFonts w:ascii="Comic Sans MS" w:hAnsi="Comic Sans MS"/>
          <w:bCs/>
          <w:iCs/>
          <w:sz w:val="20"/>
          <w:szCs w:val="20"/>
        </w:rPr>
        <w:t xml:space="preserve"> Miladi Takvim Güneş yılına göre düzenlenmiştir.</w:t>
      </w:r>
    </w:p>
    <w:p w:rsidR="006F56A7" w:rsidRPr="00C7300B" w:rsidRDefault="006F56A7" w:rsidP="00F70BBB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iCs/>
          <w:sz w:val="20"/>
          <w:szCs w:val="20"/>
        </w:rPr>
        <w:t>C.</w:t>
      </w:r>
      <w:r w:rsidRPr="00E12EBD">
        <w:rPr>
          <w:rFonts w:ascii="Comic Sans MS" w:hAnsi="Comic Sans MS"/>
          <w:bCs/>
          <w:iCs/>
          <w:sz w:val="20"/>
          <w:szCs w:val="20"/>
        </w:rPr>
        <w:t xml:space="preserve"> Cumhuriyet’ten sonra  Hicri Takvim yerine Miladi Takvim kullanılmıştır.                                                                                         </w:t>
      </w:r>
      <w:r>
        <w:rPr>
          <w:rFonts w:ascii="Comic Sans MS" w:hAnsi="Comic Sans MS"/>
          <w:bCs/>
          <w:iCs/>
          <w:sz w:val="20"/>
          <w:szCs w:val="20"/>
        </w:rPr>
        <w:t xml:space="preserve">             D.</w:t>
      </w:r>
      <w:r w:rsidRPr="00E12EBD">
        <w:rPr>
          <w:rFonts w:ascii="Comic Sans MS" w:hAnsi="Comic Sans MS"/>
          <w:bCs/>
          <w:iCs/>
          <w:sz w:val="20"/>
          <w:szCs w:val="20"/>
        </w:rPr>
        <w:t xml:space="preserve"> Hicri Takvim Ay yılına göre düzenlenmiştir</w:t>
      </w:r>
      <w:r w:rsidRPr="00C7300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-------------------</w:t>
      </w:r>
    </w:p>
    <w:p w:rsidR="006F56A7" w:rsidRPr="000C6D92" w:rsidRDefault="006F56A7" w:rsidP="000C6D92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0C6D92">
        <w:rPr>
          <w:rFonts w:ascii="Comic Sans MS" w:hAnsi="Comic Sans MS"/>
          <w:b/>
          <w:sz w:val="20"/>
          <w:szCs w:val="20"/>
        </w:rPr>
        <w:t>16</w:t>
      </w:r>
      <w:r>
        <w:rPr>
          <w:rFonts w:ascii="Comic Sans MS" w:hAnsi="Comic Sans MS"/>
          <w:b/>
          <w:sz w:val="20"/>
          <w:szCs w:val="20"/>
        </w:rPr>
        <w:t>.</w:t>
      </w:r>
      <w:r w:rsidRPr="000C6D92">
        <w:rPr>
          <w:rFonts w:ascii="Comic Sans MS" w:hAnsi="Comic Sans MS"/>
          <w:b/>
          <w:sz w:val="22"/>
          <w:szCs w:val="22"/>
        </w:rPr>
        <w:t xml:space="preserve"> Ülkemizde iki çeşit </w:t>
      </w:r>
      <w:r w:rsidRPr="000C6D92">
        <w:rPr>
          <w:rFonts w:ascii="Comic Sans MS" w:hAnsi="Comic Sans MS"/>
          <w:b/>
          <w:sz w:val="22"/>
          <w:szCs w:val="22"/>
          <w:u w:val="single"/>
        </w:rPr>
        <w:t>muhtarlık</w:t>
      </w:r>
      <w:r w:rsidRPr="000C6D92">
        <w:rPr>
          <w:rFonts w:ascii="Comic Sans MS" w:hAnsi="Comic Sans MS"/>
          <w:b/>
          <w:sz w:val="22"/>
          <w:szCs w:val="22"/>
        </w:rPr>
        <w:t xml:space="preserve"> vardır. Buna göre muhtarlıklar, aşağıdaki şıklardan hangisinde doğru verilmiştir?</w:t>
      </w:r>
    </w:p>
    <w:p w:rsidR="006F56A7" w:rsidRPr="000C6D92" w:rsidRDefault="006F56A7" w:rsidP="000C6D92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A.</w:t>
      </w:r>
      <w:r w:rsidRPr="000C6D92">
        <w:rPr>
          <w:rFonts w:ascii="Comic Sans MS" w:hAnsi="Comic Sans MS"/>
          <w:sz w:val="22"/>
          <w:szCs w:val="22"/>
        </w:rPr>
        <w:t xml:space="preserve">  İlçe muhtarlığı – İl muhtarlığı</w:t>
      </w:r>
      <w:r w:rsidRPr="000C6D92">
        <w:rPr>
          <w:rFonts w:ascii="Comic Sans MS" w:hAnsi="Comic Sans MS"/>
          <w:sz w:val="22"/>
          <w:szCs w:val="22"/>
        </w:rPr>
        <w:tab/>
      </w:r>
    </w:p>
    <w:p w:rsidR="006F56A7" w:rsidRPr="000C6D92" w:rsidRDefault="006F56A7" w:rsidP="000C6D92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B.</w:t>
      </w:r>
      <w:r w:rsidRPr="000C6D92">
        <w:rPr>
          <w:rFonts w:ascii="Comic Sans MS" w:hAnsi="Comic Sans MS"/>
          <w:sz w:val="22"/>
          <w:szCs w:val="22"/>
        </w:rPr>
        <w:t xml:space="preserve">  Mahalle muhtarlığı – Köy muhtarlığı</w:t>
      </w:r>
    </w:p>
    <w:p w:rsidR="006F56A7" w:rsidRPr="000C6D92" w:rsidRDefault="006F56A7" w:rsidP="000C6D92">
      <w:pPr>
        <w:tabs>
          <w:tab w:val="left" w:pos="1005"/>
        </w:tabs>
        <w:rPr>
          <w:rFonts w:ascii="Comic Sans MS" w:hAnsi="Comic Sans MS"/>
          <w:sz w:val="22"/>
          <w:szCs w:val="22"/>
        </w:rPr>
      </w:pPr>
      <w:r w:rsidRPr="000C6D92">
        <w:rPr>
          <w:rFonts w:ascii="Comic Sans MS" w:hAnsi="Comic Sans MS"/>
          <w:sz w:val="22"/>
          <w:szCs w:val="22"/>
        </w:rPr>
        <w:t>C</w:t>
      </w:r>
      <w:r>
        <w:rPr>
          <w:rFonts w:ascii="Comic Sans MS" w:hAnsi="Comic Sans MS"/>
          <w:sz w:val="22"/>
          <w:szCs w:val="22"/>
        </w:rPr>
        <w:t>.</w:t>
      </w:r>
      <w:r w:rsidRPr="000C6D92">
        <w:rPr>
          <w:rFonts w:ascii="Comic Sans MS" w:hAnsi="Comic Sans MS"/>
          <w:sz w:val="22"/>
          <w:szCs w:val="22"/>
        </w:rPr>
        <w:t>Kasaba muhtarlığı – Köy muhtarlığı</w:t>
      </w:r>
      <w:r w:rsidRPr="000C6D92">
        <w:rPr>
          <w:rFonts w:ascii="Comic Sans MS" w:hAnsi="Comic Sans MS"/>
          <w:sz w:val="22"/>
          <w:szCs w:val="22"/>
        </w:rPr>
        <w:tab/>
      </w:r>
      <w:r w:rsidRPr="000C6D92">
        <w:rPr>
          <w:rFonts w:ascii="Comic Sans MS" w:hAnsi="Comic Sans MS"/>
          <w:sz w:val="22"/>
          <w:szCs w:val="22"/>
        </w:rPr>
        <w:tab/>
      </w:r>
    </w:p>
    <w:p w:rsidR="006F56A7" w:rsidRPr="00B23BB5" w:rsidRDefault="006F56A7" w:rsidP="000C6D92">
      <w:pPr>
        <w:tabs>
          <w:tab w:val="left" w:pos="1005"/>
        </w:tabs>
        <w:rPr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D.</w:t>
      </w:r>
      <w:r w:rsidRPr="000C6D92">
        <w:rPr>
          <w:rFonts w:ascii="Comic Sans MS" w:hAnsi="Comic Sans MS"/>
          <w:sz w:val="22"/>
          <w:szCs w:val="22"/>
        </w:rPr>
        <w:t xml:space="preserve">  Mahalle muhtarlığı – İlçe muhtarlığı</w:t>
      </w:r>
    </w:p>
    <w:p w:rsidR="006F56A7" w:rsidRPr="00C7300B" w:rsidRDefault="006F56A7" w:rsidP="000C6D92">
      <w:pPr>
        <w:pStyle w:val="NoSpacing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----------------------------------------------------------</w:t>
      </w:r>
      <w:r>
        <w:rPr>
          <w:rFonts w:ascii="Comic Sans MS" w:hAnsi="Comic Sans MS"/>
          <w:sz w:val="20"/>
          <w:szCs w:val="20"/>
        </w:rPr>
        <w:t>------</w:t>
      </w:r>
    </w:p>
    <w:p w:rsidR="006F56A7" w:rsidRPr="00630DCC" w:rsidRDefault="006F56A7" w:rsidP="00630DCC">
      <w:pPr>
        <w:spacing w:after="80"/>
        <w:rPr>
          <w:rFonts w:ascii="Comic Sans MS" w:hAnsi="Comic Sans MS"/>
          <w:b/>
          <w:sz w:val="20"/>
          <w:szCs w:val="20"/>
        </w:rPr>
      </w:pPr>
      <w:r w:rsidRPr="00630DCC">
        <w:rPr>
          <w:rFonts w:ascii="Comic Sans MS" w:hAnsi="Comic Sans MS"/>
          <w:b/>
          <w:sz w:val="20"/>
          <w:szCs w:val="20"/>
        </w:rPr>
        <w:t>17.Seçeneklerde teknolojik ürünler ve kullanım alanları eşleştirilmiştir. Han</w:t>
      </w:r>
      <w:r w:rsidRPr="00630DCC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Pr="00630DCC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  <w:r w:rsidRPr="00630DCC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</w:t>
      </w:r>
    </w:p>
    <w:p w:rsidR="006F56A7" w:rsidRPr="00630DCC" w:rsidRDefault="006F56A7" w:rsidP="00630DCC">
      <w:pPr>
        <w:spacing w:after="80"/>
        <w:rPr>
          <w:rFonts w:ascii="Comic Sans MS" w:hAnsi="Comic Sans MS"/>
          <w:sz w:val="20"/>
          <w:szCs w:val="20"/>
        </w:rPr>
      </w:pPr>
      <w:r w:rsidRPr="00630DC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A.</w:t>
      </w:r>
      <w:r w:rsidRPr="00630DCC">
        <w:rPr>
          <w:rFonts w:ascii="Comic Sans MS" w:hAnsi="Comic Sans MS"/>
          <w:sz w:val="20"/>
          <w:szCs w:val="20"/>
        </w:rPr>
        <w:t xml:space="preserve">Cep telefonu – iletişim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>B.</w:t>
      </w:r>
      <w:r w:rsidRPr="00630DCC">
        <w:rPr>
          <w:rFonts w:ascii="Comic Sans MS" w:hAnsi="Comic Sans MS"/>
          <w:sz w:val="20"/>
          <w:szCs w:val="20"/>
        </w:rPr>
        <w:t xml:space="preserve"> Röntgen cihazı – güvenlik                            </w:t>
      </w:r>
    </w:p>
    <w:p w:rsidR="006F56A7" w:rsidRPr="00630DCC" w:rsidRDefault="006F56A7" w:rsidP="00630DCC">
      <w:pPr>
        <w:rPr>
          <w:rFonts w:ascii="Comic Sans MS" w:hAnsi="Comic Sans MS"/>
          <w:sz w:val="20"/>
          <w:szCs w:val="20"/>
        </w:rPr>
      </w:pPr>
      <w:r w:rsidRPr="00630DC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C.</w:t>
      </w:r>
      <w:r w:rsidRPr="00630DCC">
        <w:rPr>
          <w:rFonts w:ascii="Comic Sans MS" w:hAnsi="Comic Sans MS"/>
          <w:sz w:val="20"/>
          <w:szCs w:val="20"/>
        </w:rPr>
        <w:t xml:space="preserve"> Kamyon – ulaşım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>D.</w:t>
      </w:r>
      <w:r w:rsidRPr="00630DCC">
        <w:rPr>
          <w:rFonts w:ascii="Comic Sans MS" w:hAnsi="Comic Sans MS"/>
          <w:sz w:val="20"/>
          <w:szCs w:val="20"/>
        </w:rPr>
        <w:t xml:space="preserve"> Tepegöz-eğitim</w:t>
      </w:r>
    </w:p>
    <w:p w:rsidR="006F56A7" w:rsidRPr="00630DCC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</w:p>
    <w:p w:rsidR="006F56A7" w:rsidRPr="00C7300B" w:rsidRDefault="006F56A7" w:rsidP="00C7300B">
      <w:pPr>
        <w:pStyle w:val="NoSpacing"/>
        <w:rPr>
          <w:rFonts w:ascii="Comic Sans MS" w:hAnsi="Comic Sans MS"/>
          <w:sz w:val="20"/>
          <w:szCs w:val="20"/>
        </w:rPr>
      </w:pPr>
    </w:p>
    <w:p w:rsidR="006F56A7" w:rsidRPr="00C7300B" w:rsidRDefault="006F56A7" w:rsidP="00FA2BE1">
      <w:pPr>
        <w:pStyle w:val="NoSpacing"/>
        <w:rPr>
          <w:rFonts w:ascii="Comic Sans MS" w:hAnsi="Comic Sans MS"/>
          <w:sz w:val="20"/>
          <w:szCs w:val="20"/>
        </w:rPr>
      </w:pPr>
    </w:p>
    <w:p w:rsidR="006F56A7" w:rsidRPr="00C7300B" w:rsidRDefault="006F56A7" w:rsidP="00FA2BE1">
      <w:pPr>
        <w:pStyle w:val="NoSpacing"/>
        <w:rPr>
          <w:rFonts w:ascii="Comic Sans MS" w:hAnsi="Comic Sans MS"/>
          <w:sz w:val="20"/>
          <w:szCs w:val="20"/>
        </w:rPr>
      </w:pPr>
    </w:p>
    <w:p w:rsidR="006F56A7" w:rsidRPr="00C7300B" w:rsidRDefault="006F56A7" w:rsidP="00FA2BE1">
      <w:pPr>
        <w:pStyle w:val="NoSpacing"/>
        <w:rPr>
          <w:rFonts w:ascii="Comic Sans MS" w:hAnsi="Comic Sans MS"/>
          <w:sz w:val="20"/>
          <w:szCs w:val="20"/>
        </w:rPr>
        <w:sectPr w:rsidR="006F56A7" w:rsidRPr="00C7300B" w:rsidSect="00CD2ABE">
          <w:type w:val="continuous"/>
          <w:pgSz w:w="11906" w:h="16838" w:code="9"/>
          <w:pgMar w:top="425" w:right="340" w:bottom="238" w:left="454" w:header="0" w:footer="0" w:gutter="0"/>
          <w:cols w:num="2" w:space="282"/>
          <w:docGrid w:linePitch="360"/>
        </w:sectPr>
      </w:pPr>
      <w:r w:rsidRPr="00C7300B">
        <w:rPr>
          <w:rFonts w:ascii="Comic Sans MS" w:hAnsi="Comic Sans MS"/>
          <w:sz w:val="20"/>
          <w:szCs w:val="20"/>
        </w:rPr>
        <w:t xml:space="preserve">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</w:t>
      </w:r>
    </w:p>
    <w:p w:rsidR="006F56A7" w:rsidRPr="00C7300B" w:rsidRDefault="006F56A7" w:rsidP="00CD2ABE">
      <w:pPr>
        <w:rPr>
          <w:rFonts w:ascii="Comic Sans MS" w:hAnsi="Comic Sans MS"/>
          <w:sz w:val="20"/>
          <w:szCs w:val="20"/>
        </w:rPr>
      </w:pPr>
    </w:p>
    <w:sectPr w:rsidR="006F56A7" w:rsidRPr="00C7300B" w:rsidSect="008E1C0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6A7" w:rsidRDefault="006F56A7" w:rsidP="006F2171">
      <w:r>
        <w:separator/>
      </w:r>
    </w:p>
  </w:endnote>
  <w:endnote w:type="continuationSeparator" w:id="0">
    <w:p w:rsidR="006F56A7" w:rsidRDefault="006F56A7" w:rsidP="006F2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6A7" w:rsidRDefault="006F56A7" w:rsidP="006F2171">
      <w:r>
        <w:separator/>
      </w:r>
    </w:p>
  </w:footnote>
  <w:footnote w:type="continuationSeparator" w:id="0">
    <w:p w:rsidR="006F56A7" w:rsidRDefault="006F56A7" w:rsidP="006F2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6A7" w:rsidRDefault="006F56A7">
    <w:pPr>
      <w:pStyle w:val="Header"/>
      <w:rPr>
        <w:rFonts w:ascii="Comic Sans MS" w:hAnsi="Comic Sans MS"/>
      </w:rPr>
    </w:pPr>
    <w:r>
      <w:t xml:space="preserve">               </w:t>
    </w:r>
  </w:p>
  <w:p w:rsidR="006F56A7" w:rsidRPr="00F01546" w:rsidRDefault="006F56A7">
    <w:pPr>
      <w:pStyle w:val="Header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0326A"/>
    <w:multiLevelType w:val="hybridMultilevel"/>
    <w:tmpl w:val="FAF076E8"/>
    <w:lvl w:ilvl="0" w:tplc="BE184888">
      <w:start w:val="1"/>
      <w:numFmt w:val="upperLetter"/>
      <w:lvlText w:val="%1-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2BE1"/>
    <w:rsid w:val="0001266A"/>
    <w:rsid w:val="0004365A"/>
    <w:rsid w:val="00051807"/>
    <w:rsid w:val="000C6D92"/>
    <w:rsid w:val="0010344F"/>
    <w:rsid w:val="001257AF"/>
    <w:rsid w:val="00144798"/>
    <w:rsid w:val="00163ADA"/>
    <w:rsid w:val="00164B81"/>
    <w:rsid w:val="00196D6E"/>
    <w:rsid w:val="001A4D5B"/>
    <w:rsid w:val="001A71E1"/>
    <w:rsid w:val="001B4C22"/>
    <w:rsid w:val="002378BD"/>
    <w:rsid w:val="00277C84"/>
    <w:rsid w:val="00293BE2"/>
    <w:rsid w:val="002A5EAA"/>
    <w:rsid w:val="002A661F"/>
    <w:rsid w:val="002B308F"/>
    <w:rsid w:val="002B31F8"/>
    <w:rsid w:val="00321069"/>
    <w:rsid w:val="00321F47"/>
    <w:rsid w:val="00322556"/>
    <w:rsid w:val="00325981"/>
    <w:rsid w:val="00345ED6"/>
    <w:rsid w:val="00364250"/>
    <w:rsid w:val="003816C5"/>
    <w:rsid w:val="003862AD"/>
    <w:rsid w:val="003A47CC"/>
    <w:rsid w:val="003D10C8"/>
    <w:rsid w:val="00441385"/>
    <w:rsid w:val="00453C97"/>
    <w:rsid w:val="00454B1A"/>
    <w:rsid w:val="00467128"/>
    <w:rsid w:val="00486331"/>
    <w:rsid w:val="004A0606"/>
    <w:rsid w:val="004C5795"/>
    <w:rsid w:val="004F5B26"/>
    <w:rsid w:val="00524931"/>
    <w:rsid w:val="00526A33"/>
    <w:rsid w:val="00546953"/>
    <w:rsid w:val="00551045"/>
    <w:rsid w:val="00573CC1"/>
    <w:rsid w:val="00582548"/>
    <w:rsid w:val="00594A5B"/>
    <w:rsid w:val="005A5BD8"/>
    <w:rsid w:val="005B0FB8"/>
    <w:rsid w:val="005B29CE"/>
    <w:rsid w:val="0060431A"/>
    <w:rsid w:val="00630DCC"/>
    <w:rsid w:val="006401E7"/>
    <w:rsid w:val="006725EF"/>
    <w:rsid w:val="00673015"/>
    <w:rsid w:val="00691635"/>
    <w:rsid w:val="006A0499"/>
    <w:rsid w:val="006F2171"/>
    <w:rsid w:val="006F56A7"/>
    <w:rsid w:val="006F77A5"/>
    <w:rsid w:val="0070345C"/>
    <w:rsid w:val="00741C13"/>
    <w:rsid w:val="00787782"/>
    <w:rsid w:val="007B2C2F"/>
    <w:rsid w:val="00804482"/>
    <w:rsid w:val="00817F04"/>
    <w:rsid w:val="00881E9A"/>
    <w:rsid w:val="008935E5"/>
    <w:rsid w:val="008A7C90"/>
    <w:rsid w:val="008D3CE8"/>
    <w:rsid w:val="008E1C06"/>
    <w:rsid w:val="00913BFA"/>
    <w:rsid w:val="009247B1"/>
    <w:rsid w:val="009367AA"/>
    <w:rsid w:val="00936CB2"/>
    <w:rsid w:val="009911CB"/>
    <w:rsid w:val="009A286E"/>
    <w:rsid w:val="00A04B86"/>
    <w:rsid w:val="00A309BB"/>
    <w:rsid w:val="00AB67AA"/>
    <w:rsid w:val="00AE6D43"/>
    <w:rsid w:val="00B153D2"/>
    <w:rsid w:val="00B22C40"/>
    <w:rsid w:val="00B23BB5"/>
    <w:rsid w:val="00B802B1"/>
    <w:rsid w:val="00BB286F"/>
    <w:rsid w:val="00C519E9"/>
    <w:rsid w:val="00C7300B"/>
    <w:rsid w:val="00C873BC"/>
    <w:rsid w:val="00CA4C96"/>
    <w:rsid w:val="00CA578D"/>
    <w:rsid w:val="00CC656C"/>
    <w:rsid w:val="00CD2ABE"/>
    <w:rsid w:val="00CE0051"/>
    <w:rsid w:val="00D20170"/>
    <w:rsid w:val="00D7560E"/>
    <w:rsid w:val="00DA2B27"/>
    <w:rsid w:val="00DD2A66"/>
    <w:rsid w:val="00DE14C8"/>
    <w:rsid w:val="00DF032A"/>
    <w:rsid w:val="00DF4C4F"/>
    <w:rsid w:val="00DF5872"/>
    <w:rsid w:val="00E107E1"/>
    <w:rsid w:val="00E12EBD"/>
    <w:rsid w:val="00E15FA2"/>
    <w:rsid w:val="00E54E2A"/>
    <w:rsid w:val="00E576CB"/>
    <w:rsid w:val="00E648FD"/>
    <w:rsid w:val="00E92DA4"/>
    <w:rsid w:val="00ED10EE"/>
    <w:rsid w:val="00ED220E"/>
    <w:rsid w:val="00F01546"/>
    <w:rsid w:val="00F135DC"/>
    <w:rsid w:val="00F46B10"/>
    <w:rsid w:val="00F54E41"/>
    <w:rsid w:val="00F55F21"/>
    <w:rsid w:val="00F6117D"/>
    <w:rsid w:val="00F70BBB"/>
    <w:rsid w:val="00F866AC"/>
    <w:rsid w:val="00FA2BE1"/>
    <w:rsid w:val="00FB23AC"/>
    <w:rsid w:val="00FE3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BE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2BE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A2BE1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FA2BE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FA2BE1"/>
    <w:rPr>
      <w:lang w:eastAsia="en-US"/>
    </w:rPr>
  </w:style>
  <w:style w:type="table" w:styleId="TableGrid">
    <w:name w:val="Table Grid"/>
    <w:basedOn w:val="TableNormal"/>
    <w:uiPriority w:val="99"/>
    <w:rsid w:val="00FA2BE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9911CB"/>
    <w:pPr>
      <w:jc w:val="center"/>
    </w:pPr>
    <w:rPr>
      <w:sz w:val="26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911CB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725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3</Pages>
  <Words>1121</Words>
  <Characters>6394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</dc:creator>
  <cp:keywords/>
  <dc:description/>
  <cp:lastModifiedBy>mehmet</cp:lastModifiedBy>
  <cp:revision>12</cp:revision>
  <dcterms:created xsi:type="dcterms:W3CDTF">2014-05-03T07:34:00Z</dcterms:created>
  <dcterms:modified xsi:type="dcterms:W3CDTF">2014-05-15T09:07:00Z</dcterms:modified>
</cp:coreProperties>
</file>