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6A0" w:rsidRDefault="001836A0" w:rsidP="00EC56B2">
      <w:pPr>
        <w:rPr>
          <w:rFonts w:ascii="Arial" w:hAnsi="Arial" w:cs="Arial"/>
          <w:b/>
          <w:sz w:val="10"/>
          <w:szCs w:val="10"/>
        </w:rPr>
      </w:pPr>
    </w:p>
    <w:tbl>
      <w:tblPr>
        <w:tblpPr w:leftFromText="141" w:rightFromText="141" w:horzAnchor="margin" w:tblpX="48" w:tblpY="-525"/>
        <w:tblW w:w="10736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0A0"/>
      </w:tblPr>
      <w:tblGrid>
        <w:gridCol w:w="6239"/>
        <w:gridCol w:w="4497"/>
      </w:tblGrid>
      <w:tr w:rsidR="001836A0" w:rsidRPr="003862AD" w:rsidTr="00D86AC8">
        <w:trPr>
          <w:trHeight w:val="711"/>
        </w:trPr>
        <w:tc>
          <w:tcPr>
            <w:tcW w:w="10736" w:type="dxa"/>
            <w:gridSpan w:val="2"/>
            <w:shd w:val="clear" w:color="auto" w:fill="FFFFCC"/>
          </w:tcPr>
          <w:p w:rsidR="001836A0" w:rsidRPr="003E7B17" w:rsidRDefault="001836A0" w:rsidP="0048720C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E7B17">
              <w:rPr>
                <w:rFonts w:ascii="Comic Sans MS" w:hAnsi="Comic Sans MS"/>
                <w:b/>
                <w:sz w:val="20"/>
                <w:szCs w:val="20"/>
              </w:rPr>
              <w:t xml:space="preserve">2013-2014 EĞİTİM ÖĞRETİM YILI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NEYYİR TURHAN</w:t>
            </w:r>
            <w:r w:rsidRPr="003E7B17">
              <w:rPr>
                <w:rFonts w:ascii="Comic Sans MS" w:hAnsi="Comic Sans MS"/>
                <w:b/>
                <w:sz w:val="20"/>
                <w:szCs w:val="20"/>
              </w:rPr>
              <w:t xml:space="preserve">  İLKOKULU 4-</w:t>
            </w:r>
            <w:r>
              <w:rPr>
                <w:rFonts w:ascii="Comic Sans MS" w:hAnsi="Comic Sans MS"/>
                <w:b/>
                <w:sz w:val="20"/>
                <w:szCs w:val="20"/>
              </w:rPr>
              <w:t>E</w:t>
            </w:r>
            <w:r w:rsidRPr="003E7B17">
              <w:rPr>
                <w:rFonts w:ascii="Comic Sans MS" w:hAnsi="Comic Sans MS"/>
                <w:b/>
                <w:sz w:val="20"/>
                <w:szCs w:val="20"/>
              </w:rPr>
              <w:t xml:space="preserve"> SINIFI</w:t>
            </w:r>
          </w:p>
          <w:p w:rsidR="001836A0" w:rsidRPr="003E7B17" w:rsidRDefault="001836A0" w:rsidP="0048720C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E7B17">
              <w:rPr>
                <w:rFonts w:ascii="Comic Sans MS" w:hAnsi="Comic Sans MS"/>
                <w:b/>
                <w:sz w:val="20"/>
                <w:szCs w:val="20"/>
              </w:rPr>
              <w:t>MATEMATİK DERSİ 2.DÖNEM 3.YAZILI SINAVI</w:t>
            </w:r>
          </w:p>
        </w:tc>
      </w:tr>
      <w:tr w:rsidR="001836A0" w:rsidRPr="003862AD" w:rsidTr="00D86AC8">
        <w:trPr>
          <w:trHeight w:val="309"/>
        </w:trPr>
        <w:tc>
          <w:tcPr>
            <w:tcW w:w="6239" w:type="dxa"/>
            <w:shd w:val="clear" w:color="auto" w:fill="FFFFCC"/>
          </w:tcPr>
          <w:p w:rsidR="001836A0" w:rsidRPr="003E7B17" w:rsidRDefault="001836A0" w:rsidP="0048720C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E7B17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4497" w:type="dxa"/>
            <w:shd w:val="clear" w:color="auto" w:fill="FFFFCC"/>
          </w:tcPr>
          <w:p w:rsidR="001836A0" w:rsidRPr="003E7B17" w:rsidRDefault="001836A0" w:rsidP="0048720C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E7B17">
              <w:rPr>
                <w:rFonts w:ascii="Comic Sans MS" w:hAnsi="Comic Sans MS"/>
                <w:b/>
                <w:sz w:val="20"/>
                <w:szCs w:val="20"/>
              </w:rPr>
              <w:t>TARİH: ….05.2014</w:t>
            </w:r>
          </w:p>
        </w:tc>
      </w:tr>
      <w:tr w:rsidR="001836A0" w:rsidRPr="003862AD" w:rsidTr="00D86AC8">
        <w:trPr>
          <w:trHeight w:val="586"/>
        </w:trPr>
        <w:tc>
          <w:tcPr>
            <w:tcW w:w="6239" w:type="dxa"/>
            <w:shd w:val="clear" w:color="auto" w:fill="FFFFCC"/>
          </w:tcPr>
          <w:p w:rsidR="001836A0" w:rsidRPr="003E7B17" w:rsidRDefault="001836A0" w:rsidP="0048720C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E7B17">
              <w:rPr>
                <w:rFonts w:ascii="Comic Sans MS" w:hAnsi="Comic Sans MS"/>
                <w:b/>
                <w:sz w:val="20"/>
                <w:szCs w:val="20"/>
              </w:rPr>
              <w:t>NUMARASI:</w:t>
            </w:r>
          </w:p>
        </w:tc>
        <w:tc>
          <w:tcPr>
            <w:tcW w:w="4497" w:type="dxa"/>
            <w:shd w:val="clear" w:color="auto" w:fill="FFFFCC"/>
          </w:tcPr>
          <w:p w:rsidR="001836A0" w:rsidRPr="003E7B17" w:rsidRDefault="001836A0" w:rsidP="0048720C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E7B17">
              <w:rPr>
                <w:rFonts w:ascii="Comic Sans MS" w:hAnsi="Comic Sans MS"/>
                <w:b/>
                <w:sz w:val="20"/>
                <w:szCs w:val="20"/>
              </w:rPr>
              <w:t>PUANI:</w:t>
            </w:r>
          </w:p>
        </w:tc>
      </w:tr>
    </w:tbl>
    <w:p w:rsidR="001836A0" w:rsidRDefault="001836A0" w:rsidP="00EC56B2">
      <w:pPr>
        <w:rPr>
          <w:rFonts w:ascii="Arial" w:hAnsi="Arial" w:cs="Arial"/>
          <w:b/>
          <w:sz w:val="10"/>
          <w:szCs w:val="10"/>
        </w:rPr>
      </w:pPr>
    </w:p>
    <w:p w:rsidR="001836A0" w:rsidRPr="005E443A" w:rsidRDefault="001836A0" w:rsidP="00EC56B2">
      <w:pPr>
        <w:jc w:val="center"/>
        <w:rPr>
          <w:rFonts w:ascii="Arial" w:hAnsi="Arial" w:cs="Arial"/>
          <w:b/>
          <w:sz w:val="10"/>
          <w:szCs w:val="10"/>
        </w:rPr>
      </w:pPr>
    </w:p>
    <w:tbl>
      <w:tblPr>
        <w:tblW w:w="10823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1E0"/>
      </w:tblPr>
      <w:tblGrid>
        <w:gridCol w:w="5398"/>
        <w:gridCol w:w="5425"/>
      </w:tblGrid>
      <w:tr w:rsidR="001836A0" w:rsidRPr="004F7560" w:rsidTr="006617DA">
        <w:trPr>
          <w:trHeight w:val="3666"/>
        </w:trPr>
        <w:tc>
          <w:tcPr>
            <w:tcW w:w="5398" w:type="dxa"/>
          </w:tcPr>
          <w:p w:rsidR="001836A0" w:rsidRPr="00E65882" w:rsidRDefault="001836A0" w:rsidP="00E65882">
            <w:pPr>
              <w:tabs>
                <w:tab w:val="left" w:pos="252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87.75pt;margin-top:4.55pt;width:168.75pt;height:65.25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">
                  <v:textbox>
                    <w:txbxContent>
                      <w:p w:rsidR="001836A0" w:rsidRPr="006617DA" w:rsidRDefault="001836A0">
                        <w:pPr>
                          <w:rPr>
                            <w:rFonts w:ascii="Comic Sans MS" w:hAnsi="Comic Sans MS"/>
                          </w:rPr>
                        </w:pPr>
                        <w:r w:rsidRPr="006617DA">
                          <w:rPr>
                            <w:rFonts w:ascii="Comic Sans MS" w:hAnsi="Comic Sans MS"/>
                            <w:b/>
                          </w:rPr>
                          <w:t>Şekildeki üçgenin C açısı 35</w:t>
                        </w:r>
                        <w:r w:rsidRPr="006617DA">
                          <w:rPr>
                            <w:rFonts w:ascii="Comic Sans MS" w:hAnsi="Comic Sans MS"/>
                            <w:b/>
                          </w:rPr>
                          <w:sym w:font="Symbol" w:char="F0B0"/>
                        </w:r>
                        <w:r w:rsidRPr="006617DA">
                          <w:rPr>
                            <w:rFonts w:ascii="Comic Sans MS" w:hAnsi="Comic Sans MS"/>
                            <w:b/>
                          </w:rPr>
                          <w:t>, B açısı 75</w:t>
                        </w:r>
                        <w:r w:rsidRPr="006617DA">
                          <w:rPr>
                            <w:rFonts w:ascii="Comic Sans MS" w:hAnsi="Comic Sans MS"/>
                            <w:b/>
                          </w:rPr>
                          <w:sym w:font="Symbol" w:char="F0B0"/>
                        </w:r>
                        <w:r w:rsidRPr="006617DA">
                          <w:rPr>
                            <w:rFonts w:ascii="Comic Sans MS" w:hAnsi="Comic Sans MS"/>
                            <w:b/>
                          </w:rPr>
                          <w:t xml:space="preserve"> ise  </w:t>
                        </w:r>
                        <w:r w:rsidRPr="006617DA">
                          <w:rPr>
                            <w:rFonts w:ascii="Comic Sans MS" w:hAnsi="Comic Sans MS"/>
                            <w:b/>
                            <w:bCs/>
                            <w:u w:val="single"/>
                          </w:rPr>
                          <w:t>A</w:t>
                        </w:r>
                        <w:r w:rsidRPr="006617DA">
                          <w:rPr>
                            <w:rFonts w:ascii="Comic Sans MS" w:hAnsi="Comic Sans MS"/>
                            <w:b/>
                            <w:u w:val="single"/>
                          </w:rPr>
                          <w:t xml:space="preserve"> açısı kaç derecedir?</w:t>
                        </w:r>
                        <w:r>
                          <w:rPr>
                            <w:rFonts w:ascii="Comic Sans MS" w:hAnsi="Comic Sans MS"/>
                            <w:b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bCs/>
                            <w:sz w:val="20"/>
                            <w:szCs w:val="20"/>
                          </w:rPr>
                          <w:t>(5p)</w:t>
                        </w:r>
                      </w:p>
                    </w:txbxContent>
                  </v:textbox>
                </v:shape>
              </w:pict>
            </w:r>
            <w:r w:rsidRPr="00747C66">
              <w:rPr>
                <w:rFonts w:ascii="Comic Sans MS" w:hAnsi="Comic Sans MS"/>
                <w:b/>
                <w:sz w:val="22"/>
                <w:szCs w:val="22"/>
              </w:rPr>
              <w:t>S.</w:t>
            </w:r>
            <w:r>
              <w:rPr>
                <w:rFonts w:ascii="Comic Sans MS" w:hAnsi="Comic Sans MS"/>
                <w:b/>
                <w:sz w:val="22"/>
                <w:szCs w:val="22"/>
              </w:rPr>
              <w:t>1</w:t>
            </w:r>
            <w:r w:rsidRPr="00747C66">
              <w:rPr>
                <w:rFonts w:ascii="Comic Sans MS" w:hAnsi="Comic Sans MS"/>
                <w:b/>
                <w:sz w:val="22"/>
                <w:szCs w:val="22"/>
              </w:rPr>
              <w:t xml:space="preserve">) 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A</w:t>
            </w:r>
          </w:p>
          <w:p w:rsidR="001836A0" w:rsidRDefault="001836A0" w:rsidP="006617DA">
            <w:pPr>
              <w:rPr>
                <w:rFonts w:ascii="Arial" w:hAnsi="Arial" w:cs="Arial"/>
                <w:sz w:val="10"/>
                <w:szCs w:val="10"/>
              </w:rPr>
            </w:pPr>
            <w:r w:rsidRPr="00212C86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9" o:spid="_x0000_i1025" type="#_x0000_t75" style="width:92.25pt;height:72.75pt;visibility:visible">
                  <v:imagedata r:id="rId4" o:title=""/>
                </v:shape>
              </w:pict>
            </w:r>
          </w:p>
          <w:p w:rsidR="001836A0" w:rsidRPr="006617DA" w:rsidRDefault="001836A0" w:rsidP="006617DA">
            <w:pPr>
              <w:rPr>
                <w:rFonts w:ascii="Comic Sans MS" w:hAnsi="Comic Sans MS" w:cs="Arial"/>
              </w:rPr>
            </w:pPr>
            <w:r w:rsidRPr="006617DA">
              <w:rPr>
                <w:rFonts w:ascii="Comic Sans MS" w:hAnsi="Comic Sans MS" w:cs="Arial"/>
              </w:rPr>
              <w:t>B</w:t>
            </w:r>
            <w:r>
              <w:rPr>
                <w:rFonts w:ascii="Comic Sans MS" w:hAnsi="Comic Sans MS" w:cs="Arial"/>
              </w:rPr>
              <w:t xml:space="preserve">                     C</w:t>
            </w:r>
          </w:p>
          <w:p w:rsidR="001836A0" w:rsidRPr="006617DA" w:rsidRDefault="001836A0" w:rsidP="006617DA">
            <w:pPr>
              <w:rPr>
                <w:rFonts w:ascii="Arial" w:hAnsi="Arial" w:cs="Arial"/>
                <w:sz w:val="10"/>
                <w:szCs w:val="10"/>
              </w:rPr>
            </w:pPr>
          </w:p>
          <w:p w:rsidR="001836A0" w:rsidRDefault="001836A0" w:rsidP="006617DA">
            <w:pPr>
              <w:rPr>
                <w:rFonts w:ascii="Arial" w:hAnsi="Arial" w:cs="Arial"/>
                <w:sz w:val="10"/>
                <w:szCs w:val="10"/>
              </w:rPr>
            </w:pPr>
          </w:p>
          <w:p w:rsidR="001836A0" w:rsidRPr="006617DA" w:rsidRDefault="001836A0" w:rsidP="006617D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noProof/>
              </w:rPr>
              <w:pict>
                <v:shape id="Text Box 143" o:spid="_x0000_s1027" type="#_x0000_t202" style="position:absolute;margin-left:187.5pt;margin-top:27pt;width:61.5pt;height:25.85pt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" fillcolor="#ff9" strokecolor="#00b0f0" strokeweight="3pt">
                  <v:fill opacity="35980f"/>
                  <v:stroke linestyle="thinThin"/>
                  <v:textbox>
                    <w:txbxContent>
                      <w:p w:rsidR="001836A0" w:rsidRDefault="001836A0" w:rsidP="00E65882"/>
                    </w:txbxContent>
                  </v:textbox>
                </v:shape>
              </w:pict>
            </w:r>
          </w:p>
        </w:tc>
        <w:tc>
          <w:tcPr>
            <w:tcW w:w="5425" w:type="dxa"/>
          </w:tcPr>
          <w:p w:rsidR="001836A0" w:rsidRPr="007F2342" w:rsidRDefault="001836A0" w:rsidP="00440CE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noProof/>
              </w:rPr>
              <w:pict>
                <v:shape id="_x0000_s1028" type="#_x0000_t202" style="position:absolute;margin-left:0;margin-top:0;width:188.25pt;height:93.75pt;z-index:251646976;visibility:visible;mso-position-horizontal:center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">
                  <v:textbox>
                    <w:txbxContent>
                      <w:p w:rsidR="001836A0" w:rsidRDefault="001836A0">
                        <w:pPr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 xml:space="preserve">                                               S</w:t>
                        </w:r>
                      </w:p>
                      <w:p w:rsidR="001836A0" w:rsidRDefault="001836A0">
                        <w:r w:rsidRPr="00212C86">
                          <w:rPr>
                            <w:noProof/>
                          </w:rPr>
                          <w:pict>
                            <v:shape id="Resim 31" o:spid="_x0000_i1027" type="#_x0000_t75" style="width:165pt;height:53.25pt;visibility:visible">
                              <v:imagedata r:id="rId5" o:title=""/>
                            </v:shape>
                          </w:pict>
                        </w:r>
                      </w:p>
                      <w:p w:rsidR="001836A0" w:rsidRDefault="001836A0">
                        <w:r>
                          <w:t>D                 T                            G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sz w:val="22"/>
                <w:szCs w:val="22"/>
              </w:rPr>
              <w:t>S-2)</w:t>
            </w:r>
            <w:r w:rsidRPr="000B1094">
              <w:rPr>
                <w:rFonts w:ascii="Comic Sans MS" w:hAnsi="Comic Sans MS" w:cs="Arial"/>
                <w:b/>
                <w:sz w:val="22"/>
                <w:szCs w:val="22"/>
              </w:rPr>
              <w:t xml:space="preserve"> </w:t>
            </w:r>
          </w:p>
          <w:p w:rsidR="001836A0" w:rsidRDefault="001836A0" w:rsidP="00440CE3">
            <w:pPr>
              <w:rPr>
                <w:rFonts w:ascii="Calibri" w:hAnsi="Calibri" w:cs="Calibri"/>
                <w:i/>
              </w:rPr>
            </w:pPr>
            <w:r>
              <w:rPr>
                <w:noProof/>
              </w:rPr>
              <w:pict>
                <v:shape id="Text Box 12" o:spid="_x0000_s1029" type="#_x0000_t202" style="position:absolute;margin-left:184.5pt;margin-top:136.45pt;width:69.75pt;height:25.85pt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" fillcolor="#ff9" strokecolor="#00b0f0" strokeweight="3pt">
                  <v:fill opacity="35980f"/>
                  <v:stroke linestyle="thinThin"/>
                  <v:textbox>
                    <w:txbxContent>
                      <w:p w:rsidR="001836A0" w:rsidRDefault="001836A0" w:rsidP="00EC56B2"/>
                    </w:txbxContent>
                  </v:textbox>
                </v:shape>
              </w:pict>
            </w:r>
          </w:p>
          <w:p w:rsidR="001836A0" w:rsidRPr="003D2F8E" w:rsidRDefault="001836A0" w:rsidP="003D2F8E">
            <w:pPr>
              <w:rPr>
                <w:rFonts w:ascii="Calibri" w:hAnsi="Calibri" w:cs="Calibri"/>
              </w:rPr>
            </w:pPr>
          </w:p>
          <w:p w:rsidR="001836A0" w:rsidRPr="003D2F8E" w:rsidRDefault="001836A0" w:rsidP="003D2F8E">
            <w:pPr>
              <w:rPr>
                <w:rFonts w:ascii="Calibri" w:hAnsi="Calibri" w:cs="Calibri"/>
              </w:rPr>
            </w:pPr>
          </w:p>
          <w:p w:rsidR="001836A0" w:rsidRPr="003D2F8E" w:rsidRDefault="001836A0" w:rsidP="003D2F8E">
            <w:pPr>
              <w:rPr>
                <w:rFonts w:ascii="Calibri" w:hAnsi="Calibri" w:cs="Calibri"/>
              </w:rPr>
            </w:pPr>
          </w:p>
          <w:p w:rsidR="001836A0" w:rsidRPr="003D2F8E" w:rsidRDefault="001836A0" w:rsidP="003D2F8E">
            <w:pPr>
              <w:rPr>
                <w:rFonts w:ascii="Calibri" w:hAnsi="Calibri" w:cs="Calibri"/>
              </w:rPr>
            </w:pPr>
          </w:p>
          <w:p w:rsidR="001836A0" w:rsidRDefault="001836A0" w:rsidP="003D2F8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                                                                             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(5p)</w:t>
            </w:r>
          </w:p>
          <w:p w:rsidR="001836A0" w:rsidRPr="003D2F8E" w:rsidRDefault="001836A0" w:rsidP="003D2F8E">
            <w:pPr>
              <w:rPr>
                <w:rFonts w:ascii="Calibri" w:hAnsi="Calibri" w:cs="Calibri"/>
              </w:rPr>
            </w:pPr>
            <w:r>
              <w:rPr>
                <w:rFonts w:ascii="Calibri" w:hAnsi="Calibri" w:cs="Arial"/>
                <w:b/>
              </w:rPr>
              <w:t>Ş</w:t>
            </w:r>
            <w:r w:rsidRPr="004D6F34">
              <w:rPr>
                <w:rFonts w:ascii="Calibri" w:hAnsi="Calibri" w:cs="Arial"/>
                <w:b/>
              </w:rPr>
              <w:t>ekilde  s ( STG ) = 50</w:t>
            </w:r>
            <w:r w:rsidRPr="004D6F34">
              <w:rPr>
                <w:rFonts w:ascii="Calibri" w:hAnsi="Calibri" w:cs="Arial"/>
                <w:b/>
                <w:vertAlign w:val="superscript"/>
              </w:rPr>
              <w:t xml:space="preserve">0 </w:t>
            </w:r>
            <w:r w:rsidRPr="004D6F34">
              <w:rPr>
                <w:rFonts w:ascii="Calibri" w:hAnsi="Calibri" w:cs="Arial"/>
                <w:b/>
              </w:rPr>
              <w:t xml:space="preserve"> olup s ( DTS ) kaç derecedir?</w:t>
            </w:r>
          </w:p>
        </w:tc>
      </w:tr>
      <w:tr w:rsidR="001836A0" w:rsidRPr="004F7560" w:rsidTr="007A2E04">
        <w:trPr>
          <w:trHeight w:val="2953"/>
        </w:trPr>
        <w:tc>
          <w:tcPr>
            <w:tcW w:w="5398" w:type="dxa"/>
          </w:tcPr>
          <w:p w:rsidR="001836A0" w:rsidRPr="003343B4" w:rsidRDefault="001836A0" w:rsidP="007A2E0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S.3)</w:t>
            </w:r>
            <w:r w:rsidRPr="002B66A2">
              <w:rPr>
                <w:rFonts w:ascii="Calibri" w:hAnsi="Calibri"/>
                <w:b/>
                <w:i/>
                <w:sz w:val="20"/>
                <w:szCs w:val="20"/>
              </w:rPr>
              <w:t xml:space="preserve"> </w:t>
            </w:r>
            <w:r w:rsidRPr="003343B4">
              <w:rPr>
                <w:rFonts w:ascii="Comic Sans MS" w:hAnsi="Comic Sans MS"/>
                <w:b/>
                <w:sz w:val="20"/>
                <w:szCs w:val="20"/>
              </w:rPr>
              <w:t>Dik</w:t>
            </w:r>
            <w:r>
              <w:rPr>
                <w:rFonts w:ascii="Comic Sans MS" w:hAnsi="Comic Sans MS"/>
                <w:b/>
                <w:sz w:val="20"/>
                <w:szCs w:val="20"/>
              </w:rPr>
              <w:t>dörtgen biçimindeki bir bahçenin boyu, eninin iki katı uzunluktadır. Çevresinin uzunluğu 180m olan bahçenin boyu kaç metredir?</w:t>
            </w:r>
            <w:r w:rsidRPr="003343B4">
              <w:rPr>
                <w:rFonts w:ascii="Comic Sans MS" w:hAnsi="Comic Sans MS"/>
                <w:b/>
                <w:bCs/>
                <w:sz w:val="20"/>
                <w:szCs w:val="20"/>
              </w:rPr>
              <w:t>(5p)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(şekil)</w:t>
            </w:r>
          </w:p>
          <w:p w:rsidR="001836A0" w:rsidRPr="00FB6C22" w:rsidRDefault="001836A0" w:rsidP="007A2E0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836A0" w:rsidRDefault="001836A0" w:rsidP="007A2E04">
            <w:pPr>
              <w:jc w:val="center"/>
              <w:rPr>
                <w:rFonts w:ascii="Calibri" w:hAnsi="Calibri"/>
                <w:b/>
                <w:i/>
                <w:sz w:val="26"/>
                <w:szCs w:val="26"/>
              </w:rPr>
            </w:pPr>
          </w:p>
          <w:p w:rsidR="001836A0" w:rsidRDefault="001836A0" w:rsidP="007A2E04">
            <w:pPr>
              <w:jc w:val="center"/>
              <w:rPr>
                <w:rFonts w:ascii="Calibri" w:hAnsi="Calibri"/>
                <w:b/>
                <w:i/>
                <w:sz w:val="26"/>
                <w:szCs w:val="26"/>
              </w:rPr>
            </w:pPr>
          </w:p>
          <w:p w:rsidR="001836A0" w:rsidRDefault="001836A0" w:rsidP="007A2E04">
            <w:pPr>
              <w:jc w:val="center"/>
              <w:rPr>
                <w:rFonts w:ascii="Calibri" w:hAnsi="Calibri"/>
                <w:b/>
                <w:i/>
                <w:sz w:val="26"/>
                <w:szCs w:val="26"/>
              </w:rPr>
            </w:pPr>
          </w:p>
          <w:p w:rsidR="001836A0" w:rsidRDefault="001836A0" w:rsidP="007A2E04">
            <w:pPr>
              <w:jc w:val="center"/>
              <w:rPr>
                <w:rFonts w:ascii="Calibri" w:hAnsi="Calibri"/>
                <w:b/>
                <w:i/>
                <w:sz w:val="26"/>
                <w:szCs w:val="26"/>
              </w:rPr>
            </w:pPr>
          </w:p>
          <w:p w:rsidR="001836A0" w:rsidRPr="004F7560" w:rsidRDefault="001836A0" w:rsidP="007A2E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25" w:type="dxa"/>
          </w:tcPr>
          <w:p w:rsidR="001836A0" w:rsidRPr="007A2E04" w:rsidRDefault="001836A0" w:rsidP="007A2E04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noProof/>
              </w:rPr>
              <w:pict>
                <v:shape id="_x0000_s1030" type="#_x0000_t202" style="position:absolute;margin-left:165.1pt;margin-top:-1.75pt;width:89.15pt;height:84.75pt;z-index: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">
                  <v:textbox>
                    <w:txbxContent>
                      <w:p w:rsidR="001836A0" w:rsidRDefault="001836A0">
                        <w:r>
                          <w:t xml:space="preserve">Yandaki dikdörtgenin çevresi kaç cm’dir? </w:t>
                        </w:r>
                        <w:r>
                          <w:rPr>
                            <w:rFonts w:ascii="Comic Sans MS" w:hAnsi="Comic Sans MS"/>
                            <w:b/>
                            <w:bCs/>
                            <w:sz w:val="20"/>
                            <w:szCs w:val="20"/>
                          </w:rPr>
                          <w:t>(5p)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 w:cs="Arial"/>
                <w:b/>
                <w:sz w:val="22"/>
                <w:szCs w:val="22"/>
              </w:rPr>
              <w:t>S.4)</w:t>
            </w:r>
            <w:r w:rsidRPr="007A2E04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( 5 p)</w:t>
            </w:r>
          </w:p>
          <w:p w:rsidR="001836A0" w:rsidRPr="004F7560" w:rsidRDefault="001836A0" w:rsidP="007A2E04">
            <w:pPr>
              <w:jc w:val="center"/>
              <w:rPr>
                <w:rFonts w:ascii="Arial" w:hAnsi="Arial" w:cs="Arial"/>
                <w:b/>
              </w:rPr>
            </w:pPr>
          </w:p>
          <w:p w:rsidR="001836A0" w:rsidRDefault="001836A0" w:rsidP="00A86785">
            <w:pPr>
              <w:tabs>
                <w:tab w:val="left" w:pos="100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A86785">
              <w:rPr>
                <w:rFonts w:ascii="Arial" w:hAnsi="Arial" w:cs="Arial"/>
                <w:sz w:val="20"/>
                <w:szCs w:val="16"/>
              </w:rPr>
              <w:t>8 cm</w:t>
            </w:r>
          </w:p>
          <w:p w:rsidR="001836A0" w:rsidRDefault="001836A0" w:rsidP="007A2E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pict>
                <v:rect id="Dikdörtgen 290" o:spid="_x0000_s1031" style="position:absolute;left:0;text-align:left;margin-left:6.85pt;margin-top:7.9pt;width:105.75pt;height:30.75pt;z-index:251648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" strokeweight="2pt"/>
              </w:pict>
            </w:r>
          </w:p>
          <w:p w:rsidR="001836A0" w:rsidRDefault="001836A0" w:rsidP="007A2E04">
            <w:pPr>
              <w:rPr>
                <w:rFonts w:ascii="Arial" w:hAnsi="Arial" w:cs="Arial"/>
                <w:sz w:val="16"/>
                <w:szCs w:val="16"/>
              </w:rPr>
            </w:pPr>
          </w:p>
          <w:p w:rsidR="001836A0" w:rsidRDefault="001836A0" w:rsidP="00A867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 cm </w:t>
            </w:r>
          </w:p>
          <w:p w:rsidR="001836A0" w:rsidRPr="008A4A47" w:rsidRDefault="001836A0" w:rsidP="008A4A47">
            <w:pPr>
              <w:rPr>
                <w:rFonts w:ascii="Arial" w:hAnsi="Arial" w:cs="Arial"/>
                <w:sz w:val="16"/>
                <w:szCs w:val="16"/>
              </w:rPr>
            </w:pPr>
          </w:p>
          <w:p w:rsidR="001836A0" w:rsidRPr="008A4A47" w:rsidRDefault="001836A0" w:rsidP="008A4A47">
            <w:pPr>
              <w:rPr>
                <w:rFonts w:ascii="Arial" w:hAnsi="Arial" w:cs="Arial"/>
                <w:sz w:val="16"/>
                <w:szCs w:val="16"/>
              </w:rPr>
            </w:pPr>
          </w:p>
          <w:p w:rsidR="001836A0" w:rsidRPr="008A4A47" w:rsidRDefault="001836A0" w:rsidP="008A4A47">
            <w:pPr>
              <w:rPr>
                <w:rFonts w:ascii="Arial" w:hAnsi="Arial" w:cs="Arial"/>
                <w:sz w:val="16"/>
                <w:szCs w:val="16"/>
              </w:rPr>
            </w:pPr>
          </w:p>
          <w:p w:rsidR="001836A0" w:rsidRDefault="001836A0" w:rsidP="008A4A4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pict>
                <v:shape id="_x0000_s1032" type="#_x0000_t202" style="position:absolute;margin-left:176.1pt;margin-top:.65pt;width:69.75pt;height:25.8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" fillcolor="#ff9" strokecolor="#00b0f0" strokeweight="3pt">
                  <v:fill opacity="35980f"/>
                  <v:stroke linestyle="thinThin"/>
                  <v:textbox>
                    <w:txbxContent>
                      <w:p w:rsidR="001836A0" w:rsidRDefault="001836A0" w:rsidP="008A4A47"/>
                    </w:txbxContent>
                  </v:textbox>
                </v:shape>
              </w:pict>
            </w:r>
          </w:p>
          <w:p w:rsidR="001836A0" w:rsidRPr="008A4A47" w:rsidRDefault="001836A0" w:rsidP="008A4A47">
            <w:pPr>
              <w:tabs>
                <w:tab w:val="left" w:pos="3546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1836A0" w:rsidRPr="004F7560" w:rsidTr="0048720C">
        <w:tc>
          <w:tcPr>
            <w:tcW w:w="5398" w:type="dxa"/>
          </w:tcPr>
          <w:p w:rsidR="001836A0" w:rsidRDefault="001836A0" w:rsidP="00152324">
            <w:pPr>
              <w:rPr>
                <w:rFonts w:ascii="Arial" w:hAnsi="Arial" w:cs="Arial"/>
              </w:rPr>
            </w:pPr>
            <w:r>
              <w:rPr>
                <w:noProof/>
              </w:rPr>
              <w:pict>
                <v:shape id="Text Box 166" o:spid="_x0000_s1033" type="#_x0000_t202" style="position:absolute;margin-left:24.6pt;margin-top:5.35pt;width:207pt;height:27pt;z-index:251642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" fillcolor="yellow" strokecolor="#00b0f0" strokeweight="3pt">
                  <v:fill opacity="9766f"/>
                  <v:stroke linestyle="thinThin"/>
                  <v:textbox>
                    <w:txbxContent>
                      <w:p w:rsidR="001836A0" w:rsidRPr="00C93985" w:rsidRDefault="001836A0" w:rsidP="00152324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C9398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18 , 20 , 24 , 30 , 38 ,  B , 60</w:t>
                        </w:r>
                      </w:p>
                    </w:txbxContent>
                  </v:textbox>
                </v:shape>
              </w:pict>
            </w:r>
          </w:p>
          <w:p w:rsidR="001836A0" w:rsidRDefault="001836A0" w:rsidP="00152324">
            <w:pPr>
              <w:jc w:val="both"/>
            </w:pPr>
          </w:p>
          <w:p w:rsidR="001836A0" w:rsidRPr="00686BC6" w:rsidRDefault="001836A0" w:rsidP="00152324">
            <w:pPr>
              <w:rPr>
                <w:b/>
              </w:rPr>
            </w:pPr>
            <w:r>
              <w:rPr>
                <w:noProof/>
              </w:rPr>
              <w:pict>
                <v:shape id="Text Box 168" o:spid="_x0000_s1034" type="#_x0000_t202" style="position:absolute;margin-left:24.6pt;margin-top:8.95pt;width:207pt;height:27pt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" fillcolor="yellow" strokecolor="#00b0f0" strokeweight="3pt">
                  <v:fill opacity="9766f"/>
                  <v:stroke linestyle="thinThin"/>
                  <v:textbox>
                    <w:txbxContent>
                      <w:p w:rsidR="001836A0" w:rsidRPr="00C93985" w:rsidRDefault="001836A0" w:rsidP="00152324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C9398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74 , 75 , 78 , 83 , 90 , A , 110</w:t>
                        </w:r>
                      </w:p>
                    </w:txbxContent>
                  </v:textbox>
                </v:shape>
              </w:pict>
            </w:r>
          </w:p>
          <w:p w:rsidR="001836A0" w:rsidRDefault="001836A0" w:rsidP="00152324">
            <w:pPr>
              <w:rPr>
                <w:b/>
              </w:rPr>
            </w:pPr>
          </w:p>
          <w:p w:rsidR="001836A0" w:rsidRPr="00281613" w:rsidRDefault="001836A0" w:rsidP="00152324">
            <w:pPr>
              <w:rPr>
                <w:b/>
              </w:rPr>
            </w:pPr>
          </w:p>
          <w:p w:rsidR="001836A0" w:rsidRPr="00D042C3" w:rsidRDefault="001836A0" w:rsidP="00152324">
            <w:pPr>
              <w:pStyle w:val="NoSpacing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D042C3">
              <w:rPr>
                <w:rFonts w:ascii="Comic Sans MS" w:hAnsi="Comic Sans MS"/>
                <w:b/>
                <w:sz w:val="20"/>
                <w:szCs w:val="20"/>
              </w:rPr>
              <w:t xml:space="preserve">S.5)Yukarıda verilen farklı iki örüntüye göre </w:t>
            </w:r>
          </w:p>
          <w:p w:rsidR="001836A0" w:rsidRPr="00D042C3" w:rsidRDefault="001836A0" w:rsidP="00152324">
            <w:pPr>
              <w:pStyle w:val="NoSpacing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D042C3">
              <w:rPr>
                <w:rFonts w:ascii="Comic Sans MS" w:hAnsi="Comic Sans MS"/>
                <w:b/>
                <w:sz w:val="20"/>
                <w:szCs w:val="20"/>
              </w:rPr>
              <w:t>A + B kaçtır?(5p)</w:t>
            </w:r>
          </w:p>
          <w:p w:rsidR="001836A0" w:rsidRPr="00D042C3" w:rsidRDefault="001836A0" w:rsidP="00152324">
            <w:pPr>
              <w:pStyle w:val="NoSpacing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1836A0" w:rsidRPr="00D042C3" w:rsidRDefault="001836A0" w:rsidP="00152324">
            <w:pPr>
              <w:pStyle w:val="NoSpacing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836A0" w:rsidRDefault="001836A0" w:rsidP="0048720C">
            <w:pPr>
              <w:rPr>
                <w:rFonts w:ascii="Arial" w:hAnsi="Arial" w:cs="Arial"/>
                <w:sz w:val="10"/>
                <w:szCs w:val="10"/>
              </w:rPr>
            </w:pPr>
          </w:p>
          <w:p w:rsidR="001836A0" w:rsidRDefault="001836A0" w:rsidP="0048720C">
            <w:pPr>
              <w:rPr>
                <w:rFonts w:ascii="Arial" w:hAnsi="Arial" w:cs="Arial"/>
                <w:sz w:val="10"/>
                <w:szCs w:val="10"/>
              </w:rPr>
            </w:pPr>
          </w:p>
          <w:p w:rsidR="001836A0" w:rsidRPr="004F7560" w:rsidRDefault="001836A0" w:rsidP="001523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25" w:type="dxa"/>
          </w:tcPr>
          <w:p w:rsidR="001836A0" w:rsidRPr="004F7560" w:rsidRDefault="001836A0" w:rsidP="0048720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noProof/>
              </w:rPr>
              <w:pict>
                <v:line id="Düz Bağlayıcı 303" o:spid="_x0000_s1035" style="position:absolute;left:0;text-align:left;flip:x;z-index:251656192;visibility:visible;mso-position-horizontal-relative:text;mso-position-vertical-relative:text" from="172.3pt,10.85pt" to="187.25pt,8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"/>
              </w:pict>
            </w:r>
            <w:r>
              <w:rPr>
                <w:noProof/>
              </w:rPr>
              <w:pict>
                <v:line id="Düz Bağlayıcı 302" o:spid="_x0000_s1036" style="position:absolute;left:0;text-align:left;z-index:251655168;visibility:visible;mso-position-horizontal-relative:text;mso-position-vertical-relative:text" from="187.9pt,10.85pt" to="245.4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"/>
              </w:pict>
            </w:r>
          </w:p>
          <w:p w:rsidR="001836A0" w:rsidRPr="005A5518" w:rsidRDefault="001836A0" w:rsidP="005A5518">
            <w:pPr>
              <w:spacing w:after="12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noProof/>
              </w:rPr>
              <w:pict>
                <v:line id="Düz Bağlayıcı 300" o:spid="_x0000_s1037" style="position:absolute;z-index:251653120;visibility:visible" from="84pt,-.25pt" to="158.0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"/>
              </w:pict>
            </w:r>
            <w:r>
              <w:rPr>
                <w:noProof/>
              </w:rPr>
              <w:pict>
                <v:line id="Düz Bağlayıcı 301" o:spid="_x0000_s1038" style="position:absolute;z-index:251654144;visibility:visible" from="84.2pt,-.05pt" to="84.2pt,7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"/>
              </w:pict>
            </w:r>
            <w:r>
              <w:rPr>
                <w:noProof/>
              </w:rPr>
              <w:pict>
                <v:line id="Düz Bağlayıcı 294" o:spid="_x0000_s1039" style="position:absolute;z-index:251652096;visibility:visible" from="24.65pt,-.5pt" to="24.65pt,7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"/>
              </w:pict>
            </w:r>
            <w:r>
              <w:rPr>
                <w:noProof/>
              </w:rPr>
              <w:pict>
                <v:line id="Düz Bağlayıcı 293" o:spid="_x0000_s1040" style="position:absolute;z-index:251651072;visibility:visible" from="24.65pt,-.5pt" to="59.95pt,6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"/>
              </w:pict>
            </w:r>
            <w:r>
              <w:rPr>
                <w:rFonts w:ascii="Comic Sans MS" w:hAnsi="Comic Sans MS"/>
                <w:b/>
                <w:sz w:val="22"/>
                <w:szCs w:val="22"/>
              </w:rPr>
              <w:t>S.6</w:t>
            </w:r>
            <w:r w:rsidRPr="00F17E7D">
              <w:rPr>
                <w:rFonts w:ascii="Comic Sans MS" w:hAnsi="Comic Sans MS"/>
                <w:b/>
                <w:sz w:val="22"/>
                <w:szCs w:val="22"/>
              </w:rPr>
              <w:t>)</w:t>
            </w:r>
          </w:p>
          <w:p w:rsidR="001836A0" w:rsidRDefault="001836A0" w:rsidP="005A5518">
            <w:pPr>
              <w:rPr>
                <w:rFonts w:ascii="Arial" w:hAnsi="Arial" w:cs="Arial"/>
              </w:rPr>
            </w:pPr>
            <w:r>
              <w:t xml:space="preserve">               </w:t>
            </w:r>
          </w:p>
          <w:p w:rsidR="001836A0" w:rsidRPr="008A4A47" w:rsidRDefault="001836A0" w:rsidP="008A4A47">
            <w:pPr>
              <w:rPr>
                <w:rFonts w:ascii="Arial" w:hAnsi="Arial" w:cs="Arial"/>
              </w:rPr>
            </w:pPr>
          </w:p>
          <w:p w:rsidR="001836A0" w:rsidRPr="008A4A47" w:rsidRDefault="001836A0" w:rsidP="008A4A47">
            <w:pPr>
              <w:rPr>
                <w:rFonts w:ascii="Arial" w:hAnsi="Arial" w:cs="Arial"/>
              </w:rPr>
            </w:pPr>
          </w:p>
          <w:p w:rsidR="001836A0" w:rsidRDefault="001836A0" w:rsidP="008A4A47">
            <w:pPr>
              <w:rPr>
                <w:rFonts w:ascii="Arial" w:hAnsi="Arial" w:cs="Arial"/>
              </w:rPr>
            </w:pPr>
          </w:p>
          <w:p w:rsidR="001836A0" w:rsidRDefault="001836A0" w:rsidP="008A4A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 ………….            ………….               ……………</w:t>
            </w:r>
          </w:p>
          <w:p w:rsidR="001836A0" w:rsidRDefault="001836A0" w:rsidP="008A4A47">
            <w:pPr>
              <w:rPr>
                <w:rFonts w:ascii="Arial" w:hAnsi="Arial" w:cs="Arial"/>
              </w:rPr>
            </w:pPr>
          </w:p>
          <w:p w:rsidR="001836A0" w:rsidRPr="008A4A47" w:rsidRDefault="001836A0" w:rsidP="008A4A47">
            <w:pPr>
              <w:rPr>
                <w:rFonts w:ascii="Comic Sans MS" w:hAnsi="Comic Sans MS" w:cs="Arial"/>
              </w:rPr>
            </w:pPr>
            <w:r w:rsidRPr="008A4A47">
              <w:rPr>
                <w:rFonts w:ascii="Comic Sans MS" w:hAnsi="Comic Sans MS" w:cs="Arial"/>
              </w:rPr>
              <w:t>Yukarıdaki açıların çeşidini altına yazınız.</w:t>
            </w:r>
            <w:r>
              <w:rPr>
                <w:rFonts w:ascii="Comic Sans MS" w:hAnsi="Comic Sans MS" w:cs="Arial"/>
              </w:rPr>
              <w:t xml:space="preserve">  (6p)</w:t>
            </w:r>
          </w:p>
        </w:tc>
      </w:tr>
      <w:tr w:rsidR="001836A0" w:rsidRPr="004F7560" w:rsidTr="00D8496C">
        <w:trPr>
          <w:trHeight w:val="4399"/>
        </w:trPr>
        <w:tc>
          <w:tcPr>
            <w:tcW w:w="5398" w:type="dxa"/>
          </w:tcPr>
          <w:p w:rsidR="001836A0" w:rsidRPr="004F7560" w:rsidRDefault="001836A0" w:rsidP="0048720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</w:t>
            </w:r>
          </w:p>
          <w:p w:rsidR="001836A0" w:rsidRDefault="001836A0" w:rsidP="00D357F9">
            <w:pPr>
              <w:jc w:val="both"/>
              <w:rPr>
                <w:rFonts w:ascii="Arial" w:hAnsi="Arial" w:cs="Arial"/>
                <w:b/>
              </w:rPr>
            </w:pPr>
            <w:r w:rsidRPr="00212C86">
              <w:rPr>
                <w:noProof/>
              </w:rPr>
              <w:pict>
                <v:shape id="Resim 304" o:spid="_x0000_i1028" type="#_x0000_t75" style="width:88.5pt;height:75.75pt;visibility:visible">
                  <v:imagedata r:id="rId6" o:title=""/>
                </v:shape>
              </w:pict>
            </w:r>
            <w:r>
              <w:rPr>
                <w:noProof/>
              </w:rPr>
              <w:pict>
                <v:line id="Düz Bağlayıcı 310" o:spid="_x0000_s1041" style="position:absolute;left:0;text-align:left;z-index:251660288;visibility:visible;mso-position-horizontal-relative:text;mso-position-vertical-relative:text" from="192.9pt,4.35pt" to="238.4pt,6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"/>
              </w:pict>
            </w:r>
            <w:r>
              <w:rPr>
                <w:noProof/>
              </w:rPr>
              <w:pict>
                <v:line id="Düz Bağlayıcı 308" o:spid="_x0000_s1042" style="position:absolute;left:0;text-align:left;z-index:251658240;visibility:visible;mso-position-horizontal-relative:text;mso-position-vertical-relative:text" from="192.9pt,4.3pt" to="244.5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"/>
              </w:pict>
            </w:r>
            <w:r>
              <w:rPr>
                <w:noProof/>
              </w:rPr>
              <w:pict>
                <v:line id="Düz Bağlayıcı 309" o:spid="_x0000_s1043" style="position:absolute;left:0;text-align:left;flip:x;z-index:251659264;visibility:visible;mso-position-horizontal-relative:text;mso-position-vertical-relative:text" from="238.4pt,24.7pt" to="244.5pt,6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"/>
              </w:pict>
            </w:r>
            <w:r>
              <w:rPr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305" o:spid="_x0000_s1044" type="#_x0000_t5" style="position:absolute;left:0;text-align:left;margin-left:134.6pt;margin-top:4.35pt;width:20.95pt;height:55pt;z-index:2516572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" strokeweight="2pt"/>
              </w:pict>
            </w:r>
          </w:p>
          <w:p w:rsidR="001836A0" w:rsidRDefault="001836A0" w:rsidP="00D357F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A4A47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…………………….          ……………….         ………………….</w:t>
            </w:r>
          </w:p>
          <w:p w:rsidR="001836A0" w:rsidRDefault="001836A0" w:rsidP="00D357F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836A0" w:rsidRPr="008A4A47" w:rsidRDefault="001836A0" w:rsidP="00D357F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A4A47">
              <w:rPr>
                <w:rFonts w:ascii="Comic Sans MS" w:hAnsi="Comic Sans MS"/>
                <w:b/>
                <w:sz w:val="20"/>
                <w:szCs w:val="20"/>
              </w:rPr>
              <w:t>S.7)</w:t>
            </w:r>
            <w:r>
              <w:rPr>
                <w:rFonts w:ascii="Comic Sans MS" w:hAnsi="Comic Sans MS"/>
                <w:b/>
                <w:sz w:val="20"/>
                <w:szCs w:val="20"/>
              </w:rPr>
              <w:t>Yukarıda bulunan üçgenleri kenarlarına göre çeşitlerini yazınız. (6p)</w:t>
            </w:r>
          </w:p>
          <w:p w:rsidR="001836A0" w:rsidRDefault="001836A0" w:rsidP="00D357F9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1836A0" w:rsidRPr="004F7560" w:rsidRDefault="001836A0" w:rsidP="00D357F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25" w:type="dxa"/>
          </w:tcPr>
          <w:p w:rsidR="001836A0" w:rsidRPr="004F7560" w:rsidRDefault="001836A0" w:rsidP="0048720C">
            <w:pPr>
              <w:rPr>
                <w:rFonts w:ascii="Arial" w:hAnsi="Arial" w:cs="Arial"/>
                <w:b/>
              </w:rPr>
            </w:pPr>
            <w:r>
              <w:rPr>
                <w:noProof/>
              </w:rPr>
              <w:pict>
                <v:shape id="_x0000_s1045" type="#_x0000_t202" style="position:absolute;margin-left:140.55pt;margin-top:6.65pt;width:113.4pt;height:83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">
                  <v:textbox>
                    <w:txbxContent>
                      <w:p w:rsidR="001836A0" w:rsidRDefault="001836A0">
                        <w:r w:rsidRPr="00212C86">
                          <w:rPr>
                            <w:noProof/>
                          </w:rPr>
                          <w:pict>
                            <v:shape id="Resim 318" o:spid="_x0000_i1030" type="#_x0000_t75" style="width:96.75pt;height:75pt;visibility:visible">
                              <v:imagedata r:id="rId7" o:title=""/>
                            </v:shape>
                          </w:pict>
                        </w:r>
                      </w:p>
                    </w:txbxContent>
                  </v:textbox>
                </v:shape>
              </w:pict>
            </w:r>
          </w:p>
          <w:p w:rsidR="001836A0" w:rsidRDefault="001836A0" w:rsidP="0048720C">
            <w:pPr>
              <w:rPr>
                <w:rFonts w:ascii="Comic Sans MS" w:hAnsi="Comic Sans MS" w:cs="Arial"/>
              </w:rPr>
            </w:pPr>
            <w:r>
              <w:rPr>
                <w:rFonts w:ascii="Arial" w:hAnsi="Arial" w:cs="Arial"/>
                <w:b/>
              </w:rPr>
              <w:t xml:space="preserve">S. </w:t>
            </w:r>
            <w:r w:rsidRPr="00FB3735">
              <w:rPr>
                <w:rFonts w:ascii="Comic Sans MS" w:hAnsi="Comic Sans MS" w:cs="Arial"/>
                <w:b/>
                <w:sz w:val="20"/>
                <w:szCs w:val="20"/>
              </w:rPr>
              <w:t>8</w:t>
            </w:r>
            <w:r w:rsidRPr="00FB3735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143FFD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 w:rsidRPr="00395100">
              <w:rPr>
                <w:rFonts w:ascii="Comic Sans MS" w:hAnsi="Comic Sans MS" w:cs="Arial"/>
                <w:sz w:val="22"/>
              </w:rPr>
              <w:t>Yandaki</w:t>
            </w:r>
            <w:r>
              <w:rPr>
                <w:rFonts w:ascii="Comic Sans MS" w:hAnsi="Comic Sans MS" w:cs="Arial"/>
                <w:sz w:val="22"/>
              </w:rPr>
              <w:t xml:space="preserve"> iki </w:t>
            </w:r>
            <w:r w:rsidRPr="00395100">
              <w:rPr>
                <w:rFonts w:ascii="Comic Sans MS" w:hAnsi="Comic Sans MS" w:cs="Arial"/>
                <w:sz w:val="22"/>
              </w:rPr>
              <w:t xml:space="preserve"> </w:t>
            </w:r>
          </w:p>
          <w:p w:rsidR="001836A0" w:rsidRDefault="001836A0" w:rsidP="0048720C">
            <w:pPr>
              <w:rPr>
                <w:rFonts w:ascii="Comic Sans MS" w:hAnsi="Comic Sans MS" w:cs="Arial"/>
              </w:rPr>
            </w:pPr>
            <w:r w:rsidRPr="00395100">
              <w:rPr>
                <w:rFonts w:ascii="Comic Sans MS" w:hAnsi="Comic Sans MS" w:cs="Arial"/>
                <w:sz w:val="22"/>
              </w:rPr>
              <w:t xml:space="preserve">izometrik kâğıtta </w:t>
            </w:r>
            <w:r>
              <w:rPr>
                <w:rFonts w:ascii="Comic Sans MS" w:hAnsi="Comic Sans MS" w:cs="Arial"/>
                <w:sz w:val="22"/>
              </w:rPr>
              <w:t>v</w:t>
            </w:r>
            <w:r w:rsidRPr="00395100">
              <w:rPr>
                <w:rFonts w:ascii="Comic Sans MS" w:hAnsi="Comic Sans MS" w:cs="Arial"/>
                <w:sz w:val="22"/>
              </w:rPr>
              <w:t xml:space="preserve">erilen </w:t>
            </w:r>
          </w:p>
          <w:p w:rsidR="001836A0" w:rsidRDefault="001836A0" w:rsidP="0048720C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  <w:sz w:val="22"/>
              </w:rPr>
              <w:t xml:space="preserve">yapı, kaç eş küpten </w:t>
            </w:r>
          </w:p>
          <w:p w:rsidR="001836A0" w:rsidRPr="00D8496C" w:rsidRDefault="001836A0" w:rsidP="0048720C">
            <w:pPr>
              <w:rPr>
                <w:rFonts w:ascii="Arial" w:hAnsi="Arial" w:cs="Arial"/>
              </w:rPr>
            </w:pPr>
            <w:r>
              <w:rPr>
                <w:rFonts w:ascii="Comic Sans MS" w:hAnsi="Comic Sans MS" w:cs="Arial"/>
                <w:sz w:val="22"/>
              </w:rPr>
              <w:t>oluşmuştur? (10p)</w:t>
            </w:r>
          </w:p>
          <w:p w:rsidR="001836A0" w:rsidRDefault="001836A0" w:rsidP="0048720C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pict>
                <v:shape id="_x0000_s1046" type="#_x0000_t202" style="position:absolute;left:0;text-align:left;margin-left:65.1pt;margin-top:5.95pt;width:69.75pt;height:25.8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" fillcolor="#ff9" strokecolor="#00b0f0" strokeweight="3pt">
                  <v:fill opacity="35980f"/>
                  <v:stroke linestyle="thinThin"/>
                  <v:textbox>
                    <w:txbxContent>
                      <w:p w:rsidR="001836A0" w:rsidRDefault="001836A0" w:rsidP="00395100"/>
                    </w:txbxContent>
                  </v:textbox>
                </v:shape>
              </w:pict>
            </w:r>
          </w:p>
          <w:p w:rsidR="001836A0" w:rsidRDefault="001836A0" w:rsidP="0048720C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pict>
                <v:shape id="_x0000_s1047" type="#_x0000_t202" style="position:absolute;left:0;text-align:left;margin-left:157.55pt;margin-top:17pt;width:94.6pt;height:99.1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">
                  <v:textbox>
                    <w:txbxContent>
                      <w:p w:rsidR="001836A0" w:rsidRDefault="001836A0">
                        <w:r w:rsidRPr="00212C86">
                          <w:rPr>
                            <w:noProof/>
                          </w:rPr>
                          <w:pict>
                            <v:shape id="Resim 104" o:spid="_x0000_i1032" type="#_x0000_t75" style="width:92.25pt;height:76.5pt;visibility:visible">
                              <v:imagedata r:id="rId8" o:title=""/>
                            </v:shape>
                          </w:pict>
                        </w:r>
                      </w:p>
                    </w:txbxContent>
                  </v:textbox>
                </v:shape>
              </w:pict>
            </w:r>
          </w:p>
          <w:p w:rsidR="001836A0" w:rsidRPr="00D8496C" w:rsidRDefault="001836A0" w:rsidP="00D8496C">
            <w:pPr>
              <w:rPr>
                <w:rFonts w:ascii="Arial" w:hAnsi="Arial" w:cs="Arial"/>
              </w:rPr>
            </w:pPr>
          </w:p>
          <w:p w:rsidR="001836A0" w:rsidRPr="00D8496C" w:rsidRDefault="001836A0" w:rsidP="00D8496C">
            <w:pPr>
              <w:rPr>
                <w:rFonts w:ascii="Arial" w:hAnsi="Arial" w:cs="Arial"/>
              </w:rPr>
            </w:pPr>
          </w:p>
          <w:p w:rsidR="001836A0" w:rsidRPr="00D8496C" w:rsidRDefault="001836A0" w:rsidP="00D8496C">
            <w:pPr>
              <w:rPr>
                <w:rFonts w:ascii="Arial" w:hAnsi="Arial" w:cs="Arial"/>
              </w:rPr>
            </w:pPr>
          </w:p>
          <w:p w:rsidR="001836A0" w:rsidRDefault="001836A0" w:rsidP="00D8496C">
            <w:pPr>
              <w:rPr>
                <w:rFonts w:ascii="Arial" w:hAnsi="Arial" w:cs="Arial"/>
              </w:rPr>
            </w:pPr>
          </w:p>
          <w:p w:rsidR="001836A0" w:rsidRPr="00D8496C" w:rsidRDefault="001836A0" w:rsidP="00D8496C">
            <w:pPr>
              <w:tabs>
                <w:tab w:val="left" w:pos="2065"/>
              </w:tabs>
              <w:rPr>
                <w:rFonts w:ascii="Arial" w:hAnsi="Arial" w:cs="Arial"/>
              </w:rPr>
            </w:pPr>
            <w:r>
              <w:rPr>
                <w:noProof/>
              </w:rPr>
              <w:pict>
                <v:shape id="_x0000_s1048" type="#_x0000_t202" style="position:absolute;margin-left:52.6pt;margin-top:22.75pt;width:69.75pt;height:25.8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" fillcolor="#ff9" strokecolor="#00b0f0" strokeweight="3pt">
                  <v:fill opacity="35980f"/>
                  <v:stroke linestyle="thinThin"/>
                  <v:textbox>
                    <w:txbxContent>
                      <w:p w:rsidR="001836A0" w:rsidRDefault="001836A0" w:rsidP="00D8496C"/>
                    </w:txbxContent>
                  </v:textbox>
                </v:shape>
              </w:pict>
            </w:r>
            <w:r>
              <w:rPr>
                <w:rFonts w:ascii="Arial" w:hAnsi="Arial" w:cs="Arial"/>
              </w:rPr>
              <w:tab/>
            </w:r>
          </w:p>
        </w:tc>
      </w:tr>
      <w:tr w:rsidR="001836A0" w:rsidRPr="004F7560" w:rsidTr="0048720C">
        <w:trPr>
          <w:trHeight w:val="2737"/>
        </w:trPr>
        <w:tc>
          <w:tcPr>
            <w:tcW w:w="5398" w:type="dxa"/>
          </w:tcPr>
          <w:p w:rsidR="001836A0" w:rsidRDefault="001836A0" w:rsidP="0048720C">
            <w:pPr>
              <w:rPr>
                <w:rFonts w:ascii="Arial" w:hAnsi="Arial" w:cs="Arial"/>
                <w:b/>
              </w:rPr>
            </w:pPr>
            <w:r>
              <w:rPr>
                <w:noProof/>
              </w:rPr>
              <w:pict>
                <v:shape id="Resim 120" o:spid="_x0000_s1049" type="#_x0000_t75" style="position:absolute;margin-left:-.7pt;margin-top:19.9pt;width:126.05pt;height:94.95pt;z-index:251639808;visibility:visible;mso-position-horizontal-relative:text;mso-position-vertical-relative:text" filled="t">
                  <v:fill r:id="rId9" o:title="" opacity="43254f" recolor="t" rotate="t" type="tile"/>
                  <v:imagedata r:id="rId10" o:title=""/>
                  <w10:wrap type="square"/>
                </v:shape>
              </w:pict>
            </w:r>
          </w:p>
          <w:p w:rsidR="001836A0" w:rsidRPr="00055120" w:rsidRDefault="001836A0" w:rsidP="0005512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                  </w:t>
            </w:r>
            <w:r w:rsidRPr="003524A5">
              <w:rPr>
                <w:rFonts w:ascii="Comic Sans MS" w:hAnsi="Comic Sans MS"/>
                <w:b/>
                <w:sz w:val="22"/>
                <w:szCs w:val="22"/>
              </w:rPr>
              <w:t xml:space="preserve">S.9 ) </w:t>
            </w:r>
            <w:r w:rsidRPr="00055120">
              <w:rPr>
                <w:rFonts w:ascii="Comic Sans MS" w:hAnsi="Comic Sans MS"/>
                <w:b/>
                <w:sz w:val="20"/>
                <w:szCs w:val="20"/>
              </w:rPr>
              <w:t>Aşağıdaki noktalı kağıt üzerinde iki nokta arası 4 cm’dir.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055120">
              <w:rPr>
                <w:rFonts w:ascii="Comic Sans MS" w:hAnsi="Comic Sans MS"/>
                <w:b/>
                <w:sz w:val="20"/>
                <w:szCs w:val="20"/>
              </w:rPr>
              <w:t>Buna göre,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055120">
              <w:rPr>
                <w:rFonts w:ascii="Comic Sans MS" w:hAnsi="Comic Sans MS"/>
                <w:b/>
                <w:sz w:val="20"/>
                <w:szCs w:val="20"/>
              </w:rPr>
              <w:t>boyalı şeklin çevresi kaç cm’dir?</w:t>
            </w:r>
            <w:r>
              <w:rPr>
                <w:rFonts w:ascii="Comic Sans MS" w:hAnsi="Comic Sans MS"/>
                <w:b/>
                <w:sz w:val="20"/>
                <w:szCs w:val="20"/>
              </w:rPr>
              <w:t>(5p)</w:t>
            </w:r>
          </w:p>
          <w:p w:rsidR="001836A0" w:rsidRDefault="001836A0" w:rsidP="00055120">
            <w:pPr>
              <w:rPr>
                <w:color w:val="0000FF"/>
              </w:rPr>
            </w:pPr>
            <w:r>
              <w:rPr>
                <w:noProof/>
              </w:rPr>
              <w:pict>
                <v:shape id="Text Box 124" o:spid="_x0000_s1050" type="#_x0000_t202" style="position:absolute;margin-left:39.45pt;margin-top:6.35pt;width:69.75pt;height:25.85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" fillcolor="#ff9" strokecolor="#00b0f0" strokeweight="3pt">
                  <v:fill opacity="35980f"/>
                  <v:stroke linestyle="thinThin"/>
                  <v:textbox>
                    <w:txbxContent>
                      <w:p w:rsidR="001836A0" w:rsidRDefault="001836A0" w:rsidP="00055120"/>
                    </w:txbxContent>
                  </v:textbox>
                </v:shape>
              </w:pict>
            </w:r>
          </w:p>
          <w:p w:rsidR="001836A0" w:rsidRPr="004F7560" w:rsidRDefault="001836A0" w:rsidP="00DE7C2D">
            <w:pPr>
              <w:rPr>
                <w:rFonts w:ascii="Arial" w:hAnsi="Arial" w:cs="Arial"/>
              </w:rPr>
            </w:pPr>
          </w:p>
        </w:tc>
        <w:tc>
          <w:tcPr>
            <w:tcW w:w="5425" w:type="dxa"/>
          </w:tcPr>
          <w:p w:rsidR="001836A0" w:rsidRPr="00CF4FA8" w:rsidRDefault="001836A0" w:rsidP="00A26182">
            <w:pPr>
              <w:ind w:right="-301"/>
              <w:rPr>
                <w:rFonts w:ascii="Comic Sans MS" w:hAnsi="Comic Sans MS" w:cs="Tahoma"/>
                <w:b/>
                <w:sz w:val="16"/>
                <w:szCs w:val="20"/>
              </w:rPr>
            </w:pPr>
            <w:r w:rsidRPr="00CF4FA8">
              <w:rPr>
                <w:rFonts w:ascii="Comic Sans MS" w:hAnsi="Comic Sans MS"/>
                <w:b/>
                <w:sz w:val="20"/>
              </w:rPr>
              <w:t>S.10</w:t>
            </w:r>
            <w:r w:rsidRPr="00CF4FA8">
              <w:rPr>
                <w:rFonts w:ascii="Comic Sans MS" w:hAnsi="Comic Sans MS"/>
                <w:b/>
                <w:i/>
                <w:sz w:val="22"/>
                <w:szCs w:val="26"/>
              </w:rPr>
              <w:t>)</w:t>
            </w:r>
            <w:r w:rsidRPr="00CF4FA8">
              <w:rPr>
                <w:rFonts w:ascii="Comic Sans MS" w:hAnsi="Comic Sans MS" w:cs="Tahoma"/>
                <w:b/>
                <w:i/>
                <w:sz w:val="22"/>
                <w:szCs w:val="26"/>
              </w:rPr>
              <w:t xml:space="preserve">  </w:t>
            </w:r>
            <w:r>
              <w:rPr>
                <w:rFonts w:ascii="Comic Sans MS" w:hAnsi="Comic Sans MS" w:cs="Tahoma"/>
                <w:b/>
                <w:sz w:val="22"/>
                <w:szCs w:val="26"/>
              </w:rPr>
              <w:t xml:space="preserve">Boyu 14 cm, eni 8 cm olan dikdörtgenin boyu ve eni dörder cm uzatılırsa çevresi kaç cm artar? </w:t>
            </w:r>
            <w:r>
              <w:rPr>
                <w:rFonts w:ascii="Comic Sans MS" w:hAnsi="Comic Sans MS" w:cs="Tahoma"/>
                <w:b/>
                <w:sz w:val="16"/>
                <w:szCs w:val="20"/>
              </w:rPr>
              <w:t>(</w:t>
            </w:r>
            <w:r>
              <w:rPr>
                <w:rFonts w:ascii="Comic Sans MS" w:hAnsi="Comic Sans MS" w:cs="Tahoma"/>
                <w:b/>
                <w:sz w:val="20"/>
                <w:szCs w:val="20"/>
              </w:rPr>
              <w:t>5p)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(şekil)</w:t>
            </w:r>
          </w:p>
          <w:p w:rsidR="001836A0" w:rsidRPr="00D042C3" w:rsidRDefault="001836A0" w:rsidP="0048720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1836A0" w:rsidRPr="00D042C3" w:rsidRDefault="001836A0" w:rsidP="0048720C">
            <w:pPr>
              <w:pStyle w:val="NoSpacing"/>
              <w:rPr>
                <w:rFonts w:ascii="Comic Sans MS" w:hAnsi="Comic Sans MS"/>
              </w:rPr>
            </w:pPr>
          </w:p>
          <w:p w:rsidR="001836A0" w:rsidRPr="009F64D5" w:rsidRDefault="001836A0" w:rsidP="009F64D5"/>
          <w:p w:rsidR="001836A0" w:rsidRDefault="001836A0" w:rsidP="009F64D5">
            <w:r>
              <w:rPr>
                <w:noProof/>
              </w:rPr>
              <w:pict>
                <v:shape id="_x0000_s1051" type="#_x0000_t202" style="position:absolute;margin-left:179.35pt;margin-top:11.75pt;width:69.75pt;height:25.8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" fillcolor="#ff9" strokecolor="#00b0f0" strokeweight="3pt">
                  <v:fill opacity="35980f"/>
                  <v:stroke linestyle="thinThin"/>
                  <v:textbox>
                    <w:txbxContent>
                      <w:p w:rsidR="001836A0" w:rsidRDefault="001836A0" w:rsidP="009F64D5"/>
                    </w:txbxContent>
                  </v:textbox>
                </v:shape>
              </w:pict>
            </w:r>
          </w:p>
          <w:p w:rsidR="001836A0" w:rsidRPr="009F64D5" w:rsidRDefault="001836A0" w:rsidP="009F64D5">
            <w:pPr>
              <w:jc w:val="right"/>
            </w:pPr>
          </w:p>
        </w:tc>
      </w:tr>
    </w:tbl>
    <w:p w:rsidR="001836A0" w:rsidRDefault="001836A0" w:rsidP="00EC56B2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text" w:horzAnchor="margin" w:tblpY="-62"/>
        <w:tblW w:w="10858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1E0"/>
      </w:tblPr>
      <w:tblGrid>
        <w:gridCol w:w="5451"/>
        <w:gridCol w:w="5407"/>
      </w:tblGrid>
      <w:tr w:rsidR="001836A0" w:rsidRPr="004F7560" w:rsidTr="005B2F98">
        <w:trPr>
          <w:trHeight w:val="2702"/>
        </w:trPr>
        <w:tc>
          <w:tcPr>
            <w:tcW w:w="5451" w:type="dxa"/>
          </w:tcPr>
          <w:p w:rsidR="001836A0" w:rsidRPr="00B84731" w:rsidRDefault="001836A0" w:rsidP="005B2F98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B84731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S-11)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Bir ikizkenar üçgenin çevre uzunluğu 36 cm’dir. Bu üçgenin ikiz olan kenarlarından birinin uzunluğu 13 cm olduğuna göre ikiz olmayan kenarının uzunluğu kaç cm’dir?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(5p)(şekil)</w:t>
            </w:r>
          </w:p>
          <w:p w:rsidR="001836A0" w:rsidRPr="00EF5CE9" w:rsidRDefault="001836A0" w:rsidP="005B2F98">
            <w:pPr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t xml:space="preserve">  </w:t>
            </w:r>
          </w:p>
          <w:p w:rsidR="001836A0" w:rsidRPr="00CC48EB" w:rsidRDefault="001836A0" w:rsidP="005B2F98">
            <w:pPr>
              <w:rPr>
                <w:rFonts w:ascii="Comic Sans MS" w:hAnsi="Comic Sans MS"/>
                <w:b/>
                <w:color w:val="000000"/>
              </w:rPr>
            </w:pPr>
            <w:r>
              <w:rPr>
                <w:noProof/>
              </w:rPr>
              <w:pict>
                <v:shape id="Text Box 271" o:spid="_x0000_s1052" type="#_x0000_t202" style="position:absolute;margin-left:197pt;margin-top:25.45pt;width:55.25pt;height:25.85pt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" fillcolor="#ff9" strokecolor="#0070c0" strokeweight="3pt">
                  <v:stroke linestyle="thinThin"/>
                  <v:textbox>
                    <w:txbxContent>
                      <w:p w:rsidR="001836A0" w:rsidRDefault="001836A0" w:rsidP="005B2F98"/>
                    </w:txbxContent>
                  </v:textbox>
                </v:shape>
              </w:pict>
            </w:r>
          </w:p>
        </w:tc>
        <w:tc>
          <w:tcPr>
            <w:tcW w:w="5407" w:type="dxa"/>
          </w:tcPr>
          <w:p w:rsidR="001836A0" w:rsidRPr="00B84731" w:rsidRDefault="001836A0" w:rsidP="00D8496C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B84731">
              <w:rPr>
                <w:rFonts w:ascii="Comic Sans MS" w:hAnsi="Comic Sans MS" w:cs="Arial"/>
                <w:b/>
                <w:sz w:val="22"/>
                <w:szCs w:val="22"/>
              </w:rPr>
              <w:t xml:space="preserve"> </w:t>
            </w:r>
            <w:r w:rsidRPr="00B84731">
              <w:rPr>
                <w:rFonts w:ascii="Comic Sans MS" w:hAnsi="Comic Sans MS"/>
                <w:b/>
                <w:sz w:val="20"/>
                <w:szCs w:val="20"/>
              </w:rPr>
              <w:t>S-12</w:t>
            </w:r>
            <w:r>
              <w:rPr>
                <w:rFonts w:ascii="Comic Sans MS" w:hAnsi="Comic Sans MS"/>
                <w:b/>
                <w:sz w:val="20"/>
                <w:szCs w:val="20"/>
              </w:rPr>
              <w:t>) Dikdörtgen biçiminde bir bahçenin çevre uzunluğu 264 m’dir. Bu bahçenin eni 44 m olduğuna göre boyu kaç m’dir?</w:t>
            </w:r>
            <w:r>
              <w:rPr>
                <w:rFonts w:ascii="Mangal" w:hAnsi="Mangal" w:cs="Mangal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(5p) (şekil)</w:t>
            </w:r>
          </w:p>
          <w:p w:rsidR="001836A0" w:rsidRPr="00F73A32" w:rsidRDefault="001836A0" w:rsidP="005B2F98">
            <w:pPr>
              <w:rPr>
                <w:rFonts w:ascii="Arial" w:hAnsi="Arial" w:cs="Arial"/>
                <w:b/>
              </w:rPr>
            </w:pPr>
            <w:r w:rsidRPr="000361F3">
              <w:rPr>
                <w:rFonts w:ascii="Mangal" w:hAnsi="Mangal" w:cs="Mangal"/>
              </w:rPr>
              <w:t xml:space="preserve">                                             </w:t>
            </w:r>
            <w:r w:rsidRPr="00C94CEA">
              <w:rPr>
                <w:rFonts w:ascii="Calibri" w:hAnsi="Calibri"/>
                <w:b/>
                <w:bCs/>
                <w:i/>
                <w:sz w:val="20"/>
                <w:szCs w:val="20"/>
              </w:rPr>
              <w:t xml:space="preserve">                                     </w:t>
            </w:r>
          </w:p>
          <w:p w:rsidR="001836A0" w:rsidRPr="00F73A32" w:rsidRDefault="001836A0" w:rsidP="005B2F98">
            <w:pPr>
              <w:ind w:right="-301"/>
              <w:rPr>
                <w:rFonts w:ascii="Comic Sans MS" w:hAnsi="Comic Sans MS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:rsidR="001836A0" w:rsidRPr="00F73A32" w:rsidRDefault="001836A0" w:rsidP="005B2F98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1836A0" w:rsidRPr="004F7560" w:rsidRDefault="001836A0" w:rsidP="005B2F98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noProof/>
              </w:rPr>
              <w:pict>
                <v:shape id="_x0000_s1053" type="#_x0000_t202" style="position:absolute;margin-left:194.75pt;margin-top:21.35pt;width:65.65pt;height:25.8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" fillcolor="#ff9" strokecolor="#00b0f0" strokeweight="3pt">
                  <v:fill opacity="35980f"/>
                  <v:stroke linestyle="thinThin"/>
                  <v:textbox>
                    <w:txbxContent>
                      <w:p w:rsidR="001836A0" w:rsidRDefault="001836A0" w:rsidP="00D8496C"/>
                    </w:txbxContent>
                  </v:textbox>
                </v:shape>
              </w:pict>
            </w:r>
          </w:p>
        </w:tc>
      </w:tr>
      <w:tr w:rsidR="001836A0" w:rsidRPr="004F7560" w:rsidTr="005B2F98">
        <w:trPr>
          <w:trHeight w:val="2458"/>
        </w:trPr>
        <w:tc>
          <w:tcPr>
            <w:tcW w:w="5451" w:type="dxa"/>
          </w:tcPr>
          <w:p w:rsidR="001836A0" w:rsidRPr="007E699D" w:rsidRDefault="001836A0" w:rsidP="007E699D">
            <w:pPr>
              <w:rPr>
                <w:rFonts w:ascii="Comic Sans MS" w:hAnsi="Comic Sans MS"/>
                <w:b/>
                <w:color w:val="000000"/>
              </w:rPr>
            </w:pPr>
            <w:r>
              <w:rPr>
                <w:noProof/>
              </w:rPr>
              <w:pict>
                <v:shape id="Resim 125" o:spid="_x0000_s1054" type="#_x0000_t75" style="position:absolute;margin-left:-.75pt;margin-top:5.55pt;width:93.1pt;height:63.35pt;z-index:251668480;visibility:visible;mso-position-horizontal-relative:text;mso-position-vertical-relative:text" o:gfxdata="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">
                  <v:imagedata r:id="rId11" o:title=""/>
                  <o:lock v:ext="edit" aspectratio="f"/>
                  <w10:wrap type="square"/>
                </v:shape>
              </w:pict>
            </w:r>
            <w:r>
              <w:rPr>
                <w:rFonts w:ascii="Comic Sans MS" w:hAnsi="Comic Sans MS"/>
                <w:b/>
                <w:sz w:val="22"/>
                <w:szCs w:val="22"/>
              </w:rPr>
              <w:t>S.13</w:t>
            </w:r>
            <w:r w:rsidRPr="00933CD1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)  </w:t>
            </w:r>
            <w:r w:rsidRPr="00EF5CE9">
              <w:rPr>
                <w:rFonts w:ascii="Comic Sans MS" w:hAnsi="Comic Sans MS"/>
                <w:b/>
                <w:color w:val="00000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Yandaki</w:t>
            </w:r>
            <w:r w:rsidRPr="00D0765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t</w:t>
            </w:r>
            <w:r w:rsidRPr="00D0765E">
              <w:rPr>
                <w:rFonts w:ascii="Comic Sans MS" w:hAnsi="Comic Sans MS"/>
                <w:b/>
                <w:sz w:val="20"/>
                <w:szCs w:val="20"/>
              </w:rPr>
              <w:t xml:space="preserve">abloda her satırdaki sayıların toplamları eşit olduğuna göre  </w:t>
            </w:r>
            <w:r w:rsidRPr="00795505">
              <w:rPr>
                <w:rFonts w:ascii="Comic Sans MS" w:hAnsi="Comic Sans MS"/>
                <w:b/>
                <w:color w:val="002060"/>
                <w:sz w:val="20"/>
                <w:szCs w:val="20"/>
              </w:rPr>
              <w:t>M + N</w:t>
            </w:r>
            <w:r w:rsidRPr="00D0765E">
              <w:rPr>
                <w:rFonts w:ascii="Comic Sans MS" w:hAnsi="Comic Sans MS"/>
                <w:b/>
                <w:sz w:val="20"/>
                <w:szCs w:val="20"/>
              </w:rPr>
              <w:t xml:space="preserve">   kaçtır?</w:t>
            </w:r>
            <w:r>
              <w:rPr>
                <w:rFonts w:ascii="Comic Sans MS" w:hAnsi="Comic Sans MS"/>
                <w:b/>
                <w:sz w:val="20"/>
                <w:szCs w:val="20"/>
              </w:rPr>
              <w:t>(5p)</w:t>
            </w:r>
          </w:p>
          <w:p w:rsidR="001836A0" w:rsidRPr="006E0EBB" w:rsidRDefault="001836A0" w:rsidP="005B2F98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836A0" w:rsidRPr="006E0EBB" w:rsidRDefault="001836A0" w:rsidP="005B2F9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noProof/>
              </w:rPr>
              <w:pict>
                <v:shape id="_x0000_s1055" type="#_x0000_t202" style="position:absolute;margin-left:96.1pt;margin-top:11.6pt;width:55.2pt;height:25.8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" fillcolor="#ff9" strokecolor="#0070c0" strokeweight="3pt">
                  <v:stroke linestyle="thinThin"/>
                  <v:textbox>
                    <w:txbxContent>
                      <w:p w:rsidR="001836A0" w:rsidRDefault="001836A0" w:rsidP="007E699D"/>
                    </w:txbxContent>
                  </v:textbox>
                </v:shape>
              </w:pict>
            </w:r>
          </w:p>
          <w:p w:rsidR="001836A0" w:rsidRPr="006E0EBB" w:rsidRDefault="001836A0" w:rsidP="005B2F98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5407" w:type="dxa"/>
          </w:tcPr>
          <w:p w:rsidR="001836A0" w:rsidRPr="00EE5370" w:rsidRDefault="001836A0" w:rsidP="005B2F98">
            <w:pPr>
              <w:spacing w:after="12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2"/>
              </w:rPr>
              <w:t>S</w:t>
            </w:r>
            <w:r w:rsidRPr="007C343C">
              <w:rPr>
                <w:rFonts w:ascii="Comic Sans MS" w:hAnsi="Comic Sans MS"/>
                <w:b/>
                <w:sz w:val="22"/>
              </w:rPr>
              <w:t>.</w:t>
            </w:r>
            <w:r>
              <w:rPr>
                <w:rFonts w:ascii="Comic Sans MS" w:hAnsi="Comic Sans MS"/>
                <w:b/>
                <w:sz w:val="22"/>
              </w:rPr>
              <w:t>14)</w:t>
            </w:r>
            <w:r w:rsidRPr="007C343C">
              <w:rPr>
                <w:rFonts w:ascii="Comic Sans MS" w:hAnsi="Comic Sans MS"/>
                <w:b/>
                <w:sz w:val="22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Kare biçiminde bir binanın bir kenarı 39 m ise çevresi kaç m’dir. (5p) (şekil) </w:t>
            </w:r>
            <w:r w:rsidRPr="00EE5370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1836A0" w:rsidRPr="00D53A3B" w:rsidRDefault="001836A0" w:rsidP="005B2F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pict>
                <v:shape id="_x0000_s1056" type="#_x0000_t202" style="position:absolute;margin-left:195.25pt;margin-top:55.6pt;width:65.65pt;height:25.8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" fillcolor="#ff9" strokecolor="#00b0f0" strokeweight="3pt">
                  <v:fill opacity="35980f"/>
                  <v:stroke linestyle="thinThin"/>
                  <v:textbox>
                    <w:txbxContent>
                      <w:p w:rsidR="001836A0" w:rsidRDefault="001836A0" w:rsidP="00D8496C"/>
                    </w:txbxContent>
                  </v:textbox>
                </v:shape>
              </w:pict>
            </w:r>
          </w:p>
        </w:tc>
      </w:tr>
      <w:tr w:rsidR="001836A0" w:rsidRPr="004F7560" w:rsidTr="007E699D">
        <w:trPr>
          <w:trHeight w:val="2409"/>
        </w:trPr>
        <w:tc>
          <w:tcPr>
            <w:tcW w:w="5451" w:type="dxa"/>
          </w:tcPr>
          <w:p w:rsidR="001836A0" w:rsidRPr="004F7560" w:rsidRDefault="001836A0" w:rsidP="00C6469E">
            <w:pPr>
              <w:rPr>
                <w:rFonts w:ascii="Arial" w:hAnsi="Arial" w:cs="Arial"/>
                <w:sz w:val="8"/>
                <w:szCs w:val="8"/>
              </w:rPr>
            </w:pPr>
            <w:r w:rsidRPr="00A3565E">
              <w:rPr>
                <w:rFonts w:ascii="Comic Sans MS" w:hAnsi="Comic Sans MS" w:cs="Arial"/>
                <w:b/>
                <w:sz w:val="22"/>
                <w:szCs w:val="22"/>
              </w:rPr>
              <w:t>S-15</w:t>
            </w:r>
            <w:r w:rsidRPr="00051135">
              <w:rPr>
                <w:rFonts w:ascii="Comic Sans MS" w:hAnsi="Comic Sans MS" w:cs="Arial"/>
                <w:b/>
                <w:sz w:val="20"/>
                <w:szCs w:val="20"/>
              </w:rPr>
              <w:t>)</w:t>
            </w:r>
            <w:r w:rsidRPr="00051135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051135">
              <w:rPr>
                <w:rFonts w:ascii="Comic Sans MS" w:eastAsia="Batang" w:hAnsi="Comic Sans MS" w:cs="Tahoma"/>
                <w:b/>
                <w:color w:val="000000"/>
                <w:sz w:val="20"/>
                <w:szCs w:val="20"/>
              </w:rPr>
              <w:t>. Sabah 1 saat 35 dk, akşam da 2 saat 40 dk yürüyüş yapan annemin gün içinde yür</w:t>
            </w:r>
            <w:r>
              <w:rPr>
                <w:rFonts w:ascii="Comic Sans MS" w:eastAsia="Batang" w:hAnsi="Comic Sans MS" w:cs="Tahoma"/>
                <w:b/>
                <w:color w:val="000000"/>
                <w:sz w:val="20"/>
                <w:szCs w:val="20"/>
              </w:rPr>
              <w:t xml:space="preserve">üyüşe ayırdığı zaman kaç dakikadır </w:t>
            </w:r>
            <w:r w:rsidRPr="00051135">
              <w:rPr>
                <w:rFonts w:ascii="Comic Sans MS" w:eastAsia="Batang" w:hAnsi="Comic Sans MS" w:cs="Tahoma"/>
                <w:b/>
                <w:color w:val="000000"/>
                <w:sz w:val="20"/>
                <w:szCs w:val="20"/>
              </w:rPr>
              <w:t>?    (5 p)</w:t>
            </w:r>
          </w:p>
        </w:tc>
        <w:tc>
          <w:tcPr>
            <w:tcW w:w="5407" w:type="dxa"/>
          </w:tcPr>
          <w:p w:rsidR="001836A0" w:rsidRDefault="001836A0" w:rsidP="005B2F98">
            <w:pPr>
              <w:rPr>
                <w:rFonts w:ascii="Comic Sans MS" w:hAnsi="Comic Sans MS"/>
                <w:b/>
              </w:rPr>
            </w:pPr>
            <w:r w:rsidRPr="00151EF3">
              <w:rPr>
                <w:rFonts w:ascii="Comic Sans MS" w:hAnsi="Comic Sans MS"/>
                <w:b/>
                <w:sz w:val="22"/>
                <w:szCs w:val="22"/>
              </w:rPr>
              <w:t>S.</w:t>
            </w:r>
            <w:r>
              <w:rPr>
                <w:rFonts w:ascii="Comic Sans MS" w:hAnsi="Comic Sans MS"/>
                <w:b/>
                <w:sz w:val="22"/>
                <w:szCs w:val="22"/>
              </w:rPr>
              <w:t>16(5p) Uzun kenarı 118 m ve kısa kenarı 94 m olan dikdörtgen şeklindeki bir koşu pistinin etrafında iki koşunca kaç metre koşmuş olurum?</w:t>
            </w:r>
          </w:p>
          <w:p w:rsidR="001836A0" w:rsidRPr="003F72B4" w:rsidRDefault="001836A0" w:rsidP="005B2F98">
            <w:pPr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(5p) (şekil)</w:t>
            </w:r>
          </w:p>
          <w:p w:rsidR="001836A0" w:rsidRPr="00D042C3" w:rsidRDefault="001836A0" w:rsidP="00D357F9">
            <w:pPr>
              <w:pStyle w:val="NoSpacing"/>
              <w:rPr>
                <w:rFonts w:ascii="Arial" w:hAnsi="Arial" w:cs="Arial"/>
                <w:b/>
              </w:rPr>
            </w:pPr>
            <w:r w:rsidRPr="00D042C3">
              <w:rPr>
                <w:rFonts w:ascii="Comic Sans MS" w:hAnsi="Comic Sans MS"/>
                <w:sz w:val="20"/>
                <w:szCs w:val="20"/>
              </w:rPr>
              <w:t xml:space="preserve">              </w:t>
            </w:r>
          </w:p>
        </w:tc>
      </w:tr>
      <w:tr w:rsidR="001836A0" w:rsidRPr="004F7560" w:rsidTr="007E699D">
        <w:trPr>
          <w:trHeight w:val="3648"/>
        </w:trPr>
        <w:tc>
          <w:tcPr>
            <w:tcW w:w="5451" w:type="dxa"/>
          </w:tcPr>
          <w:p w:rsidR="001836A0" w:rsidRDefault="001836A0" w:rsidP="005B2F98">
            <w:pPr>
              <w:rPr>
                <w:rFonts w:ascii="Arial" w:hAnsi="Arial" w:cs="Arial"/>
                <w:sz w:val="8"/>
                <w:szCs w:val="8"/>
              </w:rPr>
            </w:pPr>
          </w:p>
          <w:p w:rsidR="001836A0" w:rsidRDefault="001836A0" w:rsidP="007E699D">
            <w:pPr>
              <w:rPr>
                <w:rFonts w:ascii="Arial" w:hAnsi="Arial" w:cs="Arial"/>
                <w:sz w:val="8"/>
                <w:szCs w:val="8"/>
              </w:rPr>
            </w:pPr>
          </w:p>
          <w:p w:rsidR="001836A0" w:rsidRDefault="001836A0" w:rsidP="007E699D">
            <w:pPr>
              <w:tabs>
                <w:tab w:val="left" w:pos="2540"/>
                <w:tab w:val="left" w:pos="3233"/>
              </w:tabs>
              <w:rPr>
                <w:rFonts w:ascii="Comic Sans MS" w:hAnsi="Comic Sans MS" w:cs="Arial"/>
                <w:szCs w:val="8"/>
              </w:rPr>
            </w:pPr>
            <w:r>
              <w:rPr>
                <w:noProof/>
              </w:rPr>
              <w:pict>
                <v:shape id="Yay 109" o:spid="_x0000_s1057" style="position:absolute;margin-left:14.9pt;margin-top:4.75pt;width:16.95pt;height:31.9pt;rotation:6762836fd;z-index:251673600;visibility:visible;v-text-anchor:middle" coordsize="215265,405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" adj="0,,0" path="m107632,nsc167076,,215265,90691,215265,202565r-107632,c107633,135043,107632,67522,107632,xem107632,nfc167076,,215265,90691,215265,202565e" filled="f" strokeweight="2pt">
                  <v:stroke joinstyle="round"/>
                  <v:shadow on="t" color="black" opacity="24903f" origin=",.5" offset="0,.55556mm"/>
                  <v:formulas>
                    <v:f eqn="val #1"/>
                    <v:f eqn="val #0"/>
                    <v:f eqn="sum #1 0 #0"/>
                    <v:f eqn="val 10800"/>
                    <v:f eqn="sum 0 0 #1"/>
                    <v:f eqn="sumangle @2 360 0"/>
                    <v:f eqn="if @2 @2 @5"/>
                    <v:f eqn="sum 0 0 @6"/>
                    <v:f eqn="val #2"/>
                    <v:f eqn="sum 0 0 #0"/>
                    <v:f eqn="sum #2 0 2700"/>
                    <v:f eqn="cos @10 #1"/>
                    <v:f eqn="sin @10 #1"/>
                    <v:f eqn="cos 13500 #1"/>
                    <v:f eqn="sin 13500 #1"/>
                    <v:f eqn="sum @11 10800 0"/>
                    <v:f eqn="sum @12 10800 0"/>
                    <v:f eqn="sum @13 10800 0"/>
                    <v:f eqn="sum @14 10800 0"/>
                    <v:f eqn="prod #2 1 2"/>
                    <v:f eqn="sum @19 5400 0"/>
                    <v:f eqn="cos @20 #1"/>
                    <v:f eqn="sin @20 #1"/>
                    <v:f eqn="sum @21 10800 0"/>
                    <v:f eqn="sum @12 @23 @22"/>
                    <v:f eqn="sum @22 @23 @11"/>
                    <v:f eqn="cos 10800 #1"/>
                    <v:f eqn="sin 10800 #1"/>
                    <v:f eqn="cos #2 #1"/>
                    <v:f eqn="sin #2 #1"/>
                    <v:f eqn="sum @26 10800 0"/>
                    <v:f eqn="sum @27 10800 0"/>
                    <v:f eqn="sum @28 10800 0"/>
                    <v:f eqn="sum @29 10800 0"/>
                    <v:f eqn="sum @19 5400 0"/>
                    <v:f eqn="cos @34 #0"/>
                    <v:f eqn="sin @34 #0"/>
                    <v:f eqn="mid #0 #1"/>
                    <v:f eqn="sumangle @37 180 0"/>
                    <v:f eqn="if @2 @37 @38"/>
                    <v:f eqn="cos 10800 @39"/>
                    <v:f eqn="sin 10800 @39"/>
                    <v:f eqn="cos #2 @39"/>
                    <v:f eqn="sin #2 @39"/>
                    <v:f eqn="sum @40 10800 0"/>
                    <v:f eqn="sum @41 10800 0"/>
                    <v:f eqn="sum @42 10800 0"/>
                    <v:f eqn="sum @43 10800 0"/>
                    <v:f eqn="sum @35 10800 0"/>
                    <v:f eqn="sum @36 10800 0"/>
                  </v:formulas>
                  <v:path arrowok="t" o:connecttype="custom" o:connectlocs="107632,0;215265,202565" o:connectangles="0,0" textboxrect="3163,3163,18437,18437"/>
                  <v:handles>
                    <v:h position="@3,#0" polar="10800,10800"/>
                    <v:h position="#2,#1" polar="10800,10800" radiusrange="0,10800"/>
                  </v:handles>
                </v:shape>
              </w:pict>
            </w:r>
            <w:r>
              <w:rPr>
                <w:noProof/>
              </w:rPr>
              <w:pict>
                <v:shape id="_x0000_s1058" type="#_x0000_t202" style="position:absolute;margin-left:149.2pt;margin-top:1.4pt;width:116.85pt;height:156.8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">
                  <v:textbox style="mso-fit-shape-to-text:t">
                    <w:txbxContent>
                      <w:p w:rsidR="001836A0" w:rsidRPr="00726548" w:rsidRDefault="001836A0">
                        <w:pPr>
                          <w:rPr>
                            <w:rFonts w:ascii="Comic Sans MS" w:hAnsi="Comic Sans MS"/>
                          </w:rPr>
                        </w:pPr>
                        <w:r w:rsidRPr="00726548">
                          <w:rPr>
                            <w:rFonts w:ascii="Comic Sans MS" w:hAnsi="Comic Sans MS"/>
                            <w:sz w:val="22"/>
                          </w:rPr>
                          <w:t>Yandaki KLMN bir dikdörtgendir.  S(KNL) 52 derece olduğuna göre  s(L) kaç derecedir?</w:t>
                        </w:r>
                        <w:r>
                          <w:rPr>
                            <w:rFonts w:ascii="Comic Sans MS" w:hAnsi="Comic Sans MS"/>
                            <w:sz w:val="22"/>
                          </w:rPr>
                          <w:t xml:space="preserve"> (5p)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Düz Bağlayıcı 107" o:spid="_x0000_s1059" style="position:absolute;z-index:251671552;visibility:visible" from="19.7pt,8.85pt" to="125.65pt,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" strokeweight="2pt">
                  <v:shadow on="t" color="black" opacity="24903f" origin=",.5" offset="0,.55556mm"/>
                </v:line>
              </w:pict>
            </w:r>
            <w:r>
              <w:rPr>
                <w:noProof/>
              </w:rPr>
              <w:pict>
                <v:rect id="Dikdörtgen 106" o:spid="_x0000_s1060" style="position:absolute;margin-left:19.65pt;margin-top:8.85pt;width:105.95pt;height:80.1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" strokeweight="2pt"/>
              </w:pict>
            </w:r>
            <w:r>
              <w:rPr>
                <w:rFonts w:ascii="Arial" w:hAnsi="Arial" w:cs="Arial"/>
                <w:sz w:val="8"/>
                <w:szCs w:val="8"/>
              </w:rPr>
              <w:t xml:space="preserve">     </w:t>
            </w:r>
            <w:r>
              <w:rPr>
                <w:rFonts w:ascii="Comic Sans MS" w:hAnsi="Comic Sans MS" w:cs="Arial"/>
                <w:sz w:val="22"/>
                <w:szCs w:val="8"/>
              </w:rPr>
              <w:t>N</w:t>
            </w:r>
            <w:r>
              <w:rPr>
                <w:rFonts w:ascii="Comic Sans MS" w:hAnsi="Comic Sans MS" w:cs="Arial"/>
                <w:sz w:val="22"/>
                <w:szCs w:val="8"/>
              </w:rPr>
              <w:tab/>
              <w:t xml:space="preserve"> M</w:t>
            </w:r>
            <w:r>
              <w:rPr>
                <w:rFonts w:ascii="Comic Sans MS" w:hAnsi="Comic Sans MS" w:cs="Arial"/>
                <w:sz w:val="22"/>
                <w:szCs w:val="8"/>
              </w:rPr>
              <w:tab/>
            </w:r>
          </w:p>
          <w:p w:rsidR="001836A0" w:rsidRDefault="001836A0" w:rsidP="00726548">
            <w:pPr>
              <w:tabs>
                <w:tab w:val="left" w:pos="3233"/>
              </w:tabs>
              <w:rPr>
                <w:rFonts w:ascii="Comic Sans MS" w:hAnsi="Comic Sans MS" w:cs="Arial"/>
                <w:szCs w:val="8"/>
              </w:rPr>
            </w:pPr>
            <w:r>
              <w:rPr>
                <w:rFonts w:ascii="Comic Sans MS" w:hAnsi="Comic Sans MS" w:cs="Arial"/>
                <w:sz w:val="22"/>
                <w:szCs w:val="8"/>
              </w:rPr>
              <w:tab/>
            </w:r>
          </w:p>
          <w:p w:rsidR="001836A0" w:rsidRPr="007E699D" w:rsidRDefault="001836A0" w:rsidP="00726548">
            <w:pPr>
              <w:tabs>
                <w:tab w:val="left" w:pos="3233"/>
              </w:tabs>
              <w:rPr>
                <w:rFonts w:ascii="Comic Sans MS" w:hAnsi="Comic Sans MS" w:cs="Arial"/>
                <w:szCs w:val="8"/>
              </w:rPr>
            </w:pPr>
            <w:r>
              <w:rPr>
                <w:noProof/>
              </w:rPr>
              <w:pict>
                <v:shape id="_x0000_s1061" type="#_x0000_t202" style="position:absolute;margin-left:23.05pt;margin-top:5.35pt;width:29.85pt;height:25.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">
                  <v:textbox>
                    <w:txbxContent>
                      <w:p w:rsidR="001836A0" w:rsidRPr="00726548" w:rsidRDefault="001836A0">
                        <w:pPr>
                          <w:rPr>
                            <w:rFonts w:ascii="Comic Sans MS" w:hAnsi="Comic Sans MS"/>
                          </w:rPr>
                        </w:pPr>
                        <w:r w:rsidRPr="00726548">
                          <w:rPr>
                            <w:rFonts w:ascii="Comic Sans MS" w:hAnsi="Comic Sans MS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 w:cs="Arial"/>
                <w:sz w:val="22"/>
                <w:szCs w:val="8"/>
              </w:rPr>
              <w:t xml:space="preserve"> </w:t>
            </w:r>
          </w:p>
          <w:p w:rsidR="001836A0" w:rsidRPr="007E699D" w:rsidRDefault="001836A0" w:rsidP="007E699D">
            <w:pPr>
              <w:rPr>
                <w:rFonts w:ascii="Comic Sans MS" w:hAnsi="Comic Sans MS" w:cs="Arial"/>
                <w:szCs w:val="8"/>
              </w:rPr>
            </w:pPr>
          </w:p>
          <w:p w:rsidR="001836A0" w:rsidRPr="007E699D" w:rsidRDefault="001836A0" w:rsidP="007E699D">
            <w:pPr>
              <w:rPr>
                <w:rFonts w:ascii="Comic Sans MS" w:hAnsi="Comic Sans MS" w:cs="Arial"/>
                <w:szCs w:val="8"/>
              </w:rPr>
            </w:pPr>
            <w:r>
              <w:rPr>
                <w:noProof/>
              </w:rPr>
              <w:pict>
                <v:shape id="_x0000_s1062" type="#_x0000_t202" style="position:absolute;margin-left:68.6pt;margin-top:.55pt;width:19.7pt;height:23.4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">
                  <v:textbox>
                    <w:txbxContent>
                      <w:p w:rsidR="001836A0" w:rsidRPr="00FF4C59" w:rsidRDefault="001836A0" w:rsidP="00FF4C59">
                        <w:pPr>
                          <w:rPr>
                            <w:rFonts w:ascii="Comic Sans MS" w:hAnsi="Comic Sans MS"/>
                            <w:sz w:val="28"/>
                          </w:rPr>
                        </w:pPr>
                        <w:r w:rsidRPr="00FF4C59">
                          <w:rPr>
                            <w:rFonts w:ascii="Comic Sans MS" w:hAnsi="Comic Sans MS"/>
                            <w:sz w:val="22"/>
                          </w:rPr>
                          <w:t>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Yay 112" o:spid="_x0000_s1063" style="position:absolute;margin-left:101.5pt;margin-top:4.6pt;width:16.95pt;height:31.9pt;rotation:-8076105fd;z-index:251675648;visibility:visible;v-text-anchor:middle" coordsize="215265,405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" adj="0,,0" path="m107632,nsc167076,,215265,90691,215265,202565r-107632,c107633,135043,107632,67522,107632,xem107632,nfc167076,,215265,90691,215265,202565e" filled="f" strokeweight="2pt">
                  <v:stroke joinstyle="round"/>
                  <v:shadow on="t" color="black" opacity="24903f" origin=",.5" offset="0,.55556mm"/>
                  <v:formulas>
                    <v:f eqn="val #1"/>
                    <v:f eqn="val #0"/>
                    <v:f eqn="sum #1 0 #0"/>
                    <v:f eqn="val 10800"/>
                    <v:f eqn="sum 0 0 #1"/>
                    <v:f eqn="sumangle @2 360 0"/>
                    <v:f eqn="if @2 @2 @5"/>
                    <v:f eqn="sum 0 0 @6"/>
                    <v:f eqn="val #2"/>
                    <v:f eqn="sum 0 0 #0"/>
                    <v:f eqn="sum #2 0 2700"/>
                    <v:f eqn="cos @10 #1"/>
                    <v:f eqn="sin @10 #1"/>
                    <v:f eqn="cos 13500 #1"/>
                    <v:f eqn="sin 13500 #1"/>
                    <v:f eqn="sum @11 10800 0"/>
                    <v:f eqn="sum @12 10800 0"/>
                    <v:f eqn="sum @13 10800 0"/>
                    <v:f eqn="sum @14 10800 0"/>
                    <v:f eqn="prod #2 1 2"/>
                    <v:f eqn="sum @19 5400 0"/>
                    <v:f eqn="cos @20 #1"/>
                    <v:f eqn="sin @20 #1"/>
                    <v:f eqn="sum @21 10800 0"/>
                    <v:f eqn="sum @12 @23 @22"/>
                    <v:f eqn="sum @22 @23 @11"/>
                    <v:f eqn="cos 10800 #1"/>
                    <v:f eqn="sin 10800 #1"/>
                    <v:f eqn="cos #2 #1"/>
                    <v:f eqn="sin #2 #1"/>
                    <v:f eqn="sum @26 10800 0"/>
                    <v:f eqn="sum @27 10800 0"/>
                    <v:f eqn="sum @28 10800 0"/>
                    <v:f eqn="sum @29 10800 0"/>
                    <v:f eqn="sum @19 5400 0"/>
                    <v:f eqn="cos @34 #0"/>
                    <v:f eqn="sin @34 #0"/>
                    <v:f eqn="mid #0 #1"/>
                    <v:f eqn="sumangle @37 180 0"/>
                    <v:f eqn="if @2 @37 @38"/>
                    <v:f eqn="cos 10800 @39"/>
                    <v:f eqn="sin 10800 @39"/>
                    <v:f eqn="cos #2 @39"/>
                    <v:f eqn="sin #2 @39"/>
                    <v:f eqn="sum @40 10800 0"/>
                    <v:f eqn="sum @41 10800 0"/>
                    <v:f eqn="sum @42 10800 0"/>
                    <v:f eqn="sum @43 10800 0"/>
                    <v:f eqn="sum @35 10800 0"/>
                    <v:f eqn="sum @36 10800 0"/>
                  </v:formulas>
                  <v:path arrowok="t" o:connecttype="custom" o:connectlocs="107632,0;215265,202565" o:connectangles="0,0" textboxrect="3163,3163,18437,18437"/>
                  <v:handles>
                    <v:h position="@3,#0" polar="10800,10800"/>
                    <v:h position="#2,#1" polar="10800,10800" radiusrange="0,10800"/>
                  </v:handles>
                </v:shape>
              </w:pict>
            </w:r>
          </w:p>
          <w:p w:rsidR="001836A0" w:rsidRDefault="001836A0" w:rsidP="007E699D">
            <w:pPr>
              <w:rPr>
                <w:rFonts w:ascii="Comic Sans MS" w:hAnsi="Comic Sans MS" w:cs="Arial"/>
                <w:szCs w:val="8"/>
              </w:rPr>
            </w:pPr>
          </w:p>
          <w:p w:rsidR="001836A0" w:rsidRDefault="001836A0" w:rsidP="00726548">
            <w:pPr>
              <w:tabs>
                <w:tab w:val="center" w:pos="2617"/>
              </w:tabs>
              <w:rPr>
                <w:rFonts w:ascii="Comic Sans MS" w:hAnsi="Comic Sans MS" w:cs="Arial"/>
                <w:szCs w:val="8"/>
              </w:rPr>
            </w:pPr>
            <w:r>
              <w:rPr>
                <w:rFonts w:ascii="Comic Sans MS" w:hAnsi="Comic Sans MS" w:cs="Arial"/>
                <w:sz w:val="22"/>
                <w:szCs w:val="8"/>
              </w:rPr>
              <w:t xml:space="preserve">  K</w:t>
            </w:r>
            <w:r>
              <w:rPr>
                <w:rFonts w:ascii="Comic Sans MS" w:hAnsi="Comic Sans MS" w:cs="Arial"/>
                <w:sz w:val="22"/>
                <w:szCs w:val="8"/>
              </w:rPr>
              <w:tab/>
              <w:t>L</w:t>
            </w:r>
          </w:p>
          <w:p w:rsidR="001836A0" w:rsidRPr="00FF4C59" w:rsidRDefault="001836A0" w:rsidP="00FF4C59">
            <w:pPr>
              <w:rPr>
                <w:rFonts w:ascii="Comic Sans MS" w:hAnsi="Comic Sans MS" w:cs="Arial"/>
                <w:szCs w:val="8"/>
              </w:rPr>
            </w:pPr>
          </w:p>
          <w:p w:rsidR="001836A0" w:rsidRDefault="001836A0" w:rsidP="00FF4C59">
            <w:pPr>
              <w:rPr>
                <w:rFonts w:ascii="Comic Sans MS" w:hAnsi="Comic Sans MS" w:cs="Arial"/>
                <w:szCs w:val="8"/>
              </w:rPr>
            </w:pPr>
          </w:p>
          <w:p w:rsidR="001836A0" w:rsidRPr="00FF4C59" w:rsidRDefault="001836A0" w:rsidP="00FF4C59">
            <w:pPr>
              <w:tabs>
                <w:tab w:val="left" w:pos="3369"/>
              </w:tabs>
              <w:rPr>
                <w:rFonts w:ascii="Comic Sans MS" w:hAnsi="Comic Sans MS" w:cs="Arial"/>
                <w:szCs w:val="8"/>
              </w:rPr>
            </w:pPr>
            <w:r>
              <w:rPr>
                <w:rFonts w:ascii="Comic Sans MS" w:hAnsi="Comic Sans MS" w:cs="Arial"/>
                <w:sz w:val="22"/>
                <w:szCs w:val="8"/>
              </w:rPr>
              <w:tab/>
            </w:r>
          </w:p>
        </w:tc>
        <w:tc>
          <w:tcPr>
            <w:tcW w:w="5407" w:type="dxa"/>
          </w:tcPr>
          <w:p w:rsidR="001836A0" w:rsidRDefault="001836A0" w:rsidP="005B2F98">
            <w:pPr>
              <w:rPr>
                <w:color w:val="000000"/>
              </w:rPr>
            </w:pPr>
            <w:r w:rsidRPr="00AD0B22">
              <w:rPr>
                <w:color w:val="000000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33" type="#_x0000_t136" style="width:203.25pt;height:40.5pt" fillcolor="#002060" strokecolor="#00b0f0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M  L  Y  T  G  H"/>
                </v:shape>
              </w:pict>
            </w:r>
          </w:p>
          <w:p w:rsidR="001836A0" w:rsidRDefault="001836A0" w:rsidP="005B2F98">
            <w:pPr>
              <w:rPr>
                <w:rFonts w:ascii="Arial" w:hAnsi="Arial" w:cs="Arial"/>
              </w:rPr>
            </w:pPr>
          </w:p>
          <w:p w:rsidR="001836A0" w:rsidRDefault="001836A0" w:rsidP="00BA05ED">
            <w:pPr>
              <w:rPr>
                <w:rFonts w:ascii="Arial" w:hAnsi="Arial" w:cs="Arial"/>
              </w:rPr>
            </w:pPr>
          </w:p>
          <w:p w:rsidR="001836A0" w:rsidRDefault="001836A0" w:rsidP="00BA05ED">
            <w:pPr>
              <w:rPr>
                <w:rFonts w:ascii="Comic Sans MS" w:hAnsi="Comic Sans MS" w:cs="Arial"/>
                <w:b/>
              </w:rPr>
            </w:pPr>
          </w:p>
          <w:p w:rsidR="001836A0" w:rsidRDefault="001836A0" w:rsidP="00BA05ED">
            <w:pPr>
              <w:rPr>
                <w:rFonts w:ascii="Comic Sans MS" w:hAnsi="Comic Sans MS" w:cs="Arial"/>
                <w:b/>
              </w:rPr>
            </w:pPr>
          </w:p>
          <w:p w:rsidR="001836A0" w:rsidRDefault="001836A0" w:rsidP="00BA05ED">
            <w:pPr>
              <w:rPr>
                <w:rFonts w:ascii="Comic Sans MS" w:hAnsi="Comic Sans MS" w:cs="Arial"/>
                <w:b/>
              </w:rPr>
            </w:pPr>
          </w:p>
          <w:p w:rsidR="001836A0" w:rsidRPr="00BA05ED" w:rsidRDefault="001836A0" w:rsidP="00BA05ED">
            <w:pPr>
              <w:rPr>
                <w:rFonts w:ascii="Comic Sans MS" w:hAnsi="Comic Sans MS" w:cs="Arial"/>
                <w:b/>
              </w:rPr>
            </w:pPr>
            <w:r w:rsidRPr="00BA05ED">
              <w:rPr>
                <w:rFonts w:ascii="Comic Sans MS" w:hAnsi="Comic Sans MS" w:cs="Arial"/>
                <w:b/>
              </w:rPr>
              <w:t xml:space="preserve">Yukarıdaki harflerin hangilerinde simetri doğrusu </w:t>
            </w:r>
            <w:r>
              <w:rPr>
                <w:rFonts w:ascii="Comic Sans MS" w:hAnsi="Comic Sans MS" w:cs="Arial"/>
                <w:b/>
              </w:rPr>
              <w:t>varsa yuvarlak içine alınız. (8p)</w:t>
            </w:r>
          </w:p>
        </w:tc>
      </w:tr>
      <w:tr w:rsidR="001836A0" w:rsidRPr="004F7560" w:rsidTr="00BA05ED">
        <w:trPr>
          <w:trHeight w:val="674"/>
        </w:trPr>
        <w:tc>
          <w:tcPr>
            <w:tcW w:w="5451" w:type="dxa"/>
          </w:tcPr>
          <w:p w:rsidR="001836A0" w:rsidRPr="004F7560" w:rsidRDefault="001836A0" w:rsidP="005B2F98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407" w:type="dxa"/>
          </w:tcPr>
          <w:p w:rsidR="001836A0" w:rsidRPr="00FF4C59" w:rsidRDefault="001836A0" w:rsidP="005B2F98">
            <w:pPr>
              <w:jc w:val="center"/>
              <w:rPr>
                <w:rFonts w:ascii="Comic Sans MS" w:hAnsi="Comic Sans MS" w:cs="Arial"/>
                <w:sz w:val="16"/>
                <w:szCs w:val="16"/>
              </w:rPr>
            </w:pPr>
            <w:r w:rsidRPr="00FF4C59">
              <w:rPr>
                <w:rFonts w:ascii="Comic Sans MS" w:hAnsi="Comic Sans MS" w:cs="Arial"/>
                <w:sz w:val="40"/>
                <w:szCs w:val="16"/>
              </w:rPr>
              <w:t>BAŞARILAR…..</w:t>
            </w:r>
          </w:p>
        </w:tc>
      </w:tr>
    </w:tbl>
    <w:p w:rsidR="001836A0" w:rsidRDefault="001836A0" w:rsidP="00EC56B2">
      <w:pPr>
        <w:jc w:val="center"/>
        <w:rPr>
          <w:rFonts w:ascii="Arial" w:hAnsi="Arial" w:cs="Arial"/>
          <w:b/>
          <w:sz w:val="22"/>
          <w:szCs w:val="22"/>
        </w:rPr>
      </w:pPr>
    </w:p>
    <w:sectPr w:rsidR="001836A0" w:rsidSect="005B2F98">
      <w:pgSz w:w="11906" w:h="16838"/>
      <w:pgMar w:top="794" w:right="567" w:bottom="238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56B2"/>
    <w:rsid w:val="00024485"/>
    <w:rsid w:val="00031534"/>
    <w:rsid w:val="000361F3"/>
    <w:rsid w:val="00041199"/>
    <w:rsid w:val="000414F1"/>
    <w:rsid w:val="00051135"/>
    <w:rsid w:val="00055120"/>
    <w:rsid w:val="0006059E"/>
    <w:rsid w:val="000A5550"/>
    <w:rsid w:val="000B1094"/>
    <w:rsid w:val="000F6038"/>
    <w:rsid w:val="00125B97"/>
    <w:rsid w:val="00143FFD"/>
    <w:rsid w:val="00151EF3"/>
    <w:rsid w:val="00152324"/>
    <w:rsid w:val="001701BB"/>
    <w:rsid w:val="001836A0"/>
    <w:rsid w:val="001B453A"/>
    <w:rsid w:val="001E3617"/>
    <w:rsid w:val="00212C86"/>
    <w:rsid w:val="00281613"/>
    <w:rsid w:val="002857E1"/>
    <w:rsid w:val="00290BC5"/>
    <w:rsid w:val="002A17E1"/>
    <w:rsid w:val="002A5779"/>
    <w:rsid w:val="002B66A2"/>
    <w:rsid w:val="0030478E"/>
    <w:rsid w:val="00320052"/>
    <w:rsid w:val="003343B4"/>
    <w:rsid w:val="00341A14"/>
    <w:rsid w:val="003524A5"/>
    <w:rsid w:val="00364ED4"/>
    <w:rsid w:val="003862AD"/>
    <w:rsid w:val="00395100"/>
    <w:rsid w:val="00396BE6"/>
    <w:rsid w:val="003A44A4"/>
    <w:rsid w:val="003D2F8E"/>
    <w:rsid w:val="003E32EF"/>
    <w:rsid w:val="003E7B17"/>
    <w:rsid w:val="003F72B4"/>
    <w:rsid w:val="00440CE3"/>
    <w:rsid w:val="004457D4"/>
    <w:rsid w:val="004750A8"/>
    <w:rsid w:val="00477957"/>
    <w:rsid w:val="0048720C"/>
    <w:rsid w:val="00492DBF"/>
    <w:rsid w:val="00493234"/>
    <w:rsid w:val="00497DA5"/>
    <w:rsid w:val="004B2E1F"/>
    <w:rsid w:val="004D6F34"/>
    <w:rsid w:val="004F7560"/>
    <w:rsid w:val="00525A6F"/>
    <w:rsid w:val="005A5518"/>
    <w:rsid w:val="005B2F98"/>
    <w:rsid w:val="005C3D05"/>
    <w:rsid w:val="005E443A"/>
    <w:rsid w:val="00601A32"/>
    <w:rsid w:val="0064623F"/>
    <w:rsid w:val="006617DA"/>
    <w:rsid w:val="00661CC0"/>
    <w:rsid w:val="00686BC6"/>
    <w:rsid w:val="006B3962"/>
    <w:rsid w:val="006C0344"/>
    <w:rsid w:val="006E0EBB"/>
    <w:rsid w:val="00720DB3"/>
    <w:rsid w:val="00726548"/>
    <w:rsid w:val="00747C66"/>
    <w:rsid w:val="00795505"/>
    <w:rsid w:val="007A2E04"/>
    <w:rsid w:val="007C343C"/>
    <w:rsid w:val="007E699D"/>
    <w:rsid w:val="007F2342"/>
    <w:rsid w:val="008206CD"/>
    <w:rsid w:val="00860CB1"/>
    <w:rsid w:val="00873DD7"/>
    <w:rsid w:val="008A4A47"/>
    <w:rsid w:val="008B0C1E"/>
    <w:rsid w:val="008B258C"/>
    <w:rsid w:val="00904D71"/>
    <w:rsid w:val="009078C2"/>
    <w:rsid w:val="00923496"/>
    <w:rsid w:val="00933CD1"/>
    <w:rsid w:val="0093554F"/>
    <w:rsid w:val="00940745"/>
    <w:rsid w:val="00953A63"/>
    <w:rsid w:val="0098346F"/>
    <w:rsid w:val="009A18A2"/>
    <w:rsid w:val="009A5E04"/>
    <w:rsid w:val="009F2678"/>
    <w:rsid w:val="009F64D5"/>
    <w:rsid w:val="00A168BB"/>
    <w:rsid w:val="00A26182"/>
    <w:rsid w:val="00A3565E"/>
    <w:rsid w:val="00A66924"/>
    <w:rsid w:val="00A77137"/>
    <w:rsid w:val="00A7720B"/>
    <w:rsid w:val="00A86785"/>
    <w:rsid w:val="00AC7F87"/>
    <w:rsid w:val="00AD0B22"/>
    <w:rsid w:val="00B0134C"/>
    <w:rsid w:val="00B13768"/>
    <w:rsid w:val="00B34424"/>
    <w:rsid w:val="00B52358"/>
    <w:rsid w:val="00B726CB"/>
    <w:rsid w:val="00B75661"/>
    <w:rsid w:val="00B84731"/>
    <w:rsid w:val="00B96A0D"/>
    <w:rsid w:val="00BA05ED"/>
    <w:rsid w:val="00BE02B2"/>
    <w:rsid w:val="00BE32BF"/>
    <w:rsid w:val="00C116C8"/>
    <w:rsid w:val="00C30F8C"/>
    <w:rsid w:val="00C43C8D"/>
    <w:rsid w:val="00C50EA4"/>
    <w:rsid w:val="00C54ACF"/>
    <w:rsid w:val="00C56F8A"/>
    <w:rsid w:val="00C6469E"/>
    <w:rsid w:val="00C656F3"/>
    <w:rsid w:val="00C71DAB"/>
    <w:rsid w:val="00C93985"/>
    <w:rsid w:val="00C94CEA"/>
    <w:rsid w:val="00CA5794"/>
    <w:rsid w:val="00CB69C9"/>
    <w:rsid w:val="00CC48EB"/>
    <w:rsid w:val="00CF38A6"/>
    <w:rsid w:val="00CF4FA8"/>
    <w:rsid w:val="00CF6D95"/>
    <w:rsid w:val="00D042C3"/>
    <w:rsid w:val="00D0765E"/>
    <w:rsid w:val="00D10190"/>
    <w:rsid w:val="00D357F9"/>
    <w:rsid w:val="00D53A3B"/>
    <w:rsid w:val="00D8496C"/>
    <w:rsid w:val="00D86AC8"/>
    <w:rsid w:val="00DA5912"/>
    <w:rsid w:val="00DE7C2D"/>
    <w:rsid w:val="00E30C40"/>
    <w:rsid w:val="00E528CC"/>
    <w:rsid w:val="00E65882"/>
    <w:rsid w:val="00E92D7E"/>
    <w:rsid w:val="00EA0F44"/>
    <w:rsid w:val="00EC56B2"/>
    <w:rsid w:val="00EE5370"/>
    <w:rsid w:val="00EF5CE9"/>
    <w:rsid w:val="00F17E7D"/>
    <w:rsid w:val="00F61019"/>
    <w:rsid w:val="00F73A32"/>
    <w:rsid w:val="00F86068"/>
    <w:rsid w:val="00FB3735"/>
    <w:rsid w:val="00FB6C22"/>
    <w:rsid w:val="00FE551C"/>
    <w:rsid w:val="00FF4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6B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alkYok1">
    <w:name w:val="Aralık Yok1"/>
    <w:uiPriority w:val="99"/>
    <w:rsid w:val="00EC56B2"/>
    <w:rPr>
      <w:rFonts w:eastAsia="Times New Roman"/>
      <w:lang w:eastAsia="en-US"/>
    </w:rPr>
  </w:style>
  <w:style w:type="paragraph" w:styleId="NoSpacing">
    <w:name w:val="No Spacing"/>
    <w:uiPriority w:val="99"/>
    <w:qFormat/>
    <w:rsid w:val="00EC56B2"/>
    <w:rPr>
      <w:rFonts w:eastAsia="Times New Roman"/>
    </w:rPr>
  </w:style>
  <w:style w:type="paragraph" w:customStyle="1" w:styleId="Default">
    <w:name w:val="Default"/>
    <w:uiPriority w:val="99"/>
    <w:rsid w:val="00EC56B2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EC56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C56B2"/>
    <w:rPr>
      <w:rFonts w:ascii="Tahoma" w:hAnsi="Tahoma" w:cs="Tahoma"/>
      <w:sz w:val="16"/>
      <w:szCs w:val="16"/>
      <w:lang w:eastAsia="tr-TR"/>
    </w:rPr>
  </w:style>
  <w:style w:type="paragraph" w:styleId="Caption">
    <w:name w:val="caption"/>
    <w:basedOn w:val="Normal"/>
    <w:next w:val="Normal"/>
    <w:uiPriority w:val="99"/>
    <w:qFormat/>
    <w:rsid w:val="003F72B4"/>
    <w:pPr>
      <w:spacing w:after="200"/>
    </w:pPr>
    <w:rPr>
      <w:b/>
      <w:bCs/>
      <w:color w:val="4F81BD"/>
      <w:sz w:val="18"/>
      <w:szCs w:val="18"/>
    </w:rPr>
  </w:style>
  <w:style w:type="character" w:styleId="Hyperlink">
    <w:name w:val="Hyperlink"/>
    <w:basedOn w:val="DefaultParagraphFont"/>
    <w:uiPriority w:val="99"/>
    <w:rsid w:val="00C43C8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emf"/><Relationship Id="rId10" Type="http://schemas.openxmlformats.org/officeDocument/2006/relationships/image" Target="media/image7.png"/><Relationship Id="rId4" Type="http://schemas.openxmlformats.org/officeDocument/2006/relationships/image" Target="media/image1.em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91</TotalTime>
  <Pages>2</Pages>
  <Words>343</Words>
  <Characters>1960</Characters>
  <Application>Microsoft Office Outlook</Application>
  <DocSecurity>0</DocSecurity>
  <Lines>0</Lines>
  <Paragraphs>0</Paragraphs>
  <ScaleCrop>false</ScaleCrop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</dc:creator>
  <cp:keywords/>
  <dc:description/>
  <cp:lastModifiedBy>mehmet</cp:lastModifiedBy>
  <cp:revision>15</cp:revision>
  <cp:lastPrinted>2014-05-13T20:23:00Z</cp:lastPrinted>
  <dcterms:created xsi:type="dcterms:W3CDTF">2014-05-13T19:04:00Z</dcterms:created>
  <dcterms:modified xsi:type="dcterms:W3CDTF">2014-05-15T09:07:00Z</dcterms:modified>
</cp:coreProperties>
</file>