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6BD1" w:rsidRPr="00F44002" w:rsidRDefault="00F56BD1" w:rsidP="00C66245">
      <w:pPr>
        <w:pStyle w:val="AltKonuBal"/>
        <w:rPr>
          <w:rFonts w:ascii="Times New Roman" w:hAnsi="Times New Roman"/>
          <w:b/>
        </w:rPr>
      </w:pPr>
      <w:r w:rsidRPr="006020CD">
        <w:rPr>
          <w:b/>
          <w:sz w:val="22"/>
          <w:szCs w:val="22"/>
        </w:rPr>
        <w:t xml:space="preserve">TOROS </w:t>
      </w:r>
      <w:r w:rsidRPr="006020CD">
        <w:rPr>
          <w:rFonts w:ascii="Times New Roman" w:hAnsi="Times New Roman"/>
          <w:b/>
        </w:rPr>
        <w:t xml:space="preserve"> İLKOKULU</w:t>
      </w:r>
      <w:r>
        <w:rPr>
          <w:rFonts w:ascii="Times New Roman" w:hAnsi="Times New Roman"/>
          <w:b/>
        </w:rPr>
        <w:t xml:space="preserve"> MÜDÜRLÜĞÜ</w:t>
      </w:r>
    </w:p>
    <w:p w:rsidR="00F56BD1" w:rsidRPr="00F44002" w:rsidRDefault="00F56BD1" w:rsidP="00C66245">
      <w:pPr>
        <w:pStyle w:val="AltKonuBal"/>
        <w:rPr>
          <w:rFonts w:ascii="Times New Roman" w:hAnsi="Times New Roman"/>
          <w:b/>
          <w:bCs/>
        </w:rPr>
      </w:pPr>
      <w:r w:rsidRPr="00F44002">
        <w:rPr>
          <w:rFonts w:ascii="Times New Roman" w:hAnsi="Times New Roman"/>
          <w:b/>
        </w:rPr>
        <w:t xml:space="preserve">                                        </w:t>
      </w:r>
      <w:r>
        <w:rPr>
          <w:rFonts w:ascii="Times New Roman" w:hAnsi="Times New Roman"/>
          <w:b/>
        </w:rPr>
        <w:t xml:space="preserve">                 </w:t>
      </w:r>
      <w:r w:rsidRPr="00F44002">
        <w:rPr>
          <w:rFonts w:ascii="Times New Roman" w:hAnsi="Times New Roman"/>
          <w:b/>
        </w:rPr>
        <w:t xml:space="preserve">             </w:t>
      </w:r>
      <w:r>
        <w:rPr>
          <w:rFonts w:ascii="Times New Roman" w:hAnsi="Times New Roman"/>
          <w:b/>
          <w:bCs/>
        </w:rPr>
        <w:t>MANAVGAT</w:t>
      </w:r>
    </w:p>
    <w:p w:rsidR="00F56BD1" w:rsidRPr="00F44002" w:rsidRDefault="00F56BD1" w:rsidP="001D7BE9">
      <w:pPr>
        <w:jc w:val="both"/>
      </w:pPr>
      <w:r w:rsidRPr="00F44002">
        <w:rPr>
          <w:b/>
          <w:bCs/>
        </w:rPr>
        <w:tab/>
      </w:r>
      <w:r w:rsidRPr="00F44002">
        <w:t xml:space="preserve">2012 / 2013 Eğitim – Öğretim Yılı </w:t>
      </w:r>
      <w:r>
        <w:t>II. Dönem 4/B</w:t>
      </w:r>
      <w:r w:rsidRPr="00F44002">
        <w:t xml:space="preserve"> sınıfı Şube Öğretmenler Kurulu Toplantısı </w:t>
      </w:r>
      <w:r>
        <w:t>okul müdür yardımcısı Barış COŞAR</w:t>
      </w:r>
      <w:r w:rsidRPr="00F44002">
        <w:t xml:space="preserve"> başkanlığında aşağıdaki gündem ma</w:t>
      </w:r>
      <w:r>
        <w:t>ddelerini görüşmek üzere 25/02/2013 Pazartesi günü saat 10</w:t>
      </w:r>
      <w:r w:rsidRPr="00F44002">
        <w:t>.30’da müdür yardımcısı odasında yapılacaktır.</w:t>
      </w:r>
    </w:p>
    <w:p w:rsidR="00F56BD1" w:rsidRPr="00F44002" w:rsidRDefault="00F56BD1" w:rsidP="001D7BE9">
      <w:pPr>
        <w:jc w:val="both"/>
      </w:pPr>
      <w:r w:rsidRPr="00F44002">
        <w:tab/>
        <w:t>Gereğinin yapılmasını bilgilerinize arz ederim.</w:t>
      </w:r>
    </w:p>
    <w:p w:rsidR="00F56BD1" w:rsidRDefault="00F56BD1" w:rsidP="001D7BE9">
      <w:pPr>
        <w:jc w:val="both"/>
      </w:pPr>
    </w:p>
    <w:p w:rsidR="00F56BD1" w:rsidRDefault="00273C6F" w:rsidP="001D7BE9">
      <w:pPr>
        <w:jc w:val="both"/>
      </w:pPr>
      <w:r>
        <w:t>www.sorubak.com</w:t>
      </w:r>
    </w:p>
    <w:p w:rsidR="00F56BD1" w:rsidRDefault="00F56BD1" w:rsidP="001D7BE9">
      <w:pPr>
        <w:jc w:val="both"/>
      </w:pPr>
    </w:p>
    <w:p w:rsidR="00F56BD1" w:rsidRDefault="00F56BD1" w:rsidP="00D06097">
      <w:pPr>
        <w:tabs>
          <w:tab w:val="left" w:pos="6795"/>
        </w:tabs>
        <w:jc w:val="both"/>
      </w:pPr>
      <w:r>
        <w:tab/>
        <w:t>Ergün ERDOĞAN</w:t>
      </w:r>
    </w:p>
    <w:p w:rsidR="00F56BD1" w:rsidRDefault="00F56BD1" w:rsidP="00D06097">
      <w:pPr>
        <w:tabs>
          <w:tab w:val="left" w:pos="6795"/>
        </w:tabs>
        <w:jc w:val="both"/>
      </w:pPr>
      <w:r>
        <w:tab/>
        <w:t>4/B Sınıf Öğretmeni</w:t>
      </w:r>
    </w:p>
    <w:p w:rsidR="00F56BD1" w:rsidRDefault="00F56BD1" w:rsidP="001D7BE9">
      <w:pPr>
        <w:jc w:val="both"/>
      </w:pPr>
    </w:p>
    <w:p w:rsidR="00F56BD1" w:rsidRDefault="00F56BD1" w:rsidP="001D7BE9">
      <w:pPr>
        <w:jc w:val="both"/>
      </w:pPr>
      <w:r w:rsidRPr="00F44002">
        <w:t xml:space="preserve"> </w:t>
      </w:r>
      <w:r w:rsidRPr="00F44002">
        <w:tab/>
      </w:r>
    </w:p>
    <w:p w:rsidR="00F56BD1" w:rsidRDefault="00F56BD1" w:rsidP="001D7BE9">
      <w:pPr>
        <w:jc w:val="both"/>
      </w:pPr>
    </w:p>
    <w:p w:rsidR="00F56BD1" w:rsidRDefault="00F56BD1" w:rsidP="001D7BE9">
      <w:pPr>
        <w:jc w:val="both"/>
      </w:pPr>
    </w:p>
    <w:p w:rsidR="00F56BD1" w:rsidRDefault="00F56BD1" w:rsidP="001D7BE9">
      <w:pPr>
        <w:jc w:val="both"/>
      </w:pPr>
    </w:p>
    <w:p w:rsidR="00F56BD1" w:rsidRDefault="00F56BD1" w:rsidP="001D7BE9">
      <w:pPr>
        <w:jc w:val="both"/>
      </w:pPr>
    </w:p>
    <w:p w:rsidR="00F56BD1" w:rsidRDefault="00F56BD1" w:rsidP="001D7BE9">
      <w:pPr>
        <w:jc w:val="both"/>
      </w:pPr>
    </w:p>
    <w:p w:rsidR="00F56BD1" w:rsidRPr="00F44002" w:rsidRDefault="00F56BD1" w:rsidP="001D7BE9">
      <w:pPr>
        <w:jc w:val="both"/>
        <w:rPr>
          <w:b/>
        </w:rPr>
      </w:pPr>
      <w:r w:rsidRPr="00F44002">
        <w:rPr>
          <w:b/>
        </w:rPr>
        <w:t>GÜNDEM MADDELERİ</w:t>
      </w:r>
    </w:p>
    <w:p w:rsidR="00F56BD1" w:rsidRPr="00F44002" w:rsidRDefault="00F56BD1" w:rsidP="001D7BE9">
      <w:pPr>
        <w:numPr>
          <w:ilvl w:val="0"/>
          <w:numId w:val="8"/>
        </w:numPr>
        <w:jc w:val="both"/>
      </w:pPr>
      <w:r w:rsidRPr="00F44002">
        <w:t>Açılış, yoklama, saygı duruşu ve İstiklâl Marşı.</w:t>
      </w:r>
    </w:p>
    <w:p w:rsidR="00F56BD1" w:rsidRPr="00F44002" w:rsidRDefault="00F56BD1" w:rsidP="001D7BE9">
      <w:pPr>
        <w:numPr>
          <w:ilvl w:val="0"/>
          <w:numId w:val="8"/>
        </w:numPr>
        <w:jc w:val="both"/>
        <w:rPr>
          <w:b/>
          <w:bCs/>
        </w:rPr>
      </w:pPr>
      <w:r w:rsidRPr="00F44002">
        <w:t>Şube Öğretmenler Kurulu Toplantılarına ilişkin İlköğretim Kurumları Yönetmeliği’nin 96. Maddesinin okunması.</w:t>
      </w:r>
    </w:p>
    <w:p w:rsidR="00F56BD1" w:rsidRPr="00F44002" w:rsidRDefault="00F56BD1" w:rsidP="001D7BE9">
      <w:pPr>
        <w:numPr>
          <w:ilvl w:val="0"/>
          <w:numId w:val="8"/>
        </w:numPr>
        <w:jc w:val="both"/>
        <w:rPr>
          <w:b/>
          <w:bCs/>
        </w:rPr>
      </w:pPr>
      <w:r w:rsidRPr="00F44002">
        <w:t>İlköğretim Kurumları Yönetmeliği’nin incelenmesi (Madde 47 ve 48).</w:t>
      </w:r>
    </w:p>
    <w:p w:rsidR="00F56BD1" w:rsidRPr="00F44002" w:rsidRDefault="00F56BD1" w:rsidP="001D7BE9">
      <w:pPr>
        <w:numPr>
          <w:ilvl w:val="0"/>
          <w:numId w:val="8"/>
        </w:numPr>
        <w:jc w:val="both"/>
        <w:rPr>
          <w:b/>
          <w:bCs/>
        </w:rPr>
      </w:pPr>
      <w:r w:rsidRPr="00F44002">
        <w:t>Sınıfın Genel Durumunun Değerlendirilmesi.</w:t>
      </w:r>
    </w:p>
    <w:p w:rsidR="00F56BD1" w:rsidRPr="00F44002" w:rsidRDefault="00F56BD1" w:rsidP="001D7BE9">
      <w:pPr>
        <w:numPr>
          <w:ilvl w:val="0"/>
          <w:numId w:val="8"/>
        </w:numPr>
        <w:jc w:val="both"/>
        <w:rPr>
          <w:b/>
          <w:bCs/>
        </w:rPr>
      </w:pPr>
      <w:r w:rsidRPr="00F44002">
        <w:t>Öğrenci Kişilik Durumları.</w:t>
      </w:r>
    </w:p>
    <w:p w:rsidR="00F56BD1" w:rsidRPr="00F44002" w:rsidRDefault="00F56BD1" w:rsidP="00F36C5B">
      <w:pPr>
        <w:numPr>
          <w:ilvl w:val="0"/>
          <w:numId w:val="8"/>
        </w:numPr>
        <w:jc w:val="both"/>
        <w:rPr>
          <w:b/>
          <w:bCs/>
        </w:rPr>
      </w:pPr>
      <w:r w:rsidRPr="00F44002">
        <w:t>Öğrenci Beslenme, Temizlik ve Sağlık Durumları.</w:t>
      </w:r>
    </w:p>
    <w:p w:rsidR="00F56BD1" w:rsidRPr="00F44002" w:rsidRDefault="00F56BD1" w:rsidP="001D7BE9">
      <w:pPr>
        <w:numPr>
          <w:ilvl w:val="0"/>
          <w:numId w:val="8"/>
        </w:numPr>
        <w:jc w:val="both"/>
        <w:rPr>
          <w:b/>
          <w:bCs/>
        </w:rPr>
      </w:pPr>
      <w:r w:rsidRPr="00F44002">
        <w:t>Ailelerin Sosyal ve Ekonomik Durumu.</w:t>
      </w:r>
    </w:p>
    <w:p w:rsidR="00F56BD1" w:rsidRPr="00F44002" w:rsidRDefault="00F56BD1" w:rsidP="001D7BE9">
      <w:pPr>
        <w:numPr>
          <w:ilvl w:val="0"/>
          <w:numId w:val="8"/>
        </w:numPr>
        <w:jc w:val="both"/>
        <w:rPr>
          <w:b/>
          <w:bCs/>
        </w:rPr>
      </w:pPr>
      <w:r w:rsidRPr="00F44002">
        <w:rPr>
          <w:bCs/>
        </w:rPr>
        <w:t>Öğrenci Başarılarını Artırıcı Çalışmalar.</w:t>
      </w:r>
    </w:p>
    <w:p w:rsidR="00F56BD1" w:rsidRPr="00F44002" w:rsidRDefault="00F56BD1" w:rsidP="001D7BE9">
      <w:pPr>
        <w:numPr>
          <w:ilvl w:val="0"/>
          <w:numId w:val="8"/>
        </w:numPr>
        <w:jc w:val="both"/>
        <w:rPr>
          <w:b/>
          <w:bCs/>
        </w:rPr>
      </w:pPr>
      <w:r w:rsidRPr="00F44002">
        <w:rPr>
          <w:bCs/>
        </w:rPr>
        <w:t>Öğrencilerin Devam-Devamsızlık Durumlarının Değerlendirilmesi.</w:t>
      </w:r>
    </w:p>
    <w:p w:rsidR="00F56BD1" w:rsidRPr="00F44002" w:rsidRDefault="00F56BD1" w:rsidP="001D7BE9">
      <w:pPr>
        <w:numPr>
          <w:ilvl w:val="0"/>
          <w:numId w:val="8"/>
        </w:numPr>
        <w:jc w:val="both"/>
        <w:rPr>
          <w:b/>
          <w:bCs/>
        </w:rPr>
      </w:pPr>
      <w:r w:rsidRPr="00F44002">
        <w:rPr>
          <w:bCs/>
        </w:rPr>
        <w:t>Şube Öğretmenleri Arasında İletişim.</w:t>
      </w:r>
    </w:p>
    <w:p w:rsidR="00F56BD1" w:rsidRPr="00080595" w:rsidRDefault="00F56BD1" w:rsidP="001D7BE9">
      <w:pPr>
        <w:numPr>
          <w:ilvl w:val="0"/>
          <w:numId w:val="8"/>
        </w:numPr>
        <w:jc w:val="both"/>
        <w:rPr>
          <w:b/>
          <w:bCs/>
        </w:rPr>
      </w:pPr>
      <w:r w:rsidRPr="00F44002">
        <w:rPr>
          <w:bCs/>
        </w:rPr>
        <w:t>Dilek ve Temenniler.</w:t>
      </w:r>
    </w:p>
    <w:p w:rsidR="00F56BD1" w:rsidRDefault="00F56BD1" w:rsidP="00080595">
      <w:pPr>
        <w:ind w:left="720"/>
        <w:jc w:val="both"/>
        <w:rPr>
          <w:bCs/>
        </w:rPr>
      </w:pPr>
    </w:p>
    <w:p w:rsidR="00F56BD1" w:rsidRDefault="00F56BD1" w:rsidP="00080595">
      <w:pPr>
        <w:ind w:left="720"/>
        <w:jc w:val="both"/>
        <w:rPr>
          <w:bCs/>
        </w:rPr>
      </w:pPr>
    </w:p>
    <w:p w:rsidR="00F56BD1" w:rsidRDefault="00F56BD1" w:rsidP="00080595">
      <w:pPr>
        <w:ind w:left="720"/>
        <w:jc w:val="both"/>
        <w:rPr>
          <w:bCs/>
        </w:rPr>
      </w:pPr>
    </w:p>
    <w:p w:rsidR="00F56BD1" w:rsidRDefault="00F56BD1" w:rsidP="00080595">
      <w:pPr>
        <w:ind w:left="720"/>
        <w:jc w:val="both"/>
        <w:rPr>
          <w:bCs/>
        </w:rPr>
      </w:pPr>
    </w:p>
    <w:p w:rsidR="00F56BD1" w:rsidRPr="00D06097" w:rsidRDefault="00F56BD1" w:rsidP="00080595">
      <w:pPr>
        <w:ind w:left="720"/>
        <w:jc w:val="both"/>
        <w:rPr>
          <w:bCs/>
        </w:rPr>
      </w:pPr>
    </w:p>
    <w:p w:rsidR="00F56BD1" w:rsidRPr="00D06097" w:rsidRDefault="00F56BD1" w:rsidP="00B544EE">
      <w:pPr>
        <w:jc w:val="center"/>
      </w:pPr>
      <w:r w:rsidRPr="00D06097">
        <w:t>O  L  U  R.</w:t>
      </w:r>
    </w:p>
    <w:p w:rsidR="00F56BD1" w:rsidRPr="00D06097" w:rsidRDefault="00F56BD1" w:rsidP="00B544EE">
      <w:pPr>
        <w:jc w:val="center"/>
      </w:pPr>
      <w:r w:rsidRPr="00D06097">
        <w:t>20 / 02 / 2013</w:t>
      </w:r>
    </w:p>
    <w:p w:rsidR="00F56BD1" w:rsidRPr="00D06097" w:rsidRDefault="00F56BD1" w:rsidP="00193777"/>
    <w:p w:rsidR="00F56BD1" w:rsidRPr="00D06097" w:rsidRDefault="00F56BD1" w:rsidP="00193777"/>
    <w:p w:rsidR="00F56BD1" w:rsidRPr="00D06097" w:rsidRDefault="00F56BD1" w:rsidP="00193777"/>
    <w:p w:rsidR="00F56BD1" w:rsidRPr="00D06097" w:rsidRDefault="00F56BD1" w:rsidP="00193777"/>
    <w:p w:rsidR="00F56BD1" w:rsidRPr="00D06097" w:rsidRDefault="00F56BD1" w:rsidP="00193777"/>
    <w:p w:rsidR="00F56BD1" w:rsidRPr="00D06097" w:rsidRDefault="00F56BD1" w:rsidP="00B544EE">
      <w:pPr>
        <w:jc w:val="center"/>
      </w:pPr>
      <w:r w:rsidRPr="00D06097">
        <w:t>Salih BARUT</w:t>
      </w:r>
    </w:p>
    <w:p w:rsidR="00F56BD1" w:rsidRPr="00D06097" w:rsidRDefault="00F56BD1" w:rsidP="00193777">
      <w:pPr>
        <w:jc w:val="center"/>
      </w:pPr>
      <w:r w:rsidRPr="00D06097">
        <w:t>Okul Müdürü</w:t>
      </w:r>
    </w:p>
    <w:p w:rsidR="00F56BD1" w:rsidRPr="00D06097" w:rsidRDefault="00F56BD1" w:rsidP="00193777">
      <w:pPr>
        <w:jc w:val="center"/>
        <w:rPr>
          <w:sz w:val="20"/>
          <w:szCs w:val="20"/>
        </w:rPr>
      </w:pPr>
    </w:p>
    <w:p w:rsidR="00F56BD1" w:rsidRDefault="00F56BD1" w:rsidP="00193777">
      <w:pPr>
        <w:jc w:val="center"/>
        <w:rPr>
          <w:b/>
          <w:sz w:val="20"/>
          <w:szCs w:val="20"/>
        </w:rPr>
      </w:pPr>
    </w:p>
    <w:p w:rsidR="00F56BD1" w:rsidRDefault="00F56BD1" w:rsidP="00193777">
      <w:pPr>
        <w:jc w:val="center"/>
        <w:rPr>
          <w:b/>
          <w:sz w:val="20"/>
          <w:szCs w:val="20"/>
        </w:rPr>
      </w:pPr>
    </w:p>
    <w:p w:rsidR="00F56BD1" w:rsidRDefault="00F56BD1" w:rsidP="00193777">
      <w:pPr>
        <w:jc w:val="center"/>
        <w:rPr>
          <w:b/>
          <w:sz w:val="20"/>
          <w:szCs w:val="20"/>
        </w:rPr>
      </w:pPr>
    </w:p>
    <w:p w:rsidR="00F56BD1" w:rsidRDefault="00F56BD1" w:rsidP="00193777">
      <w:pPr>
        <w:jc w:val="center"/>
        <w:rPr>
          <w:b/>
          <w:sz w:val="20"/>
          <w:szCs w:val="20"/>
        </w:rPr>
      </w:pPr>
    </w:p>
    <w:p w:rsidR="00F56BD1" w:rsidRDefault="00F56BD1" w:rsidP="00193777">
      <w:pPr>
        <w:jc w:val="center"/>
        <w:rPr>
          <w:b/>
          <w:sz w:val="20"/>
          <w:szCs w:val="20"/>
        </w:rPr>
      </w:pPr>
    </w:p>
    <w:p w:rsidR="00F56BD1" w:rsidRDefault="00F56BD1" w:rsidP="00193777">
      <w:pPr>
        <w:jc w:val="center"/>
        <w:rPr>
          <w:b/>
          <w:sz w:val="20"/>
          <w:szCs w:val="20"/>
        </w:rPr>
      </w:pPr>
    </w:p>
    <w:p w:rsidR="00F56BD1" w:rsidRDefault="00F56BD1" w:rsidP="00193777">
      <w:pPr>
        <w:jc w:val="center"/>
        <w:rPr>
          <w:b/>
          <w:sz w:val="20"/>
          <w:szCs w:val="20"/>
        </w:rPr>
      </w:pPr>
    </w:p>
    <w:p w:rsidR="00F56BD1" w:rsidRDefault="00F56BD1" w:rsidP="00B544EE">
      <w:pPr>
        <w:jc w:val="center"/>
        <w:rPr>
          <w:b/>
        </w:rPr>
      </w:pPr>
      <w:r>
        <w:rPr>
          <w:b/>
        </w:rPr>
        <w:lastRenderedPageBreak/>
        <w:t>2012 / 2013 EĞİTİM – ÖĞRETİM TOROS  İLKOKULU</w:t>
      </w:r>
    </w:p>
    <w:p w:rsidR="00F56BD1" w:rsidRDefault="00F56BD1" w:rsidP="00B544EE">
      <w:pPr>
        <w:jc w:val="center"/>
        <w:rPr>
          <w:b/>
        </w:rPr>
      </w:pPr>
      <w:r>
        <w:rPr>
          <w:b/>
        </w:rPr>
        <w:t>II. DÖNEM 4/B SINIFI ŞUBE ÖĞRETMENLER KURULU TOPLANTI TUTANAĞI</w:t>
      </w:r>
    </w:p>
    <w:p w:rsidR="00F56BD1" w:rsidRPr="00F12354" w:rsidRDefault="00F56BD1" w:rsidP="00B544EE">
      <w:pPr>
        <w:jc w:val="center"/>
        <w:rPr>
          <w:b/>
        </w:rPr>
      </w:pPr>
    </w:p>
    <w:p w:rsidR="00F56BD1" w:rsidRPr="0015573C" w:rsidRDefault="00F56BD1" w:rsidP="001D7BE9">
      <w:pPr>
        <w:jc w:val="both"/>
      </w:pPr>
      <w:r>
        <w:rPr>
          <w:b/>
        </w:rPr>
        <w:t xml:space="preserve">Toplantı No : </w:t>
      </w:r>
      <w:r>
        <w:t>2</w:t>
      </w:r>
    </w:p>
    <w:p w:rsidR="00F56BD1" w:rsidRDefault="00F56BD1" w:rsidP="001D7BE9">
      <w:pPr>
        <w:jc w:val="both"/>
      </w:pPr>
      <w:r>
        <w:rPr>
          <w:b/>
        </w:rPr>
        <w:t xml:space="preserve">Toplantı Tarihi : </w:t>
      </w:r>
      <w:r>
        <w:t>25 / 02 / 2013</w:t>
      </w:r>
    </w:p>
    <w:p w:rsidR="00F56BD1" w:rsidRDefault="00F56BD1" w:rsidP="001D7BE9">
      <w:pPr>
        <w:jc w:val="both"/>
      </w:pPr>
      <w:r>
        <w:rPr>
          <w:b/>
        </w:rPr>
        <w:t xml:space="preserve">Toplantı Saati : </w:t>
      </w:r>
      <w:r>
        <w:t>10.30</w:t>
      </w:r>
    </w:p>
    <w:p w:rsidR="00F56BD1" w:rsidRDefault="00F56BD1" w:rsidP="001D7BE9">
      <w:pPr>
        <w:jc w:val="both"/>
      </w:pPr>
      <w:r>
        <w:rPr>
          <w:b/>
        </w:rPr>
        <w:t xml:space="preserve">Toplantı Yeri : </w:t>
      </w:r>
      <w:r>
        <w:t>Müdür Yardımcısı Odası</w:t>
      </w:r>
    </w:p>
    <w:p w:rsidR="00F56BD1" w:rsidRDefault="00F56BD1" w:rsidP="001D7BE9">
      <w:pPr>
        <w:jc w:val="both"/>
        <w:rPr>
          <w:b/>
        </w:rPr>
      </w:pPr>
      <w:r>
        <w:rPr>
          <w:b/>
        </w:rPr>
        <w:t xml:space="preserve">Toplantıya Katılanlar : </w:t>
      </w:r>
    </w:p>
    <w:p w:rsidR="00F56BD1" w:rsidRDefault="00F56BD1" w:rsidP="001D7BE9">
      <w:pPr>
        <w:jc w:val="both"/>
      </w:pPr>
      <w:r>
        <w:rPr>
          <w:b/>
        </w:rPr>
        <w:t xml:space="preserve">                                         </w:t>
      </w:r>
      <w:r>
        <w:t xml:space="preserve">Müdür Yardımcısı Barış COŞAR, </w:t>
      </w:r>
    </w:p>
    <w:p w:rsidR="00F56BD1" w:rsidRDefault="00F56BD1" w:rsidP="001D7BE9">
      <w:pPr>
        <w:jc w:val="both"/>
      </w:pPr>
      <w:r>
        <w:t xml:space="preserve">                                         4/B Sınıf Öğretmeni Ergün ERDOĞAN, </w:t>
      </w:r>
    </w:p>
    <w:p w:rsidR="00F56BD1" w:rsidRDefault="00F56BD1" w:rsidP="001D7BE9">
      <w:pPr>
        <w:jc w:val="both"/>
      </w:pPr>
      <w:r>
        <w:t xml:space="preserve">                                         Din Kültürü ve Ahlâk Bilgisi Öğretmeni Arife Ünal SÜNGÜ,  </w:t>
      </w:r>
    </w:p>
    <w:p w:rsidR="00F56BD1" w:rsidRDefault="00F56BD1" w:rsidP="001D7BE9">
      <w:pPr>
        <w:jc w:val="both"/>
      </w:pPr>
      <w:r>
        <w:t xml:space="preserve">                                         İngilizce Öğretmeni Murat AYDIN.</w:t>
      </w:r>
    </w:p>
    <w:p w:rsidR="00F56BD1" w:rsidRPr="0015573C" w:rsidRDefault="00F56BD1" w:rsidP="001D7BE9">
      <w:pPr>
        <w:jc w:val="both"/>
      </w:pPr>
    </w:p>
    <w:p w:rsidR="00F56BD1" w:rsidRDefault="00F56BD1" w:rsidP="00F44002">
      <w:pPr>
        <w:tabs>
          <w:tab w:val="left" w:pos="3765"/>
        </w:tabs>
        <w:ind w:firstLine="360"/>
        <w:jc w:val="both"/>
        <w:rPr>
          <w:b/>
        </w:rPr>
      </w:pPr>
      <w:r w:rsidRPr="00581E8D">
        <w:rPr>
          <w:b/>
        </w:rPr>
        <w:t>GÜNDEM MADDELER</w:t>
      </w:r>
      <w:r>
        <w:rPr>
          <w:b/>
        </w:rPr>
        <w:t>İ :</w:t>
      </w:r>
      <w:r>
        <w:rPr>
          <w:b/>
        </w:rPr>
        <w:tab/>
      </w:r>
    </w:p>
    <w:p w:rsidR="00F56BD1" w:rsidRPr="00F44002" w:rsidRDefault="00F56BD1" w:rsidP="00F44002">
      <w:pPr>
        <w:pStyle w:val="ListeParagraf"/>
        <w:numPr>
          <w:ilvl w:val="0"/>
          <w:numId w:val="40"/>
        </w:numPr>
        <w:spacing w:line="240" w:lineRule="auto"/>
        <w:ind w:left="1077" w:hanging="357"/>
        <w:jc w:val="both"/>
        <w:rPr>
          <w:rFonts w:ascii="Times New Roman" w:hAnsi="Times New Roman"/>
          <w:sz w:val="24"/>
          <w:szCs w:val="24"/>
        </w:rPr>
      </w:pPr>
      <w:r w:rsidRPr="00F44002">
        <w:rPr>
          <w:rFonts w:ascii="Times New Roman" w:hAnsi="Times New Roman"/>
          <w:sz w:val="24"/>
          <w:szCs w:val="24"/>
        </w:rPr>
        <w:t>Açılış, yoklama, saygı duruşu ve İstiklâl Marşı.</w:t>
      </w:r>
    </w:p>
    <w:p w:rsidR="00F56BD1" w:rsidRPr="00F44002" w:rsidRDefault="00F56BD1" w:rsidP="00F44002">
      <w:pPr>
        <w:numPr>
          <w:ilvl w:val="0"/>
          <w:numId w:val="40"/>
        </w:numPr>
        <w:contextualSpacing/>
        <w:jc w:val="both"/>
        <w:rPr>
          <w:b/>
          <w:bCs/>
        </w:rPr>
      </w:pPr>
      <w:r w:rsidRPr="00F44002">
        <w:t>Şube Öğretmenler Kurulu Toplantılarına ilişkin İlköğretim Kurumları Yönetmeliği’nin 96. Maddesinin okunması.</w:t>
      </w:r>
    </w:p>
    <w:p w:rsidR="00F56BD1" w:rsidRPr="00F44002" w:rsidRDefault="00F56BD1" w:rsidP="00F44002">
      <w:pPr>
        <w:numPr>
          <w:ilvl w:val="0"/>
          <w:numId w:val="40"/>
        </w:numPr>
        <w:contextualSpacing/>
        <w:jc w:val="both"/>
        <w:rPr>
          <w:b/>
          <w:bCs/>
        </w:rPr>
      </w:pPr>
      <w:r w:rsidRPr="00F44002">
        <w:t>İlköğretim Kurumları Yönetmeliği’nin incelenmesi (Madde 47 ve 48).</w:t>
      </w:r>
    </w:p>
    <w:p w:rsidR="00F56BD1" w:rsidRPr="00F44002" w:rsidRDefault="00F56BD1" w:rsidP="00F44002">
      <w:pPr>
        <w:numPr>
          <w:ilvl w:val="0"/>
          <w:numId w:val="40"/>
        </w:numPr>
        <w:contextualSpacing/>
        <w:jc w:val="both"/>
        <w:rPr>
          <w:b/>
          <w:bCs/>
        </w:rPr>
      </w:pPr>
      <w:r w:rsidRPr="00F44002">
        <w:t>Sınıfın Genel Durumunun Değerlendirilmesi.</w:t>
      </w:r>
    </w:p>
    <w:p w:rsidR="00F56BD1" w:rsidRPr="00F44002" w:rsidRDefault="00F56BD1" w:rsidP="00F44002">
      <w:pPr>
        <w:numPr>
          <w:ilvl w:val="0"/>
          <w:numId w:val="40"/>
        </w:numPr>
        <w:contextualSpacing/>
        <w:jc w:val="both"/>
        <w:rPr>
          <w:b/>
          <w:bCs/>
        </w:rPr>
      </w:pPr>
      <w:r w:rsidRPr="00F44002">
        <w:t>Öğrenci</w:t>
      </w:r>
      <w:r w:rsidRPr="00D94298">
        <w:t xml:space="preserve"> </w:t>
      </w:r>
      <w:r w:rsidRPr="00F44002">
        <w:t>Kişilik</w:t>
      </w:r>
      <w:r>
        <w:t>,</w:t>
      </w:r>
      <w:r w:rsidRPr="00F44002">
        <w:t xml:space="preserve"> Beslenme, Temizlik ve Sağlık Durumları.</w:t>
      </w:r>
    </w:p>
    <w:p w:rsidR="00F56BD1" w:rsidRPr="00F44002" w:rsidRDefault="00F56BD1" w:rsidP="00F44002">
      <w:pPr>
        <w:numPr>
          <w:ilvl w:val="0"/>
          <w:numId w:val="40"/>
        </w:numPr>
        <w:contextualSpacing/>
        <w:jc w:val="both"/>
        <w:rPr>
          <w:b/>
          <w:bCs/>
        </w:rPr>
      </w:pPr>
      <w:r w:rsidRPr="00F44002">
        <w:t>Ailelerin Sosyal ve Ekonomik Durumu.</w:t>
      </w:r>
    </w:p>
    <w:p w:rsidR="00F56BD1" w:rsidRPr="00F44002" w:rsidRDefault="00F56BD1" w:rsidP="00F44002">
      <w:pPr>
        <w:numPr>
          <w:ilvl w:val="0"/>
          <w:numId w:val="40"/>
        </w:numPr>
        <w:contextualSpacing/>
        <w:jc w:val="both"/>
        <w:rPr>
          <w:b/>
          <w:bCs/>
        </w:rPr>
      </w:pPr>
      <w:r w:rsidRPr="00F44002">
        <w:rPr>
          <w:bCs/>
        </w:rPr>
        <w:t>Öğrenci Başarılarını Artırıcı Çalışmalar.</w:t>
      </w:r>
    </w:p>
    <w:p w:rsidR="00F56BD1" w:rsidRPr="00F44002" w:rsidRDefault="00F56BD1" w:rsidP="00F44002">
      <w:pPr>
        <w:numPr>
          <w:ilvl w:val="0"/>
          <w:numId w:val="40"/>
        </w:numPr>
        <w:contextualSpacing/>
        <w:jc w:val="both"/>
        <w:rPr>
          <w:b/>
          <w:bCs/>
        </w:rPr>
      </w:pPr>
      <w:r w:rsidRPr="00F44002">
        <w:rPr>
          <w:bCs/>
        </w:rPr>
        <w:t>Öğrencilerin Devam-Devamsızlık Durumlarının Değerlendirilmesi.</w:t>
      </w:r>
    </w:p>
    <w:p w:rsidR="00F56BD1" w:rsidRPr="00F44002" w:rsidRDefault="00F56BD1" w:rsidP="00F44002">
      <w:pPr>
        <w:numPr>
          <w:ilvl w:val="0"/>
          <w:numId w:val="40"/>
        </w:numPr>
        <w:contextualSpacing/>
        <w:jc w:val="both"/>
        <w:rPr>
          <w:b/>
          <w:bCs/>
        </w:rPr>
      </w:pPr>
      <w:r w:rsidRPr="00F44002">
        <w:rPr>
          <w:bCs/>
        </w:rPr>
        <w:t>Şube Öğretmenleri Arasında İletişim.</w:t>
      </w:r>
    </w:p>
    <w:p w:rsidR="00F56BD1" w:rsidRPr="00D94298" w:rsidRDefault="00F56BD1" w:rsidP="00F44002">
      <w:pPr>
        <w:numPr>
          <w:ilvl w:val="0"/>
          <w:numId w:val="40"/>
        </w:numPr>
        <w:contextualSpacing/>
        <w:jc w:val="both"/>
        <w:rPr>
          <w:b/>
          <w:bCs/>
        </w:rPr>
      </w:pPr>
      <w:r w:rsidRPr="00F44002">
        <w:rPr>
          <w:bCs/>
        </w:rPr>
        <w:t>Dilek ve Temenniler.</w:t>
      </w:r>
    </w:p>
    <w:p w:rsidR="00F56BD1" w:rsidRDefault="00F56BD1" w:rsidP="00D94298">
      <w:pPr>
        <w:ind w:left="720"/>
        <w:contextualSpacing/>
        <w:jc w:val="both"/>
        <w:rPr>
          <w:b/>
          <w:bCs/>
        </w:rPr>
      </w:pPr>
    </w:p>
    <w:p w:rsidR="00F56BD1" w:rsidRPr="00F44002" w:rsidRDefault="00F56BD1" w:rsidP="00D94298">
      <w:pPr>
        <w:ind w:left="720"/>
        <w:contextualSpacing/>
        <w:jc w:val="both"/>
        <w:rPr>
          <w:b/>
          <w:bCs/>
        </w:rPr>
      </w:pPr>
    </w:p>
    <w:p w:rsidR="00F56BD1" w:rsidRDefault="00F56BD1" w:rsidP="001D7BE9">
      <w:pPr>
        <w:jc w:val="both"/>
      </w:pPr>
      <w:r>
        <w:rPr>
          <w:b/>
        </w:rPr>
        <w:t xml:space="preserve"> </w:t>
      </w:r>
      <w:r>
        <w:t xml:space="preserve">Toros  İlkokulu 4/B sınıfı şube öğretmenleri I. Dönem Şube Öğretmenler Kurulu toplantısını yapmak üzere Müdür Yardımcısı Barış COŞAR  başkanlığında 25 / 02 / 2013, Pazartesi  günü saat 10.30’da toplanarak gündem maddeleri okunarak görüşmeye başlanmıştır. </w:t>
      </w:r>
    </w:p>
    <w:p w:rsidR="00F56BD1" w:rsidRDefault="00F56BD1" w:rsidP="001D7BE9">
      <w:pPr>
        <w:jc w:val="both"/>
      </w:pPr>
    </w:p>
    <w:p w:rsidR="00F56BD1" w:rsidRDefault="00F56BD1" w:rsidP="001D7BE9">
      <w:pPr>
        <w:jc w:val="both"/>
        <w:rPr>
          <w:b/>
        </w:rPr>
      </w:pPr>
      <w:r>
        <w:tab/>
      </w:r>
      <w:r>
        <w:tab/>
      </w:r>
      <w:r>
        <w:rPr>
          <w:b/>
        </w:rPr>
        <w:t>GÜNDEM MADDELERİNİN GÖRÜŞÜLMESİ</w:t>
      </w:r>
    </w:p>
    <w:p w:rsidR="00F56BD1" w:rsidRPr="006C6AF0" w:rsidRDefault="00F56BD1" w:rsidP="001D7BE9">
      <w:pPr>
        <w:numPr>
          <w:ilvl w:val="0"/>
          <w:numId w:val="9"/>
        </w:numPr>
        <w:jc w:val="both"/>
        <w:rPr>
          <w:b/>
        </w:rPr>
      </w:pPr>
      <w:r>
        <w:t xml:space="preserve">Saygı duruşu ve İstiklâl Marşı’mızın söylenmesinden sonra, yoklama alındı. Tüm </w:t>
      </w:r>
    </w:p>
    <w:p w:rsidR="00F56BD1" w:rsidRPr="00D06097" w:rsidRDefault="00F56BD1" w:rsidP="001D7BE9">
      <w:pPr>
        <w:jc w:val="both"/>
        <w:rPr>
          <w:b/>
        </w:rPr>
      </w:pPr>
      <w:r>
        <w:t>öğretmenlerin toplantıda hazır olduğu görüldü.</w:t>
      </w:r>
    </w:p>
    <w:p w:rsidR="00F56BD1" w:rsidRDefault="00F56BD1" w:rsidP="001D7BE9">
      <w:pPr>
        <w:jc w:val="both"/>
        <w:rPr>
          <w:b/>
        </w:rPr>
      </w:pPr>
      <w:r>
        <w:rPr>
          <w:b/>
        </w:rPr>
        <w:t xml:space="preserve"> </w:t>
      </w:r>
    </w:p>
    <w:p w:rsidR="00F56BD1" w:rsidRPr="00614F7C" w:rsidRDefault="00F56BD1" w:rsidP="002502A5">
      <w:pPr>
        <w:numPr>
          <w:ilvl w:val="0"/>
          <w:numId w:val="9"/>
        </w:numPr>
        <w:jc w:val="both"/>
        <w:rPr>
          <w:b/>
        </w:rPr>
      </w:pPr>
      <w:r>
        <w:t xml:space="preserve">Müdür Yardımcısı Barış COŞAR: İlköğretim Kurumları Yönetmeliği’nden Şube </w:t>
      </w:r>
    </w:p>
    <w:p w:rsidR="00F56BD1" w:rsidRDefault="00F56BD1" w:rsidP="00614F7C">
      <w:pPr>
        <w:jc w:val="both"/>
        <w:rPr>
          <w:b/>
        </w:rPr>
      </w:pPr>
      <w:r>
        <w:t>Öğretmenler Kurulu Toplantısı ile ilgili maddeyi okuyup gerekli açıklamalarda bulunmuştur.</w:t>
      </w:r>
      <w:r>
        <w:rPr>
          <w:b/>
        </w:rPr>
        <w:t xml:space="preserve"> </w:t>
      </w:r>
    </w:p>
    <w:p w:rsidR="00F56BD1" w:rsidRPr="002502A5" w:rsidRDefault="00F56BD1" w:rsidP="00614F7C">
      <w:pPr>
        <w:ind w:left="360" w:firstLine="348"/>
        <w:jc w:val="both"/>
        <w:rPr>
          <w:b/>
        </w:rPr>
      </w:pPr>
      <w:r w:rsidRPr="002502A5">
        <w:rPr>
          <w:b/>
          <w:bCs/>
        </w:rPr>
        <w:t>Şube Öğretmenler Kurulu</w:t>
      </w:r>
    </w:p>
    <w:p w:rsidR="00F56BD1" w:rsidRPr="00614F7C" w:rsidRDefault="00F56BD1" w:rsidP="00614F7C">
      <w:pPr>
        <w:spacing w:after="100" w:afterAutospacing="1" w:line="240" w:lineRule="atLeast"/>
        <w:ind w:firstLine="708"/>
        <w:jc w:val="both"/>
        <w:rPr>
          <w:b/>
          <w:bCs/>
        </w:rPr>
      </w:pPr>
      <w:r w:rsidRPr="00614F7C">
        <w:rPr>
          <w:b/>
          <w:bCs/>
        </w:rPr>
        <w:t>MADDE 96 – (Değişik:RG-02/05/2006-26156)</w:t>
      </w:r>
    </w:p>
    <w:p w:rsidR="00F56BD1" w:rsidRPr="00671664" w:rsidRDefault="00F56BD1" w:rsidP="00671664">
      <w:pPr>
        <w:spacing w:after="100" w:afterAutospacing="1" w:line="240" w:lineRule="atLeast"/>
        <w:ind w:firstLine="708"/>
        <w:jc w:val="both"/>
      </w:pPr>
      <w:r w:rsidRPr="00671664">
        <w:rPr>
          <w:b/>
          <w:bCs/>
        </w:rPr>
        <w:t xml:space="preserve">(Değişik fıkra:RG-21/7/2012-28360) </w:t>
      </w:r>
      <w:r w:rsidRPr="00671664">
        <w:t>Şube öğretmenler kurulu, ilkokul 4 üncü sınıf ile ortaokul ve imam-hatip ortaokullarında aynı şubede ders okutan öğretmenler ile okul rehber öğretmeninden oluşur. Kurula, gerek görülürse öğrenci velileri, sınıfın başkanı ve öğrencilerce seçilen öğrenci temsilcileri de çağrılabilir.</w:t>
      </w:r>
    </w:p>
    <w:p w:rsidR="00F56BD1" w:rsidRPr="00671664" w:rsidRDefault="00F56BD1" w:rsidP="00671664">
      <w:pPr>
        <w:spacing w:after="100" w:afterAutospacing="1" w:line="240" w:lineRule="atLeast"/>
        <w:ind w:firstLine="708"/>
        <w:jc w:val="both"/>
      </w:pPr>
      <w:r w:rsidRPr="00671664">
        <w:t xml:space="preserve">Şube öğretmenler kurulu, okul yönetimince yapılacak planlamaya göre birinci </w:t>
      </w:r>
      <w:r w:rsidRPr="00671664">
        <w:rPr>
          <w:b/>
          <w:bCs/>
        </w:rPr>
        <w:t>(Değişik ibare:RG-20/08/2007-26619)</w:t>
      </w:r>
      <w:r w:rsidRPr="00671664">
        <w:t xml:space="preserve"> </w:t>
      </w:r>
      <w:r w:rsidRPr="00671664">
        <w:rPr>
          <w:u w:val="single"/>
        </w:rPr>
        <w:t>dönemin</w:t>
      </w:r>
      <w:r w:rsidRPr="00671664">
        <w:t xml:space="preserve"> ikinci ayında, ikinci </w:t>
      </w:r>
      <w:r w:rsidRPr="00671664">
        <w:rPr>
          <w:b/>
          <w:bCs/>
        </w:rPr>
        <w:t>(Değişik ibare:RG-20/08/2007-26619)</w:t>
      </w:r>
      <w:r w:rsidRPr="00671664">
        <w:t xml:space="preserve"> </w:t>
      </w:r>
      <w:r w:rsidRPr="00671664">
        <w:rPr>
          <w:u w:val="single"/>
        </w:rPr>
        <w:t>dönemin</w:t>
      </w:r>
      <w:r w:rsidRPr="00671664">
        <w:t xml:space="preserve"> birinci veya ikinci haftasında ve yıl 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F56BD1" w:rsidRDefault="00F56BD1" w:rsidP="002502A5">
      <w:pPr>
        <w:pStyle w:val="ListeParagraf"/>
        <w:spacing w:after="100" w:afterAutospacing="1" w:line="240" w:lineRule="atLeast"/>
        <w:jc w:val="both"/>
        <w:rPr>
          <w:rFonts w:ascii="Times New Roman" w:hAnsi="Times New Roman"/>
          <w:sz w:val="24"/>
          <w:szCs w:val="24"/>
        </w:rPr>
      </w:pPr>
      <w:r w:rsidRPr="002502A5">
        <w:rPr>
          <w:rFonts w:ascii="Times New Roman" w:hAnsi="Times New Roman"/>
          <w:sz w:val="24"/>
          <w:szCs w:val="24"/>
        </w:rPr>
        <w:t>Şube öğretmenler kurulunda; şubedeki öğrencilerin ki</w:t>
      </w:r>
      <w:r>
        <w:rPr>
          <w:rFonts w:ascii="Times New Roman" w:hAnsi="Times New Roman"/>
          <w:sz w:val="24"/>
          <w:szCs w:val="24"/>
        </w:rPr>
        <w:t xml:space="preserve">şilik, beslenme, sağlık, sosyal </w:t>
      </w:r>
    </w:p>
    <w:p w:rsidR="00F56BD1" w:rsidRPr="00671664" w:rsidRDefault="00F56BD1" w:rsidP="00671664">
      <w:pPr>
        <w:spacing w:after="100" w:afterAutospacing="1" w:line="240" w:lineRule="atLeast"/>
        <w:jc w:val="both"/>
      </w:pPr>
      <w:r w:rsidRPr="00671664">
        <w:lastRenderedPageBreak/>
        <w:t xml:space="preserve">ilişkilerin yanı sıra bu Yönetmeliğin 47 nci maddesi hükmünce başarıları ile ailenin ekonomik durumu değerlendirilerek alınacak önlemler görüşülür ve alınan genel karar, uygulanmak üzere şube öğretmenler kurulu karar defterine yazılır. </w:t>
      </w:r>
    </w:p>
    <w:p w:rsidR="00F56BD1" w:rsidRPr="00CD108F" w:rsidRDefault="00F56BD1" w:rsidP="00080595">
      <w:pPr>
        <w:pStyle w:val="ListeParagraf"/>
        <w:numPr>
          <w:ilvl w:val="0"/>
          <w:numId w:val="9"/>
        </w:numPr>
        <w:spacing w:after="0"/>
        <w:jc w:val="both"/>
        <w:rPr>
          <w:rFonts w:ascii="Times New Roman" w:hAnsi="Times New Roman"/>
          <w:b/>
          <w:sz w:val="24"/>
          <w:szCs w:val="24"/>
        </w:rPr>
      </w:pPr>
      <w:r w:rsidRPr="00D94298">
        <w:rPr>
          <w:rFonts w:ascii="Times New Roman" w:hAnsi="Times New Roman"/>
        </w:rPr>
        <w:t>Müdür Yardımcısı Barış COŞAR</w:t>
      </w:r>
      <w:r w:rsidRPr="00CD108F">
        <w:rPr>
          <w:rFonts w:ascii="Times New Roman" w:hAnsi="Times New Roman"/>
          <w:sz w:val="24"/>
          <w:szCs w:val="24"/>
        </w:rPr>
        <w:t>:</w:t>
      </w:r>
      <w:r w:rsidRPr="00CD108F">
        <w:rPr>
          <w:rFonts w:ascii="Times New Roman" w:hAnsi="Times New Roman"/>
          <w:b/>
          <w:sz w:val="24"/>
          <w:szCs w:val="24"/>
        </w:rPr>
        <w:t xml:space="preserve"> </w:t>
      </w:r>
      <w:r w:rsidRPr="00CD108F">
        <w:rPr>
          <w:rFonts w:ascii="Times New Roman" w:hAnsi="Times New Roman"/>
          <w:sz w:val="24"/>
          <w:szCs w:val="24"/>
        </w:rPr>
        <w:t xml:space="preserve">İlköğretim Kurumları Yönetmeliği’nden Öğrenci </w:t>
      </w:r>
    </w:p>
    <w:p w:rsidR="00F56BD1" w:rsidRPr="00CD108F" w:rsidRDefault="00F56BD1" w:rsidP="00CD108F">
      <w:pPr>
        <w:jc w:val="both"/>
        <w:rPr>
          <w:b/>
        </w:rPr>
      </w:pPr>
      <w:r w:rsidRPr="00CD108F">
        <w:t>Başarısının Değerlendirilmesi ile ilgili 47. ve 48. maddeyi okuyup gerekli açıklamalarda bulunmuştur</w:t>
      </w:r>
    </w:p>
    <w:p w:rsidR="00F56BD1" w:rsidRPr="00E34FEA" w:rsidRDefault="00F56BD1" w:rsidP="00080595">
      <w:pPr>
        <w:pStyle w:val="ListeParagraf"/>
        <w:spacing w:after="0" w:line="240" w:lineRule="atLeast"/>
        <w:jc w:val="both"/>
        <w:rPr>
          <w:rFonts w:ascii="Times New Roman" w:hAnsi="Times New Roman"/>
          <w:sz w:val="24"/>
          <w:szCs w:val="24"/>
        </w:rPr>
      </w:pPr>
      <w:r w:rsidRPr="00E34FEA">
        <w:rPr>
          <w:rFonts w:ascii="Times New Roman" w:hAnsi="Times New Roman"/>
          <w:b/>
          <w:bCs/>
          <w:sz w:val="24"/>
          <w:szCs w:val="24"/>
        </w:rPr>
        <w:t xml:space="preserve">Öğrenci Başarısının Değerlendirilmesi </w:t>
      </w:r>
    </w:p>
    <w:p w:rsidR="00F56BD1" w:rsidRPr="00E34FEA" w:rsidRDefault="00F56BD1" w:rsidP="00CD108F">
      <w:pPr>
        <w:pStyle w:val="ListeParagraf"/>
        <w:spacing w:line="240" w:lineRule="atLeast"/>
        <w:jc w:val="both"/>
        <w:rPr>
          <w:rFonts w:ascii="Times New Roman" w:hAnsi="Times New Roman"/>
          <w:sz w:val="24"/>
          <w:szCs w:val="24"/>
        </w:rPr>
      </w:pPr>
      <w:r w:rsidRPr="00E34FEA">
        <w:rPr>
          <w:rFonts w:ascii="Times New Roman" w:hAnsi="Times New Roman"/>
          <w:b/>
          <w:bCs/>
          <w:sz w:val="24"/>
          <w:szCs w:val="24"/>
        </w:rPr>
        <w:t xml:space="preserve">MADDE 47 – (Değişik:RG-24/12/2008-27090) </w:t>
      </w:r>
    </w:p>
    <w:p w:rsidR="00F56BD1" w:rsidRPr="00E34FEA" w:rsidRDefault="00F56BD1" w:rsidP="00CD108F">
      <w:pPr>
        <w:spacing w:line="240" w:lineRule="atLeast"/>
        <w:ind w:firstLine="708"/>
        <w:jc w:val="both"/>
      </w:pPr>
      <w:r w:rsidRPr="00E34FEA">
        <w:t xml:space="preserve">İlköğretimde öğrenci, kendi yaş grubu içinde bir bütün olarak yetiştirilir ve değerlendirilir. İlköğretim, öğrencilerin derslerdeki başarısızlığına bakılarak elenecekleri bir dönem değil, öğretim programlarında öngörülen derslerin ve sosyal etkinlik çalışmalarının ortak katkısıyla ilgi ve yeteneği ölçüsünde yetiştirilecekleri bir dönem olarak değerlendirilir. </w:t>
      </w:r>
    </w:p>
    <w:p w:rsidR="00F56BD1" w:rsidRPr="00E34FEA" w:rsidRDefault="00F56BD1" w:rsidP="00CD108F">
      <w:pPr>
        <w:pStyle w:val="ListeParagraf"/>
        <w:spacing w:line="240" w:lineRule="atLeast"/>
        <w:jc w:val="both"/>
        <w:rPr>
          <w:rFonts w:ascii="Times New Roman" w:hAnsi="Times New Roman"/>
          <w:sz w:val="24"/>
          <w:szCs w:val="24"/>
        </w:rPr>
      </w:pPr>
      <w:r w:rsidRPr="00E34FEA">
        <w:rPr>
          <w:rFonts w:ascii="Times New Roman" w:hAnsi="Times New Roman"/>
          <w:sz w:val="24"/>
          <w:szCs w:val="24"/>
        </w:rPr>
        <w:t xml:space="preserve">Buna göre; </w:t>
      </w:r>
    </w:p>
    <w:p w:rsidR="00F56BD1" w:rsidRPr="00E34FEA" w:rsidRDefault="00F56BD1" w:rsidP="00CD108F">
      <w:pPr>
        <w:pStyle w:val="ListeParagraf"/>
        <w:spacing w:line="240" w:lineRule="atLeast"/>
        <w:jc w:val="both"/>
        <w:rPr>
          <w:rFonts w:ascii="Times New Roman" w:hAnsi="Times New Roman"/>
          <w:sz w:val="24"/>
          <w:szCs w:val="24"/>
        </w:rPr>
      </w:pPr>
      <w:r w:rsidRPr="00E34FEA">
        <w:rPr>
          <w:rFonts w:ascii="Times New Roman" w:hAnsi="Times New Roman"/>
          <w:sz w:val="24"/>
          <w:szCs w:val="24"/>
        </w:rPr>
        <w:t xml:space="preserve">a) Öğrencinin ders yılındaki başarısı, tüm dersler ile sosyal etkinlik çalışmalarındaki durumu, sınavlar, projeler, performans görevleri, ders ve etkinliklere katılım ve Türkçe'yi doğru, güzel ve etkili kullanma becerisi ile öğrencilerden ulaşmaları beklenen kazanımlar dikkate alınarak değerlendirilir ve başarılı öğrenciler doğrudan bir üst sınıfa geçirilir. </w:t>
      </w:r>
    </w:p>
    <w:p w:rsidR="00F56BD1" w:rsidRPr="00E34FEA" w:rsidRDefault="00F56BD1" w:rsidP="00CD108F">
      <w:pPr>
        <w:pStyle w:val="ListeParagraf"/>
        <w:spacing w:line="240" w:lineRule="atLeast"/>
        <w:jc w:val="both"/>
        <w:rPr>
          <w:rFonts w:ascii="Times New Roman" w:hAnsi="Times New Roman"/>
          <w:sz w:val="24"/>
          <w:szCs w:val="24"/>
        </w:rPr>
      </w:pPr>
      <w:r w:rsidRPr="00E34FEA">
        <w:rPr>
          <w:rFonts w:ascii="Times New Roman" w:hAnsi="Times New Roman"/>
          <w:sz w:val="24"/>
          <w:szCs w:val="24"/>
        </w:rPr>
        <w:t xml:space="preserve">b) </w:t>
      </w:r>
      <w:r w:rsidRPr="00E34FEA">
        <w:rPr>
          <w:rFonts w:ascii="Times New Roman" w:hAnsi="Times New Roman"/>
          <w:b/>
          <w:bCs/>
          <w:sz w:val="24"/>
          <w:szCs w:val="24"/>
        </w:rPr>
        <w:t xml:space="preserve">(Değişik:RG-21/7/2012-28360) </w:t>
      </w:r>
      <w:r w:rsidRPr="00E34FEA">
        <w:rPr>
          <w:rFonts w:ascii="Times New Roman" w:hAnsi="Times New Roman"/>
          <w:sz w:val="24"/>
          <w:szCs w:val="24"/>
        </w:rPr>
        <w:t xml:space="preserve">Sınıf seviyesine göre yeterli başarıyı gösteremeyen öğrenciler için sınıf veya alan öğretmenleri, varsa okul rehber öğretmeni, okul yönetimi ve velilerle birlikte öğrenci, okul ve çevrenin durumuna göre alınacak tedbirler belirlenir. Gerektiğinde il eğitim denetmenlerinin rehberliğinden de yararlanılarak kararlaştırılan önlemler uygulanır ve uygulama sonuçları ile ilgili rapor düzenlenir. </w:t>
      </w:r>
    </w:p>
    <w:p w:rsidR="00F56BD1" w:rsidRPr="00E34FEA" w:rsidRDefault="00F56BD1" w:rsidP="00CD108F">
      <w:pPr>
        <w:pStyle w:val="ListeParagraf"/>
        <w:spacing w:line="240" w:lineRule="atLeast"/>
        <w:jc w:val="both"/>
        <w:rPr>
          <w:rFonts w:ascii="Times New Roman" w:hAnsi="Times New Roman"/>
          <w:sz w:val="24"/>
          <w:szCs w:val="24"/>
        </w:rPr>
      </w:pPr>
      <w:r w:rsidRPr="00E34FEA">
        <w:rPr>
          <w:rFonts w:ascii="Times New Roman" w:hAnsi="Times New Roman"/>
          <w:sz w:val="24"/>
          <w:szCs w:val="24"/>
        </w:rPr>
        <w:t xml:space="preserve">c) </w:t>
      </w:r>
      <w:r w:rsidRPr="00E34FEA">
        <w:rPr>
          <w:rFonts w:ascii="Times New Roman" w:hAnsi="Times New Roman"/>
          <w:b/>
          <w:bCs/>
          <w:sz w:val="24"/>
          <w:szCs w:val="24"/>
        </w:rPr>
        <w:t xml:space="preserve">(Değişik:RG-21/7/2012-28360) </w:t>
      </w:r>
      <w:r w:rsidRPr="00E34FEA">
        <w:rPr>
          <w:rFonts w:ascii="Times New Roman" w:hAnsi="Times New Roman"/>
          <w:sz w:val="24"/>
          <w:szCs w:val="24"/>
        </w:rPr>
        <w:t xml:space="preserve">İlkokullarda öğrencilere sınıf tekrarı yaptırılmaz. Ortaokul ve imam-hatip ortaokullarında alınan bütün önlemlere rağmen bir üst sınıfı başarmada güçlüklerle karşılaşabilecek öğrencilerin sınıf geçmesi veya sınıf tekrarına ikinci dönemin son haftasında şube öğretmenler kurulunda karar verilir. Alınan gerekçeli karar, bu Yönetmeliğin ekinde yer alan Ders Yılı Sonu Şube Öğretmenler Kurulu Öğrenci Kişisel Değerlendirme Tutanağı (EK-9)’a yazılarak e-okul sisteminin ilgili bölümüne işlenir. Tutanağın bir örneği ders yılı sonu şube öğretmenler kurulu karar dosyasında saklanır. Ayrıca veli de bilgilendirilir. Bu kararda, oyların eşitliği hâlinde başkanın kullandığı oy yönünde çoğunluk sağlanmış sayılır. </w:t>
      </w:r>
    </w:p>
    <w:p w:rsidR="00F56BD1" w:rsidRPr="00E34FEA" w:rsidRDefault="00F56BD1" w:rsidP="00CD108F">
      <w:pPr>
        <w:pStyle w:val="ListeParagraf"/>
        <w:spacing w:line="240" w:lineRule="atLeast"/>
        <w:jc w:val="both"/>
        <w:rPr>
          <w:rFonts w:ascii="Times New Roman" w:hAnsi="Times New Roman"/>
          <w:sz w:val="24"/>
          <w:szCs w:val="24"/>
        </w:rPr>
      </w:pPr>
      <w:r w:rsidRPr="00E34FEA">
        <w:rPr>
          <w:rFonts w:ascii="Times New Roman" w:hAnsi="Times New Roman"/>
          <w:sz w:val="24"/>
          <w:szCs w:val="24"/>
        </w:rPr>
        <w:t xml:space="preserve">ç) Kurul kararıyla sınıf geçen öğrencilerin notları değiştirilmez. Okul kayıtlarına, "Şube Öğretmenler Kurulu Kararıyla Geçti" veya "Sınıf Tekrarına Karar Verildi" ibaresi yazılır. Bu durum öğrencinin karnesinde de belirtilir. </w:t>
      </w:r>
    </w:p>
    <w:p w:rsidR="00F56BD1" w:rsidRPr="00E34FEA" w:rsidRDefault="00F56BD1" w:rsidP="00CD108F">
      <w:pPr>
        <w:pStyle w:val="ListeParagraf"/>
        <w:spacing w:line="240" w:lineRule="atLeast"/>
        <w:jc w:val="both"/>
        <w:rPr>
          <w:rFonts w:ascii="Times New Roman" w:hAnsi="Times New Roman"/>
          <w:sz w:val="24"/>
          <w:szCs w:val="24"/>
        </w:rPr>
      </w:pPr>
      <w:r w:rsidRPr="00E34FEA">
        <w:rPr>
          <w:rFonts w:ascii="Times New Roman" w:hAnsi="Times New Roman"/>
          <w:sz w:val="24"/>
          <w:szCs w:val="24"/>
        </w:rPr>
        <w:t xml:space="preserve">d) </w:t>
      </w:r>
      <w:r w:rsidRPr="00E34FEA">
        <w:rPr>
          <w:rFonts w:ascii="Times New Roman" w:hAnsi="Times New Roman"/>
          <w:b/>
          <w:bCs/>
          <w:sz w:val="24"/>
          <w:szCs w:val="24"/>
        </w:rPr>
        <w:t xml:space="preserve">(Mülga:RG-21/7/2012-28360) </w:t>
      </w:r>
      <w:r w:rsidRPr="00E34FEA">
        <w:rPr>
          <w:rFonts w:ascii="Times New Roman" w:hAnsi="Times New Roman"/>
          <w:sz w:val="24"/>
          <w:szCs w:val="24"/>
        </w:rPr>
        <w:t> </w:t>
      </w:r>
    </w:p>
    <w:p w:rsidR="00F56BD1" w:rsidRPr="00E34FEA" w:rsidRDefault="00F56BD1" w:rsidP="00CD108F">
      <w:pPr>
        <w:pStyle w:val="ListeParagraf"/>
        <w:spacing w:line="240" w:lineRule="atLeast"/>
        <w:jc w:val="both"/>
        <w:rPr>
          <w:rFonts w:ascii="Times New Roman" w:hAnsi="Times New Roman"/>
          <w:sz w:val="24"/>
          <w:szCs w:val="24"/>
        </w:rPr>
      </w:pPr>
      <w:r w:rsidRPr="00E34FEA">
        <w:rPr>
          <w:rFonts w:ascii="Times New Roman" w:hAnsi="Times New Roman"/>
          <w:sz w:val="24"/>
          <w:szCs w:val="24"/>
        </w:rPr>
        <w:t xml:space="preserve">e) Kaynaştırma ve özel eğitim sınıflarında eğitimlerine devam eden öğrencilere, başarısızlıklarından dolayı sınıf tekrarı yaptırılmaz. Bu öğrencilerin başarısının tespiti, 31/5/2006 tarihli ve 26184 sayılı Resmî Gazete’de yayımlanan Özel Eğitim Hizmetleri Yönetmeliği hükümlerine göre yapılır. </w:t>
      </w:r>
    </w:p>
    <w:p w:rsidR="00F56BD1" w:rsidRDefault="00F56BD1" w:rsidP="00CD108F">
      <w:pPr>
        <w:pStyle w:val="ListeParagraf"/>
        <w:spacing w:line="240" w:lineRule="atLeast"/>
        <w:jc w:val="both"/>
        <w:rPr>
          <w:rFonts w:ascii="Times New Roman" w:hAnsi="Times New Roman"/>
          <w:b/>
          <w:bCs/>
          <w:sz w:val="24"/>
          <w:szCs w:val="24"/>
        </w:rPr>
      </w:pPr>
    </w:p>
    <w:p w:rsidR="00F56BD1" w:rsidRPr="00E34FEA" w:rsidRDefault="00F56BD1" w:rsidP="00CD108F">
      <w:pPr>
        <w:pStyle w:val="ListeParagraf"/>
        <w:spacing w:line="240" w:lineRule="atLeast"/>
        <w:jc w:val="both"/>
        <w:rPr>
          <w:rFonts w:ascii="Times New Roman" w:hAnsi="Times New Roman"/>
          <w:sz w:val="24"/>
          <w:szCs w:val="24"/>
        </w:rPr>
      </w:pPr>
      <w:r w:rsidRPr="00E34FEA">
        <w:rPr>
          <w:rFonts w:ascii="Times New Roman" w:hAnsi="Times New Roman"/>
          <w:b/>
          <w:bCs/>
          <w:sz w:val="24"/>
          <w:szCs w:val="24"/>
        </w:rPr>
        <w:t xml:space="preserve">Bir Dersin Ağırlığı, Ders Yılı Sonunda Başarı ve Yıl Sonu Başarı Puanı </w:t>
      </w:r>
    </w:p>
    <w:p w:rsidR="00F56BD1" w:rsidRPr="00E34FEA" w:rsidRDefault="00F56BD1" w:rsidP="00D61590">
      <w:pPr>
        <w:ind w:firstLine="708"/>
        <w:jc w:val="both"/>
      </w:pPr>
      <w:r w:rsidRPr="00E34FEA">
        <w:rPr>
          <w:b/>
          <w:bCs/>
        </w:rPr>
        <w:t xml:space="preserve">MADDE 48 – (Başlığı ile birlikte değişik:RG-24/12/2008-27090) </w:t>
      </w:r>
    </w:p>
    <w:p w:rsidR="00F56BD1" w:rsidRDefault="00F56BD1" w:rsidP="00D61590">
      <w:pPr>
        <w:pStyle w:val="ListeParagraf"/>
        <w:spacing w:line="240" w:lineRule="auto"/>
        <w:jc w:val="both"/>
        <w:rPr>
          <w:rFonts w:ascii="Times New Roman" w:hAnsi="Times New Roman"/>
          <w:sz w:val="24"/>
          <w:szCs w:val="24"/>
        </w:rPr>
      </w:pPr>
      <w:r w:rsidRPr="00E34FEA">
        <w:rPr>
          <w:rFonts w:ascii="Times New Roman" w:hAnsi="Times New Roman"/>
          <w:b/>
          <w:bCs/>
          <w:sz w:val="24"/>
          <w:szCs w:val="24"/>
        </w:rPr>
        <w:t xml:space="preserve">(Değişik fıkra:RG-21/7/2012-28360) </w:t>
      </w:r>
      <w:r w:rsidRPr="00E34FEA">
        <w:rPr>
          <w:rFonts w:ascii="Times New Roman" w:hAnsi="Times New Roman"/>
          <w:sz w:val="24"/>
          <w:szCs w:val="24"/>
        </w:rPr>
        <w:t xml:space="preserve">İlköğretim kurumlarında bir üst sınıfa devam </w:t>
      </w:r>
    </w:p>
    <w:p w:rsidR="00F56BD1" w:rsidRPr="00E34FEA" w:rsidRDefault="00F56BD1" w:rsidP="00D61590">
      <w:pPr>
        <w:jc w:val="both"/>
      </w:pPr>
      <w:r w:rsidRPr="00E34FEA">
        <w:t xml:space="preserve">etmek için öğrencinin iki dönem notunun aritmetik ortalaması her ders için 2'den aşağı olamaz. Ortaokul ve imam-hatip ortaokullarında bir dersin ağırlığı, o dersin haftalık ders saati sayısına eşittir. Dersin yılsonu puanı ile o dersin haftalık ders saati sayısının çarpımından elde edilen puan, o dersin ağırlıklı puanıdır. </w:t>
      </w:r>
    </w:p>
    <w:p w:rsidR="00F56BD1" w:rsidRDefault="00F56BD1" w:rsidP="00CD108F">
      <w:pPr>
        <w:pStyle w:val="ListeParagraf"/>
        <w:spacing w:line="240" w:lineRule="atLeast"/>
        <w:jc w:val="both"/>
        <w:rPr>
          <w:rFonts w:ascii="Times New Roman" w:hAnsi="Times New Roman"/>
          <w:sz w:val="24"/>
          <w:szCs w:val="24"/>
        </w:rPr>
      </w:pPr>
      <w:r w:rsidRPr="00E34FEA">
        <w:rPr>
          <w:rFonts w:ascii="Times New Roman" w:hAnsi="Times New Roman"/>
          <w:b/>
          <w:bCs/>
          <w:sz w:val="24"/>
          <w:szCs w:val="24"/>
        </w:rPr>
        <w:t xml:space="preserve">(Değişik fıkra:RG-21/7/2012-28360) </w:t>
      </w:r>
      <w:r w:rsidRPr="00E34FEA">
        <w:rPr>
          <w:rFonts w:ascii="Times New Roman" w:hAnsi="Times New Roman"/>
          <w:sz w:val="24"/>
          <w:szCs w:val="24"/>
        </w:rPr>
        <w:t xml:space="preserve">Yılsonu başarı puanı, notla değerlendirilen </w:t>
      </w:r>
    </w:p>
    <w:p w:rsidR="00F56BD1" w:rsidRPr="00E34FEA" w:rsidRDefault="00F56BD1" w:rsidP="00CD108F">
      <w:pPr>
        <w:spacing w:line="240" w:lineRule="atLeast"/>
        <w:jc w:val="both"/>
      </w:pPr>
      <w:r w:rsidRPr="00E34FEA">
        <w:lastRenderedPageBreak/>
        <w:t xml:space="preserve">derslerin ağırlıklı puanları toplamının o derslere ait haftalık ders saati toplamına bölümü ile elde edilen puandır. Yılsonu başarı puanı hesaplanırken bölme işlemi virgülden sonra iki basamak yürütülür. Bu puanlar e-okul sistemindeki sınıf geçme ve öğrenci kayıt defteri bölümünde belirtilir. </w:t>
      </w:r>
    </w:p>
    <w:p w:rsidR="00F56BD1" w:rsidRDefault="00F56BD1" w:rsidP="00CD108F">
      <w:pPr>
        <w:pStyle w:val="ListeParagraf"/>
        <w:spacing w:line="240" w:lineRule="atLeast"/>
        <w:jc w:val="both"/>
        <w:rPr>
          <w:rFonts w:ascii="Times New Roman" w:hAnsi="Times New Roman"/>
          <w:sz w:val="24"/>
          <w:szCs w:val="24"/>
        </w:rPr>
      </w:pPr>
      <w:r w:rsidRPr="00E34FEA">
        <w:rPr>
          <w:rFonts w:ascii="Times New Roman" w:hAnsi="Times New Roman"/>
          <w:sz w:val="24"/>
          <w:szCs w:val="24"/>
        </w:rPr>
        <w:t xml:space="preserve">5/1/1961 tarihli ve 222 sayılı İlköğretim ve Eğitim Kanunu gereğince okula devamları </w:t>
      </w:r>
    </w:p>
    <w:p w:rsidR="00F56BD1" w:rsidRDefault="00F56BD1" w:rsidP="00CD108F">
      <w:pPr>
        <w:spacing w:line="240" w:lineRule="atLeast"/>
        <w:jc w:val="both"/>
      </w:pPr>
      <w:r w:rsidRPr="00E34FEA">
        <w:t>sağlanan öğrenciler ile yurt dışında bulunması, sağlık durumu ya da tutuklu olması nedenleriyle okula devam edemeyen öğrencilerden en az bir dönem puan ve not almış olanların başarı durumları belirlenirken okula devam eden öğrenciler gibi işlem yapılır. Bu puan ve not, aynı zamanda yıl sonu puanı ve notu olarak değerlendirilir.</w:t>
      </w:r>
    </w:p>
    <w:p w:rsidR="00F56BD1" w:rsidRDefault="00F56BD1" w:rsidP="000165C1">
      <w:pPr>
        <w:spacing w:line="240" w:lineRule="atLeast"/>
        <w:jc w:val="both"/>
      </w:pPr>
      <w:r>
        <w:tab/>
        <w:t>Müdür Yardımcısı Barış COŞAR</w:t>
      </w:r>
      <w:r w:rsidRPr="000165C1">
        <w:t xml:space="preserve">: Öğrenci başarılarının değerlendirilmesinde “sınava hazırlama, bilgi yarışması projesine hazırlama vb.” gibi sadece bilgiye dayalı etkinlik ve ölçümler nedeniyle sadece akademik başarıların ön plana çıkarılmasından dolayı yönetmeliğin başarıların değerlendirilmesi hükmü eksik uygulanmaktadır. Öğrencilerin sadece sözel – sayısal zekâlarına yönelik eğitim uygulamaları, diğer zekâ alanlarına ait öğrencileri başarısızlıkla etiketlemektedir. Sayısal – sözel uygulamaların göz önüne alındığı bir ortamda hem müfredat, hem yönetmelik rafa kalkmaktadır. Öğrencilerin eğitim faaliyetleri bu doğrultuda olup bilgi ve test ağırlıklı olarak devam etmektedir. Öğretmenlerde ister istemez beklentilere göre hareket etmek zorunda kalmaktadır. Her şeye rağmen çoklu zekâ uygulamalarına göre eğitim faaliyetlerinin uygulanması gerekir. </w:t>
      </w:r>
    </w:p>
    <w:p w:rsidR="00F56BD1" w:rsidRPr="000165C1" w:rsidRDefault="00F56BD1" w:rsidP="000165C1">
      <w:pPr>
        <w:spacing w:line="240" w:lineRule="atLeast"/>
        <w:jc w:val="both"/>
        <w:rPr>
          <w:b/>
        </w:rPr>
      </w:pPr>
      <w:r>
        <w:tab/>
        <w:t>İngilizce Öğretmeni Murat AYDIN: SBS sınavlarında İngilizce’den önemli sayıda soru çıktığını bu yüzde de sınava yönelik çalışmalarda yapılması gerektiğini söyledi.</w:t>
      </w:r>
      <w:r w:rsidRPr="000165C1">
        <w:t xml:space="preserve"> </w:t>
      </w:r>
    </w:p>
    <w:p w:rsidR="00F56BD1" w:rsidRDefault="00F56BD1" w:rsidP="005D6233">
      <w:pPr>
        <w:ind w:firstLine="708"/>
        <w:contextualSpacing/>
        <w:jc w:val="both"/>
      </w:pPr>
    </w:p>
    <w:p w:rsidR="00F56BD1" w:rsidRPr="005D6233" w:rsidRDefault="00F56BD1" w:rsidP="005D6233">
      <w:pPr>
        <w:ind w:firstLine="708"/>
        <w:contextualSpacing/>
        <w:jc w:val="both"/>
      </w:pPr>
      <w:r w:rsidRPr="005D6233">
        <w:rPr>
          <w:b/>
          <w:bCs/>
        </w:rPr>
        <w:t xml:space="preserve">Öğrenci Başarısının Değerlendirilmesi </w:t>
      </w:r>
    </w:p>
    <w:p w:rsidR="00F56BD1" w:rsidRPr="005D6233" w:rsidRDefault="00F56BD1" w:rsidP="005D6233">
      <w:pPr>
        <w:ind w:firstLine="708"/>
        <w:contextualSpacing/>
        <w:jc w:val="both"/>
      </w:pPr>
      <w:r w:rsidRPr="005D6233">
        <w:rPr>
          <w:b/>
          <w:bCs/>
        </w:rPr>
        <w:t xml:space="preserve">MADDE 47 – (Değişik: RG-24.12.2008-27090) </w:t>
      </w:r>
    </w:p>
    <w:p w:rsidR="00F56BD1" w:rsidRPr="005D6233" w:rsidRDefault="00F56BD1" w:rsidP="005D6233">
      <w:pPr>
        <w:contextualSpacing/>
        <w:jc w:val="both"/>
      </w:pPr>
      <w:r w:rsidRPr="005D6233">
        <w:t xml:space="preserve">c) </w:t>
      </w:r>
      <w:r w:rsidRPr="005D6233">
        <w:rPr>
          <w:b/>
          <w:bCs/>
        </w:rPr>
        <w:t xml:space="preserve">(Değişik: RG-21.7.2012-28360) </w:t>
      </w:r>
      <w:r w:rsidRPr="005D6233">
        <w:rPr>
          <w:b/>
          <w:u w:val="single"/>
        </w:rPr>
        <w:t>İlkokullarda öğrencilere sınıf tekrarı yaptırılmaz.</w:t>
      </w:r>
      <w:r w:rsidRPr="005D6233">
        <w:t xml:space="preserve"> </w:t>
      </w:r>
      <w:r w:rsidRPr="005D6233">
        <w:rPr>
          <w:b/>
          <w:u w:val="single"/>
        </w:rPr>
        <w:t>Ortaokul ve imam-hatip ortaokullarında</w:t>
      </w:r>
      <w:r w:rsidRPr="005D6233">
        <w:t xml:space="preserve"> alınan bütün önlemlere rağmen bir üst sınıfı başarmada güçlüklerle karşılaşabilecek öğrencilerin sınıf geçmesi veya sınıf tekrarına ikinci dönemin son haftasında şube öğretmenler kurulunda karar verilir. </w:t>
      </w:r>
    </w:p>
    <w:p w:rsidR="00F56BD1" w:rsidRPr="00CD108F" w:rsidRDefault="00F56BD1" w:rsidP="00CD108F">
      <w:pPr>
        <w:jc w:val="both"/>
        <w:rPr>
          <w:b/>
        </w:rPr>
      </w:pPr>
    </w:p>
    <w:p w:rsidR="00F56BD1" w:rsidRPr="00156671" w:rsidRDefault="00F56BD1" w:rsidP="00156671">
      <w:pPr>
        <w:pStyle w:val="ListeParagraf"/>
        <w:numPr>
          <w:ilvl w:val="0"/>
          <w:numId w:val="9"/>
        </w:numPr>
        <w:spacing w:after="0"/>
        <w:jc w:val="both"/>
        <w:rPr>
          <w:rFonts w:ascii="Times New Roman" w:hAnsi="Times New Roman"/>
        </w:rPr>
      </w:pPr>
      <w:r w:rsidRPr="00156671">
        <w:rPr>
          <w:rFonts w:ascii="Times New Roman" w:hAnsi="Times New Roman"/>
        </w:rPr>
        <w:t>Sı</w:t>
      </w:r>
      <w:r>
        <w:rPr>
          <w:rFonts w:ascii="Times New Roman" w:hAnsi="Times New Roman"/>
        </w:rPr>
        <w:t>nıf Öğretmeni Ergün ERDOĞAN</w:t>
      </w:r>
      <w:r w:rsidRPr="00156671">
        <w:rPr>
          <w:rFonts w:ascii="Times New Roman" w:hAnsi="Times New Roman"/>
        </w:rPr>
        <w:t xml:space="preserve">: Sınıfın fiziki şartlarının iyi olduğunu ifade </w:t>
      </w:r>
    </w:p>
    <w:p w:rsidR="00F56BD1" w:rsidRPr="00156671" w:rsidRDefault="00F56BD1" w:rsidP="00156671">
      <w:pPr>
        <w:jc w:val="both"/>
      </w:pPr>
      <w:r w:rsidRPr="00156671">
        <w:t>ederek söze başladı. Sınıf mevcudunun</w:t>
      </w:r>
      <w:r>
        <w:t xml:space="preserve"> bu sene 25 kişi olduğunu ve 1</w:t>
      </w:r>
      <w:r w:rsidRPr="00156671">
        <w:t xml:space="preserve"> öğrencisinin nakil geldiğini belirtti. Sınıfa her yıl 2 – 3 öğrencinin nakil geldiğini ve gittiğini, bununda sınıfın disiplinini ve başarısını olumsuz yönde etkilediği</w:t>
      </w:r>
      <w:r>
        <w:t>ni belirtti. N</w:t>
      </w:r>
      <w:r w:rsidRPr="00156671">
        <w:t xml:space="preserve">akil gelen öğrencilerin genelde maddi desteğe ihtiyaç duyduklarını, genelde gelir düzeyi düşük öğrencilerin geldiğini hatırlattı. Bunun da başarıyı olumsuz etkilediğini vurguladı. Bu mücadelede velilerle sıkı işbirliğine gidildiğini belirtti. Velilerin ekonomik ve eğitim açısından çok iyi olmamasına rağmen öğrencilerin başarısına katkı sağlamaya çalıştıklarını, sınıfça alınan kararlara uyulduğu ve uygulandığını herhangi bir olumsuz durumda hemen gerekli tedbirleri almaya çalıştıklarını belirti </w:t>
      </w:r>
    </w:p>
    <w:p w:rsidR="00F56BD1" w:rsidRDefault="00F56BD1" w:rsidP="00CD108F">
      <w:pPr>
        <w:jc w:val="both"/>
      </w:pPr>
      <w:r>
        <w:tab/>
        <w:t>Sınıf Öğretmeni Nafiz Arafat TANIT: Bu sene derslerin yoğun olmasından dolayı öğrencilerinde adaptasyon sorunu yaşadıklarını ve zorlandıklarını gözlemlendiğini ifade etti. Bu sorunu kısa sürede atlatmaları, bu gözlemlenen davranışın, yazılı sınavlara yansımaması için elinden geleni yapacağını söyledi.</w:t>
      </w:r>
    </w:p>
    <w:p w:rsidR="00F56BD1" w:rsidRDefault="00F56BD1" w:rsidP="00CD108F">
      <w:pPr>
        <w:jc w:val="both"/>
      </w:pPr>
      <w:r>
        <w:tab/>
        <w:t xml:space="preserve">Müdür Yardımcısı Barış COŞAR: Sınıfın en büyük sıkıntısının dinleme problemi olduğunu ve öğrencilerin bağırarak söz almadan konuşmaya başlamaları sınıftaki kargaşanın nedenidir. Ders esnasında olumsuz davranışların sıkça ortaya çıktığı dersin bütünlük içerisinde işlenemediğini belirtti. Ayrıca sınıfta erkek sayısının kız sayısından fazla olması nedeniyle sınıfın oldukça hareketli olduğunu söyledi. </w:t>
      </w:r>
    </w:p>
    <w:p w:rsidR="00F56BD1" w:rsidRDefault="00F56BD1" w:rsidP="00CD108F">
      <w:pPr>
        <w:jc w:val="both"/>
      </w:pPr>
      <w:r>
        <w:tab/>
        <w:t>İngilizce Öğretmeni Murat AYDIN: Öğrencilerin yabancı dil öğrenme isteği içinde olduklarını gördüğünü ve bu durumun kendisini sevindirdiğini; bu sınıfta şimdilik bir sıkıntı yaşamadığını, yaşanması durumunda sınıf öğretmeniyle iletişime geçerek sorunu büyümeden çözeceğini söyledi.</w:t>
      </w:r>
    </w:p>
    <w:p w:rsidR="00F56BD1" w:rsidRDefault="00F56BD1" w:rsidP="00CD108F">
      <w:pPr>
        <w:jc w:val="both"/>
      </w:pPr>
      <w:r>
        <w:lastRenderedPageBreak/>
        <w:tab/>
        <w:t>Din Kültürü ve Ahlâk Bilgisi Öğretmeni Arife Ünal SÜNGÜ: Bu dersin yeni olması ve ilk defa bu dersle 4. sınıfta tanışmalarından dolayı öğrencilerin derse meraklı ve ilgili olduklarını ve özellikle bu sınıfın dersi çok güzel dinlediğini ve herhangi bir sorun yaşmadığını söyledi.</w:t>
      </w:r>
    </w:p>
    <w:p w:rsidR="00F56BD1" w:rsidRDefault="00F56BD1" w:rsidP="00CD108F">
      <w:pPr>
        <w:jc w:val="both"/>
      </w:pPr>
      <w:r>
        <w:tab/>
        <w:t xml:space="preserve">İngilizce Öğretmeni Murat AYDIN: Ders çalışma ile ilgili yöntemlerin hem aile hem de öğrenci tarafından bilinmesi için eğitilmesi gerekmektedir. Öğrencilere eğitimin bir ihtiyaç olduğu, kendine güven duygularının kazandırılması, irade eğitimin verilmesi sağlanmalıdır. Bundan sonra diğer tedbirler alınmalıdır. Planlı yaşamayı, her derse ait özel çalışma yöntemleri kazandırılmalıdır. Öğrencilerin kişisel, sosyal, ekonomik sorunlarının çözülmesi başarıyı doğrudan etkileyecektir.      </w:t>
      </w:r>
    </w:p>
    <w:p w:rsidR="00F56BD1" w:rsidRDefault="00F56BD1" w:rsidP="00CD108F">
      <w:pPr>
        <w:jc w:val="both"/>
      </w:pPr>
      <w:r>
        <w:tab/>
        <w:t xml:space="preserve"> </w:t>
      </w:r>
    </w:p>
    <w:p w:rsidR="00F56BD1" w:rsidRDefault="00F56BD1" w:rsidP="007B3F35">
      <w:pPr>
        <w:jc w:val="both"/>
      </w:pPr>
      <w:r>
        <w:tab/>
        <w:t xml:space="preserve">Din Din Kültürü ve Ahlâk Bilgisi Öğretmeni Arife Ünal SÜNGÜ: Tertip ve düzen açısından kılık-kıyafetlerin yanı sıra defter, kitap ve diğer ders araç gereçlerinin de düzenli olarak kullanılması için öğrencileri uyarmak gerekir, dedi.   </w:t>
      </w:r>
    </w:p>
    <w:p w:rsidR="00F56BD1" w:rsidRPr="007B3F35" w:rsidRDefault="00F56BD1" w:rsidP="007B3F35">
      <w:pPr>
        <w:jc w:val="both"/>
        <w:rPr>
          <w:b/>
        </w:rPr>
      </w:pPr>
    </w:p>
    <w:p w:rsidR="00F56BD1" w:rsidRDefault="00F56BD1" w:rsidP="002D29A4">
      <w:pPr>
        <w:numPr>
          <w:ilvl w:val="0"/>
          <w:numId w:val="9"/>
        </w:numPr>
        <w:jc w:val="both"/>
      </w:pPr>
      <w:r>
        <w:rPr>
          <w:szCs w:val="22"/>
        </w:rPr>
        <w:t>Müdür Yardımcısı Barış COŞAR</w:t>
      </w:r>
      <w:r w:rsidRPr="000D58FD">
        <w:rPr>
          <w:szCs w:val="22"/>
        </w:rPr>
        <w:t xml:space="preserve">: </w:t>
      </w:r>
      <w:r w:rsidRPr="000D58FD">
        <w:t xml:space="preserve">İlköğretim Genel Müdürlüğü Aşamalı Devamsızlık </w:t>
      </w:r>
    </w:p>
    <w:p w:rsidR="00F56BD1" w:rsidRDefault="00F56BD1" w:rsidP="002D29A4">
      <w:pPr>
        <w:jc w:val="both"/>
      </w:pPr>
      <w:r w:rsidRPr="000D58FD">
        <w:t xml:space="preserve">Yönetimi(25.08.2011 tarih 2011/47sayılı) genelgesinin amacı şu şekilde belirtilmiştir: </w:t>
      </w:r>
    </w:p>
    <w:p w:rsidR="00F56BD1" w:rsidRDefault="00F56BD1" w:rsidP="002D29A4">
      <w:pPr>
        <w:ind w:right="23" w:firstLine="708"/>
        <w:jc w:val="both"/>
      </w:pPr>
      <w:r w:rsidRPr="000D58FD">
        <w:t>Aşamalı Devamsızlık Yönetimi (ADEY)'nin amacı il</w:t>
      </w:r>
      <w:r>
        <w:t xml:space="preserve">köğretime kayıtlı kız erkek tüm </w:t>
      </w:r>
      <w:r w:rsidRPr="000D58FD">
        <w:t>çocukların okula düzenli devamlarını sağlamak ve okuldan diplomasız ayrılmalarını önlemek için belirlenen devamsızlık tanımlarına uygun bir şekilde okul devamsızlığının erken tanınmasını, değerlendirilmesini, bireyselleştirilmiş müdahalelerin yapılmasını sağlamak ve bu çocukların takibini yapmaktır.</w:t>
      </w:r>
    </w:p>
    <w:p w:rsidR="00F56BD1" w:rsidRDefault="00F56BD1" w:rsidP="002D29A4">
      <w:pPr>
        <w:ind w:right="23" w:firstLine="708"/>
        <w:jc w:val="both"/>
      </w:pPr>
      <w:r w:rsidRPr="000D58FD">
        <w:t>AŞAMALI DEVAMSIZLIK YÖNETİMİ UYGULAMA: “Devamsızlıkla ilgili olarak veliler eğitim öğretim yılı başında bilgilendirilir. e-Okulda çocuk ve veli bilgileri her eğitim öğretim döneminde güncellenir . Çocuğun izinli olduğunu ve geç kaldığını gösteren belgeler matbu hale getirilir. Çocukların devamsızlık yapmasını etkileyen okul yakınındaki mekân sahiplerine (İnternet kafe, oyun salonu vb) yönelik bilgilendirme çalışması yapılır. Okul Risk Takip Kurulu (Okul RİTA) kurulur.</w:t>
      </w:r>
      <w:r w:rsidRPr="000D58FD">
        <w:rPr>
          <w:rStyle w:val="Bodytext9"/>
          <w:rFonts w:ascii="Times New Roman" w:hAnsi="Times New Roman" w:cs="Times New Roman"/>
          <w:sz w:val="24"/>
          <w:szCs w:val="24"/>
        </w:rPr>
        <w:t>2</w:t>
      </w:r>
      <w:r w:rsidRPr="000D58FD">
        <w:t>Risk İhtiyaç Değerlendirmesi Formu (RİDEF) doldurulur.</w:t>
      </w:r>
      <w:bookmarkStart w:id="0" w:name="bookmark35"/>
      <w:r w:rsidRPr="000D58FD">
        <w:t xml:space="preserve"> </w:t>
      </w:r>
      <w:r w:rsidRPr="000D58FD">
        <w:rPr>
          <w:rStyle w:val="Heading7"/>
          <w:rFonts w:ascii="Times New Roman" w:hAnsi="Times New Roman" w:cs="Times New Roman"/>
          <w:sz w:val="24"/>
          <w:szCs w:val="24"/>
        </w:rPr>
        <w:t>Temel Uygulamalar</w:t>
      </w:r>
      <w:r w:rsidRPr="000D58FD">
        <w:rPr>
          <w:rStyle w:val="Heading710pt"/>
          <w:rFonts w:ascii="Times New Roman" w:hAnsi="Times New Roman" w:cs="Times New Roman"/>
          <w:sz w:val="24"/>
          <w:szCs w:val="24"/>
        </w:rPr>
        <w:t xml:space="preserve"> </w:t>
      </w:r>
      <w:bookmarkEnd w:id="0"/>
      <w:r w:rsidRPr="000D58FD">
        <w:t xml:space="preserve">ADEY için çocuğun devamsızlıkları her gün </w:t>
      </w:r>
      <w:r>
        <w:t xml:space="preserve">düzenli olarak e-Okula işlenir. </w:t>
      </w:r>
    </w:p>
    <w:p w:rsidR="00F56BD1" w:rsidRDefault="00F56BD1" w:rsidP="002D29A4">
      <w:pPr>
        <w:ind w:right="23" w:firstLine="708"/>
        <w:jc w:val="both"/>
      </w:pPr>
      <w:r w:rsidRPr="000D58FD">
        <w:t>Çocuk okula bir veya yarım gün devamsızlık yaptığı takdirde telefonla velisi/ailesi aranır ve/veya yüz yüze görüşülür. Riskli devamsızlığı e-Okuldan takip edilir.</w:t>
      </w:r>
      <w:bookmarkStart w:id="1" w:name="bookmark36"/>
      <w:r w:rsidRPr="000D58FD">
        <w:t xml:space="preserve"> </w:t>
      </w:r>
      <w:r w:rsidRPr="000D58FD">
        <w:rPr>
          <w:rStyle w:val="Heading7"/>
          <w:rFonts w:ascii="Times New Roman" w:hAnsi="Times New Roman" w:cs="Times New Roman"/>
          <w:sz w:val="24"/>
          <w:szCs w:val="24"/>
        </w:rPr>
        <w:t>Uygulanacak Aşamalı Eylem Planları, Eylemler ve Müdahaleler</w:t>
      </w:r>
      <w:bookmarkEnd w:id="1"/>
      <w:r w:rsidRPr="000D58FD">
        <w:rPr>
          <w:rStyle w:val="Heading7"/>
          <w:rFonts w:ascii="Times New Roman" w:hAnsi="Times New Roman" w:cs="Times New Roman"/>
          <w:sz w:val="24"/>
          <w:szCs w:val="24"/>
        </w:rPr>
        <w:t xml:space="preserve"> </w:t>
      </w:r>
      <w:r w:rsidRPr="000D58FD">
        <w:t>Riskli devamsızlığı olan çocukların, devamsızlık tipi belirlenir ve Aşamalı Eylem Planlarından birisi seçilir.</w:t>
      </w:r>
      <w:r w:rsidRPr="000D58FD">
        <w:rPr>
          <w:rStyle w:val="Bodytext9"/>
          <w:rFonts w:ascii="Times New Roman" w:hAnsi="Times New Roman" w:cs="Times New Roman"/>
          <w:sz w:val="24"/>
          <w:szCs w:val="24"/>
        </w:rPr>
        <w:t xml:space="preserve"> A</w:t>
      </w:r>
      <w:r w:rsidRPr="000D58FD">
        <w:t>şamalı Eylem Planına uygun eylem ve müdahaleler gerçekleştirilir ve e-Okulda Eylem/Müdahale ekranına işlenir. Çocuk okula dönmezse İlçe Risk Takip Kuruluna (İlçe RİTA) durum bildirilir veya hukuki yaptırım başlatılır. Çocuk okula dönerse</w:t>
      </w:r>
      <w:r w:rsidRPr="000D58FD">
        <w:rPr>
          <w:rStyle w:val="BodytextItalic"/>
          <w:rFonts w:ascii="Times New Roman" w:hAnsi="Times New Roman" w:cs="Times New Roman"/>
          <w:sz w:val="24"/>
          <w:szCs w:val="24"/>
        </w:rPr>
        <w:t xml:space="preserve"> en az iki dönem</w:t>
      </w:r>
      <w:r w:rsidRPr="000D58FD">
        <w:t xml:space="preserve"> durumu</w:t>
      </w:r>
      <w:r w:rsidRPr="00BA3E81">
        <w:t xml:space="preserve"> izlenir.” Şeklinde özetlenmiştir.</w:t>
      </w:r>
    </w:p>
    <w:p w:rsidR="00F56BD1" w:rsidRPr="00C0477D" w:rsidRDefault="00F56BD1" w:rsidP="00C0477D">
      <w:pPr>
        <w:pStyle w:val="ListeParagraf"/>
        <w:numPr>
          <w:ilvl w:val="0"/>
          <w:numId w:val="9"/>
        </w:numPr>
        <w:spacing w:after="0"/>
        <w:jc w:val="both"/>
        <w:rPr>
          <w:rFonts w:ascii="Times New Roman" w:hAnsi="Times New Roman"/>
          <w:b/>
          <w:sz w:val="24"/>
          <w:szCs w:val="24"/>
        </w:rPr>
      </w:pPr>
      <w:r>
        <w:rPr>
          <w:rFonts w:ascii="Times New Roman" w:hAnsi="Times New Roman"/>
          <w:sz w:val="24"/>
          <w:szCs w:val="24"/>
        </w:rPr>
        <w:t xml:space="preserve">Konular işlendikçe ve yeri geldikçe sınıf öğretmeni ve branş öğretmenleri arasında </w:t>
      </w:r>
    </w:p>
    <w:p w:rsidR="00F56BD1" w:rsidRPr="00C0477D" w:rsidRDefault="00F56BD1" w:rsidP="00C0477D">
      <w:pPr>
        <w:jc w:val="both"/>
        <w:rPr>
          <w:b/>
        </w:rPr>
      </w:pPr>
      <w:r w:rsidRPr="00C0477D">
        <w:t xml:space="preserve">işbirliğinin sağlanılmasından kaçınılmaması gerektiği </w:t>
      </w:r>
      <w:r>
        <w:t>Sınıf Öğretmeni Ergün ERDOĞAN</w:t>
      </w:r>
      <w:r w:rsidRPr="00C0477D">
        <w:t xml:space="preserve"> tarafından ifade edildi. Derslere giren branş öğretmenleri ve sınıf öğretmeniyle sürekli iletişim halinde bulunulmasına karar verildi. </w:t>
      </w:r>
    </w:p>
    <w:p w:rsidR="00F56BD1" w:rsidRPr="00EE0A1F" w:rsidRDefault="00F56BD1" w:rsidP="006020CD">
      <w:pPr>
        <w:pStyle w:val="ListeParagraf"/>
        <w:numPr>
          <w:ilvl w:val="0"/>
          <w:numId w:val="9"/>
        </w:numPr>
        <w:spacing w:after="0"/>
        <w:jc w:val="both"/>
        <w:rPr>
          <w:rFonts w:ascii="Times New Roman" w:hAnsi="Times New Roman"/>
          <w:b/>
          <w:sz w:val="24"/>
          <w:szCs w:val="24"/>
        </w:rPr>
      </w:pPr>
      <w:r>
        <w:rPr>
          <w:rFonts w:ascii="Times New Roman" w:hAnsi="Times New Roman"/>
          <w:sz w:val="24"/>
          <w:szCs w:val="24"/>
        </w:rPr>
        <w:t xml:space="preserve">Müdür Yardımcısı BarışCOŞAR: Yapılan değerlendirmeler ve çalışmalardan memnun </w:t>
      </w:r>
    </w:p>
    <w:p w:rsidR="00F56BD1" w:rsidRDefault="00F56BD1" w:rsidP="00EE0A1F">
      <w:pPr>
        <w:jc w:val="both"/>
      </w:pPr>
      <w:r w:rsidRPr="00EE0A1F">
        <w:t>kaldığını belirterek, yıl boyunca öğretmenlerin iletişim ve işbirliği içinde olmalarının eğitim ve öğretimi daha da başarılı kılacağını belirtti.</w:t>
      </w:r>
    </w:p>
    <w:p w:rsidR="00F56BD1" w:rsidRDefault="00F56BD1" w:rsidP="00EE0A1F">
      <w:pPr>
        <w:jc w:val="both"/>
      </w:pPr>
      <w:r>
        <w:tab/>
        <w:t>Başka söz alan olmadığından, başarılı bir eğitim ve öğretim dönemi geçirilmesi temennisiyle toplantıya son verildi.</w:t>
      </w:r>
    </w:p>
    <w:p w:rsidR="00F56BD1" w:rsidRDefault="00F56BD1" w:rsidP="00EE0A1F">
      <w:pPr>
        <w:jc w:val="both"/>
      </w:pPr>
    </w:p>
    <w:p w:rsidR="00F56BD1" w:rsidRDefault="00F56BD1" w:rsidP="00EE0A1F">
      <w:pPr>
        <w:jc w:val="center"/>
        <w:rPr>
          <w:b/>
        </w:rPr>
      </w:pPr>
    </w:p>
    <w:p w:rsidR="00F56BD1" w:rsidRDefault="00F56BD1" w:rsidP="00EE0A1F">
      <w:pPr>
        <w:jc w:val="center"/>
        <w:rPr>
          <w:b/>
        </w:rPr>
      </w:pPr>
    </w:p>
    <w:p w:rsidR="00F56BD1" w:rsidRDefault="00F56BD1" w:rsidP="00EE0A1F">
      <w:pPr>
        <w:jc w:val="center"/>
        <w:rPr>
          <w:b/>
        </w:rPr>
      </w:pPr>
      <w:r>
        <w:rPr>
          <w:b/>
        </w:rPr>
        <w:t>ALINAN KARARLAR</w:t>
      </w:r>
    </w:p>
    <w:p w:rsidR="00F56BD1" w:rsidRDefault="00F56BD1" w:rsidP="00EE0A1F">
      <w:pPr>
        <w:jc w:val="center"/>
        <w:rPr>
          <w:b/>
        </w:rPr>
      </w:pPr>
    </w:p>
    <w:p w:rsidR="00F56BD1" w:rsidRPr="00FB583F" w:rsidRDefault="00F56BD1" w:rsidP="00EE0A1F">
      <w:pPr>
        <w:pStyle w:val="ListeParagraf"/>
        <w:numPr>
          <w:ilvl w:val="0"/>
          <w:numId w:val="46"/>
        </w:numPr>
        <w:jc w:val="both"/>
        <w:rPr>
          <w:b/>
        </w:rPr>
      </w:pPr>
      <w:r>
        <w:lastRenderedPageBreak/>
        <w:t>Şube Öğretmenler Kurulu Toplantılarının İlköğretim Kurumları Yönetmeliği’nin 96., 47. ve 48. maddeleri göz önünde bulundurularak yapılmasına,</w:t>
      </w:r>
    </w:p>
    <w:p w:rsidR="00F56BD1" w:rsidRPr="00FB583F" w:rsidRDefault="00F56BD1" w:rsidP="00EE0A1F">
      <w:pPr>
        <w:pStyle w:val="ListeParagraf"/>
        <w:numPr>
          <w:ilvl w:val="0"/>
          <w:numId w:val="46"/>
        </w:numPr>
        <w:jc w:val="both"/>
        <w:rPr>
          <w:b/>
        </w:rPr>
      </w:pPr>
      <w:r>
        <w:t>Öğrencilerin kişilik gelişimleri ve sosyal ilişkiler yönünden sürekli gözlenmesine,</w:t>
      </w:r>
    </w:p>
    <w:p w:rsidR="00F56BD1" w:rsidRPr="00FB583F" w:rsidRDefault="00F56BD1" w:rsidP="00EE0A1F">
      <w:pPr>
        <w:pStyle w:val="ListeParagraf"/>
        <w:numPr>
          <w:ilvl w:val="0"/>
          <w:numId w:val="46"/>
        </w:numPr>
        <w:jc w:val="both"/>
        <w:rPr>
          <w:b/>
        </w:rPr>
      </w:pPr>
      <w:r>
        <w:t>Öğrencilerin kişilik özelliklerinin geliştirilmesi konusunda tüm öğretmenlerin benzer olumsuz davranışa aynı tepkiyi vermelerine,</w:t>
      </w:r>
    </w:p>
    <w:p w:rsidR="00F56BD1" w:rsidRPr="00AB0AE2" w:rsidRDefault="00F56BD1" w:rsidP="00EE0A1F">
      <w:pPr>
        <w:pStyle w:val="ListeParagraf"/>
        <w:numPr>
          <w:ilvl w:val="0"/>
          <w:numId w:val="46"/>
        </w:numPr>
        <w:jc w:val="both"/>
        <w:rPr>
          <w:b/>
        </w:rPr>
      </w:pPr>
      <w:r>
        <w:t>Olumlu kişilik geliştirme konusunda model olan öğretmenlerin davranışlarında son derece dikkatli davranmalarına,</w:t>
      </w:r>
    </w:p>
    <w:p w:rsidR="00F56BD1" w:rsidRPr="00FB583F" w:rsidRDefault="00F56BD1" w:rsidP="00EE0A1F">
      <w:pPr>
        <w:pStyle w:val="ListeParagraf"/>
        <w:numPr>
          <w:ilvl w:val="0"/>
          <w:numId w:val="46"/>
        </w:numPr>
        <w:jc w:val="both"/>
        <w:rPr>
          <w:b/>
        </w:rPr>
      </w:pPr>
      <w:r>
        <w:t>Devam-devamsızlık durumlarının sınıf öğretmeni ve idarece sıkı takip edilmesine ve geç kalan öğrencinin idareden geç kağıdı almasına,</w:t>
      </w:r>
    </w:p>
    <w:p w:rsidR="00F56BD1" w:rsidRPr="00AB0AE2" w:rsidRDefault="00F56BD1" w:rsidP="00EE0A1F">
      <w:pPr>
        <w:pStyle w:val="ListeParagraf"/>
        <w:numPr>
          <w:ilvl w:val="0"/>
          <w:numId w:val="46"/>
        </w:numPr>
        <w:jc w:val="both"/>
        <w:rPr>
          <w:b/>
        </w:rPr>
      </w:pPr>
      <w:r>
        <w:t>Sağlıklı beslenme ve temizlik konusunda sıkı takip yapılmasına, öğrencilerin bu konuda bilinçlendirilmesine,</w:t>
      </w:r>
    </w:p>
    <w:p w:rsidR="00F56BD1" w:rsidRPr="00AB0AE2" w:rsidRDefault="00F56BD1" w:rsidP="00EE0A1F">
      <w:pPr>
        <w:pStyle w:val="ListeParagraf"/>
        <w:numPr>
          <w:ilvl w:val="0"/>
          <w:numId w:val="46"/>
        </w:numPr>
        <w:jc w:val="both"/>
        <w:rPr>
          <w:b/>
        </w:rPr>
      </w:pPr>
      <w:r>
        <w:t xml:space="preserve">Öğrencilerin kılık – kıyafet yönetmeliğine uyması konusunda gerekli tedbirlerin alınmasına, </w:t>
      </w:r>
    </w:p>
    <w:p w:rsidR="00F56BD1" w:rsidRPr="00AB0AE2" w:rsidRDefault="00F56BD1" w:rsidP="00EE0A1F">
      <w:pPr>
        <w:pStyle w:val="ListeParagraf"/>
        <w:numPr>
          <w:ilvl w:val="0"/>
          <w:numId w:val="46"/>
        </w:numPr>
        <w:jc w:val="both"/>
        <w:rPr>
          <w:b/>
        </w:rPr>
      </w:pPr>
      <w:r>
        <w:t>Toplu yaşamanın gerekliliği, sınırlılıkları ve kuralları konusunda öğrencilerin bilgilendirilmesine,</w:t>
      </w:r>
    </w:p>
    <w:p w:rsidR="00F56BD1" w:rsidRPr="00AB0AE2" w:rsidRDefault="00F56BD1" w:rsidP="00EE0A1F">
      <w:pPr>
        <w:pStyle w:val="ListeParagraf"/>
        <w:numPr>
          <w:ilvl w:val="0"/>
          <w:numId w:val="46"/>
        </w:numPr>
        <w:jc w:val="both"/>
        <w:rPr>
          <w:b/>
        </w:rPr>
      </w:pPr>
      <w:r>
        <w:t>Sınıfta istenmeyen davranışların ortaya çıkmaması için gereken tedbirlerin alınmasına,</w:t>
      </w:r>
    </w:p>
    <w:p w:rsidR="00F56BD1" w:rsidRPr="00FB583F" w:rsidRDefault="00F56BD1" w:rsidP="00EE0A1F">
      <w:pPr>
        <w:pStyle w:val="ListeParagraf"/>
        <w:numPr>
          <w:ilvl w:val="0"/>
          <w:numId w:val="46"/>
        </w:numPr>
        <w:jc w:val="both"/>
        <w:rPr>
          <w:b/>
        </w:rPr>
      </w:pPr>
      <w:r>
        <w:t xml:space="preserve">Sorun yaşanırsa sorun yaşanan öğrencilerin velileri ile görüşmek üzere ev ziyaretleri yapılmasına, </w:t>
      </w:r>
    </w:p>
    <w:p w:rsidR="00F56BD1" w:rsidRPr="00AB0AE2" w:rsidRDefault="00F56BD1" w:rsidP="00EE0A1F">
      <w:pPr>
        <w:pStyle w:val="ListeParagraf"/>
        <w:numPr>
          <w:ilvl w:val="0"/>
          <w:numId w:val="46"/>
        </w:numPr>
        <w:jc w:val="both"/>
        <w:rPr>
          <w:b/>
        </w:rPr>
      </w:pPr>
      <w:r>
        <w:t>Ailelerin ekonomik durumlarının genelde dar ve orta gelirli olduğu bu yüzdende maddi yönden sıkıntı yaşayan ailelerin çocuklarının mağdur edilmemesi noktasında okul-aile birliği ve okul idaresi ile iletişim kurulmasına,</w:t>
      </w:r>
    </w:p>
    <w:p w:rsidR="00F56BD1" w:rsidRPr="00AB0AE2" w:rsidRDefault="00F56BD1" w:rsidP="00EE0A1F">
      <w:pPr>
        <w:pStyle w:val="ListeParagraf"/>
        <w:numPr>
          <w:ilvl w:val="0"/>
          <w:numId w:val="46"/>
        </w:numPr>
        <w:jc w:val="both"/>
        <w:rPr>
          <w:b/>
        </w:rPr>
      </w:pPr>
      <w:r>
        <w:t>Sınıf içi yardımlaşma ve dayanışmanın öneminin her konuda dile getirilmesine,</w:t>
      </w:r>
    </w:p>
    <w:p w:rsidR="00F56BD1" w:rsidRPr="00FB583F" w:rsidRDefault="00F56BD1" w:rsidP="00EE0A1F">
      <w:pPr>
        <w:pStyle w:val="ListeParagraf"/>
        <w:numPr>
          <w:ilvl w:val="0"/>
          <w:numId w:val="46"/>
        </w:numPr>
        <w:jc w:val="both"/>
        <w:rPr>
          <w:b/>
        </w:rPr>
      </w:pPr>
      <w:r>
        <w:t xml:space="preserve">Öğrenci, öğretmen ve veli ilişkilerinin süreklilik arzetmesine,  </w:t>
      </w:r>
    </w:p>
    <w:p w:rsidR="00F56BD1" w:rsidRPr="00AB0AE2" w:rsidRDefault="00F56BD1" w:rsidP="00EE0A1F">
      <w:pPr>
        <w:pStyle w:val="ListeParagraf"/>
        <w:numPr>
          <w:ilvl w:val="0"/>
          <w:numId w:val="46"/>
        </w:numPr>
        <w:jc w:val="both"/>
        <w:rPr>
          <w:b/>
        </w:rPr>
      </w:pPr>
      <w:r>
        <w:t>Öğrencileri motive edici etkinliklere ağırlık verilmesinin yanında öğrenci merkezli ders işlemenin öne çıkarılmasına,</w:t>
      </w:r>
    </w:p>
    <w:p w:rsidR="00F56BD1" w:rsidRPr="00FB583F" w:rsidRDefault="00F56BD1" w:rsidP="00EE0A1F">
      <w:pPr>
        <w:pStyle w:val="ListeParagraf"/>
        <w:numPr>
          <w:ilvl w:val="0"/>
          <w:numId w:val="46"/>
        </w:numPr>
        <w:jc w:val="both"/>
        <w:rPr>
          <w:b/>
        </w:rPr>
      </w:pPr>
      <w:r>
        <w:t>Ölçme değerlendirme konusunda titiz davranılmasına,</w:t>
      </w:r>
    </w:p>
    <w:p w:rsidR="00F56BD1" w:rsidRPr="00EE0A1F" w:rsidRDefault="00F56BD1" w:rsidP="00EE0A1F">
      <w:pPr>
        <w:pStyle w:val="ListeParagraf"/>
        <w:numPr>
          <w:ilvl w:val="0"/>
          <w:numId w:val="46"/>
        </w:numPr>
        <w:jc w:val="both"/>
        <w:rPr>
          <w:b/>
        </w:rPr>
      </w:pPr>
      <w:r>
        <w:t xml:space="preserve">Şubedeki tüm öğretmenlerin yıl boyunca iletişim ve işbirliği içinde olmalarına, </w:t>
      </w:r>
    </w:p>
    <w:p w:rsidR="00F56BD1" w:rsidRPr="00C30ACC" w:rsidRDefault="00F56BD1" w:rsidP="00FA5E40">
      <w:pPr>
        <w:pStyle w:val="ListeParagraf"/>
        <w:spacing w:after="0"/>
        <w:jc w:val="both"/>
        <w:rPr>
          <w:rFonts w:ascii="Times New Roman" w:hAnsi="Times New Roman"/>
          <w:sz w:val="24"/>
          <w:szCs w:val="24"/>
        </w:rPr>
      </w:pPr>
      <w:r>
        <w:rPr>
          <w:rFonts w:ascii="Times New Roman" w:hAnsi="Times New Roman"/>
          <w:sz w:val="24"/>
          <w:szCs w:val="24"/>
        </w:rPr>
        <w:t>Oy birliğiyle karar verildi.</w:t>
      </w:r>
      <w:r>
        <w:t xml:space="preserve">                    </w:t>
      </w:r>
    </w:p>
    <w:p w:rsidR="00F56BD1" w:rsidRPr="00592A2F" w:rsidRDefault="00F56BD1" w:rsidP="00D02122">
      <w:pPr>
        <w:ind w:left="1080"/>
        <w:jc w:val="center"/>
        <w:rPr>
          <w:b/>
          <w:sz w:val="22"/>
          <w:szCs w:val="22"/>
        </w:rPr>
      </w:pPr>
      <w:r w:rsidRPr="00592A2F">
        <w:rPr>
          <w:b/>
          <w:sz w:val="22"/>
          <w:szCs w:val="22"/>
        </w:rPr>
        <w:t>TOPLANTIYA KATILAN ÖĞRETMENLER</w:t>
      </w:r>
    </w:p>
    <w:tbl>
      <w:tblPr>
        <w:tblW w:w="0" w:type="auto"/>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709"/>
        <w:gridCol w:w="3070"/>
        <w:gridCol w:w="3070"/>
      </w:tblGrid>
      <w:tr w:rsidR="00F56BD1" w:rsidRPr="00592A2F" w:rsidTr="00BB6AC4">
        <w:tc>
          <w:tcPr>
            <w:tcW w:w="3709" w:type="dxa"/>
          </w:tcPr>
          <w:p w:rsidR="00F56BD1" w:rsidRPr="00592A2F" w:rsidRDefault="00F56BD1" w:rsidP="003D5B6F">
            <w:pPr>
              <w:jc w:val="both"/>
              <w:rPr>
                <w:b/>
                <w:bCs/>
              </w:rPr>
            </w:pPr>
          </w:p>
          <w:p w:rsidR="00F56BD1" w:rsidRPr="00592A2F" w:rsidRDefault="00F56BD1" w:rsidP="003D5B6F">
            <w:pPr>
              <w:jc w:val="both"/>
              <w:rPr>
                <w:b/>
                <w:bCs/>
              </w:rPr>
            </w:pPr>
            <w:r w:rsidRPr="00592A2F">
              <w:rPr>
                <w:b/>
                <w:bCs/>
                <w:sz w:val="22"/>
                <w:szCs w:val="22"/>
              </w:rPr>
              <w:t>Branşı</w:t>
            </w:r>
          </w:p>
        </w:tc>
        <w:tc>
          <w:tcPr>
            <w:tcW w:w="3070" w:type="dxa"/>
          </w:tcPr>
          <w:p w:rsidR="00F56BD1" w:rsidRPr="00592A2F" w:rsidRDefault="00F56BD1" w:rsidP="003D5B6F">
            <w:pPr>
              <w:jc w:val="both"/>
              <w:rPr>
                <w:b/>
                <w:bCs/>
              </w:rPr>
            </w:pPr>
          </w:p>
          <w:p w:rsidR="00F56BD1" w:rsidRPr="00592A2F" w:rsidRDefault="00F56BD1" w:rsidP="003D5B6F">
            <w:pPr>
              <w:jc w:val="both"/>
              <w:rPr>
                <w:b/>
                <w:bCs/>
              </w:rPr>
            </w:pPr>
            <w:r w:rsidRPr="00592A2F">
              <w:rPr>
                <w:b/>
                <w:bCs/>
                <w:sz w:val="22"/>
                <w:szCs w:val="22"/>
              </w:rPr>
              <w:t>Öğretmenin Adı Soyadı</w:t>
            </w:r>
          </w:p>
        </w:tc>
        <w:tc>
          <w:tcPr>
            <w:tcW w:w="3070" w:type="dxa"/>
          </w:tcPr>
          <w:p w:rsidR="00F56BD1" w:rsidRPr="00592A2F" w:rsidRDefault="00F56BD1" w:rsidP="003D5B6F">
            <w:pPr>
              <w:jc w:val="both"/>
              <w:rPr>
                <w:b/>
                <w:bCs/>
              </w:rPr>
            </w:pPr>
          </w:p>
          <w:p w:rsidR="00F56BD1" w:rsidRPr="00592A2F" w:rsidRDefault="00F56BD1" w:rsidP="003D5B6F">
            <w:pPr>
              <w:pStyle w:val="Balk1"/>
              <w:jc w:val="both"/>
            </w:pPr>
            <w:r w:rsidRPr="00592A2F">
              <w:rPr>
                <w:sz w:val="22"/>
                <w:szCs w:val="22"/>
              </w:rPr>
              <w:t>Öğretmenin İmzası</w:t>
            </w:r>
          </w:p>
        </w:tc>
      </w:tr>
      <w:tr w:rsidR="00F56BD1" w:rsidRPr="00592A2F" w:rsidTr="00BB6AC4">
        <w:tc>
          <w:tcPr>
            <w:tcW w:w="3709" w:type="dxa"/>
          </w:tcPr>
          <w:p w:rsidR="00F56BD1" w:rsidRPr="00592A2F" w:rsidRDefault="00F56BD1" w:rsidP="003D5B6F">
            <w:pPr>
              <w:jc w:val="both"/>
            </w:pPr>
          </w:p>
          <w:p w:rsidR="00F56BD1" w:rsidRPr="00592A2F" w:rsidRDefault="00F56BD1" w:rsidP="003D5B6F">
            <w:pPr>
              <w:jc w:val="both"/>
            </w:pPr>
            <w:r w:rsidRPr="00592A2F">
              <w:rPr>
                <w:sz w:val="22"/>
                <w:szCs w:val="22"/>
              </w:rPr>
              <w:t>Müdür Yardımcısı</w:t>
            </w:r>
          </w:p>
        </w:tc>
        <w:tc>
          <w:tcPr>
            <w:tcW w:w="3070" w:type="dxa"/>
          </w:tcPr>
          <w:p w:rsidR="00F56BD1" w:rsidRPr="00592A2F" w:rsidRDefault="00F56BD1" w:rsidP="003D5B6F">
            <w:pPr>
              <w:jc w:val="both"/>
            </w:pPr>
          </w:p>
          <w:p w:rsidR="00F56BD1" w:rsidRPr="00592A2F" w:rsidRDefault="00F56BD1" w:rsidP="003D5B6F">
            <w:pPr>
              <w:jc w:val="both"/>
            </w:pPr>
            <w:r>
              <w:rPr>
                <w:sz w:val="22"/>
                <w:szCs w:val="22"/>
              </w:rPr>
              <w:t>Barış COŞAR</w:t>
            </w:r>
          </w:p>
        </w:tc>
        <w:tc>
          <w:tcPr>
            <w:tcW w:w="3070" w:type="dxa"/>
          </w:tcPr>
          <w:p w:rsidR="00F56BD1" w:rsidRPr="00592A2F" w:rsidRDefault="00F56BD1" w:rsidP="003D5B6F">
            <w:pPr>
              <w:jc w:val="both"/>
            </w:pPr>
          </w:p>
        </w:tc>
      </w:tr>
      <w:tr w:rsidR="00F56BD1" w:rsidRPr="00592A2F" w:rsidTr="00BB6AC4">
        <w:tc>
          <w:tcPr>
            <w:tcW w:w="3709" w:type="dxa"/>
          </w:tcPr>
          <w:p w:rsidR="00F56BD1" w:rsidRPr="00592A2F" w:rsidRDefault="00F56BD1" w:rsidP="003D5B6F">
            <w:pPr>
              <w:jc w:val="both"/>
            </w:pPr>
          </w:p>
          <w:p w:rsidR="00F56BD1" w:rsidRPr="00592A2F" w:rsidRDefault="00F56BD1" w:rsidP="003D5B6F">
            <w:pPr>
              <w:jc w:val="both"/>
            </w:pPr>
            <w:r>
              <w:rPr>
                <w:sz w:val="22"/>
                <w:szCs w:val="22"/>
              </w:rPr>
              <w:t>4 / B</w:t>
            </w:r>
            <w:r w:rsidRPr="00592A2F">
              <w:rPr>
                <w:sz w:val="22"/>
                <w:szCs w:val="22"/>
              </w:rPr>
              <w:t xml:space="preserve"> Sınıf Öğretmeni</w:t>
            </w:r>
          </w:p>
        </w:tc>
        <w:tc>
          <w:tcPr>
            <w:tcW w:w="3070" w:type="dxa"/>
          </w:tcPr>
          <w:p w:rsidR="00F56BD1" w:rsidRPr="00592A2F" w:rsidRDefault="00F56BD1" w:rsidP="003D5B6F">
            <w:pPr>
              <w:jc w:val="both"/>
            </w:pPr>
          </w:p>
          <w:p w:rsidR="00F56BD1" w:rsidRPr="00592A2F" w:rsidRDefault="00F56BD1" w:rsidP="003D5B6F">
            <w:pPr>
              <w:jc w:val="both"/>
            </w:pPr>
            <w:r>
              <w:rPr>
                <w:sz w:val="22"/>
                <w:szCs w:val="22"/>
              </w:rPr>
              <w:t>Ergün ERDOĞAN</w:t>
            </w:r>
          </w:p>
        </w:tc>
        <w:tc>
          <w:tcPr>
            <w:tcW w:w="3070" w:type="dxa"/>
          </w:tcPr>
          <w:p w:rsidR="00F56BD1" w:rsidRPr="00592A2F" w:rsidRDefault="00F56BD1" w:rsidP="003D5B6F">
            <w:pPr>
              <w:jc w:val="both"/>
            </w:pPr>
          </w:p>
        </w:tc>
      </w:tr>
      <w:tr w:rsidR="00F56BD1" w:rsidRPr="00592A2F" w:rsidTr="00BB6AC4">
        <w:tc>
          <w:tcPr>
            <w:tcW w:w="3709" w:type="dxa"/>
          </w:tcPr>
          <w:p w:rsidR="00F56BD1" w:rsidRPr="00592A2F" w:rsidRDefault="00F56BD1" w:rsidP="003D5B6F">
            <w:pPr>
              <w:jc w:val="both"/>
            </w:pPr>
          </w:p>
          <w:p w:rsidR="00F56BD1" w:rsidRPr="00592A2F" w:rsidRDefault="00F56BD1" w:rsidP="003D5B6F">
            <w:pPr>
              <w:jc w:val="both"/>
            </w:pPr>
            <w:r w:rsidRPr="00592A2F">
              <w:rPr>
                <w:sz w:val="22"/>
                <w:szCs w:val="22"/>
              </w:rPr>
              <w:t>Din Kültürü ve Ahlâk Bilgisi Öğretmeni</w:t>
            </w:r>
          </w:p>
        </w:tc>
        <w:tc>
          <w:tcPr>
            <w:tcW w:w="3070" w:type="dxa"/>
          </w:tcPr>
          <w:p w:rsidR="00F56BD1" w:rsidRPr="00592A2F" w:rsidRDefault="00F56BD1" w:rsidP="003D5B6F">
            <w:pPr>
              <w:jc w:val="both"/>
            </w:pPr>
          </w:p>
          <w:p w:rsidR="00F56BD1" w:rsidRPr="00592A2F" w:rsidRDefault="00F56BD1" w:rsidP="003D5B6F">
            <w:pPr>
              <w:jc w:val="both"/>
            </w:pPr>
            <w:r>
              <w:rPr>
                <w:sz w:val="22"/>
                <w:szCs w:val="22"/>
              </w:rPr>
              <w:t>Arife Ünal SÜNGÜ</w:t>
            </w:r>
          </w:p>
        </w:tc>
        <w:tc>
          <w:tcPr>
            <w:tcW w:w="3070" w:type="dxa"/>
          </w:tcPr>
          <w:p w:rsidR="00F56BD1" w:rsidRPr="00592A2F" w:rsidRDefault="00F56BD1" w:rsidP="003D5B6F">
            <w:pPr>
              <w:jc w:val="both"/>
            </w:pPr>
          </w:p>
        </w:tc>
      </w:tr>
      <w:tr w:rsidR="00F56BD1" w:rsidRPr="00592A2F" w:rsidTr="00BB6AC4">
        <w:tc>
          <w:tcPr>
            <w:tcW w:w="3709" w:type="dxa"/>
          </w:tcPr>
          <w:p w:rsidR="00F56BD1" w:rsidRPr="00592A2F" w:rsidRDefault="00F56BD1" w:rsidP="003D5B6F">
            <w:pPr>
              <w:jc w:val="both"/>
            </w:pPr>
          </w:p>
          <w:p w:rsidR="00F56BD1" w:rsidRPr="00592A2F" w:rsidRDefault="00F56BD1" w:rsidP="003D5B6F">
            <w:pPr>
              <w:jc w:val="both"/>
            </w:pPr>
            <w:r w:rsidRPr="00592A2F">
              <w:rPr>
                <w:sz w:val="22"/>
                <w:szCs w:val="22"/>
              </w:rPr>
              <w:t>İngilizce Öğretmeni</w:t>
            </w:r>
          </w:p>
        </w:tc>
        <w:tc>
          <w:tcPr>
            <w:tcW w:w="3070" w:type="dxa"/>
          </w:tcPr>
          <w:p w:rsidR="00F56BD1" w:rsidRPr="00592A2F" w:rsidRDefault="00F56BD1" w:rsidP="003D5B6F">
            <w:pPr>
              <w:jc w:val="both"/>
            </w:pPr>
          </w:p>
          <w:p w:rsidR="00F56BD1" w:rsidRPr="00592A2F" w:rsidRDefault="00F56BD1" w:rsidP="003D5B6F">
            <w:pPr>
              <w:jc w:val="both"/>
            </w:pPr>
            <w:r>
              <w:rPr>
                <w:sz w:val="22"/>
                <w:szCs w:val="22"/>
              </w:rPr>
              <w:t>Murat AYDIN</w:t>
            </w:r>
          </w:p>
        </w:tc>
        <w:tc>
          <w:tcPr>
            <w:tcW w:w="3070" w:type="dxa"/>
          </w:tcPr>
          <w:p w:rsidR="00F56BD1" w:rsidRPr="00592A2F" w:rsidRDefault="00F56BD1" w:rsidP="003D5B6F">
            <w:pPr>
              <w:jc w:val="both"/>
            </w:pPr>
          </w:p>
        </w:tc>
      </w:tr>
    </w:tbl>
    <w:p w:rsidR="00F56BD1" w:rsidRDefault="00F56BD1" w:rsidP="001D7BE9">
      <w:pPr>
        <w:ind w:left="1080"/>
        <w:jc w:val="both"/>
        <w:rPr>
          <w:b/>
          <w:sz w:val="28"/>
          <w:szCs w:val="28"/>
        </w:rPr>
      </w:pPr>
    </w:p>
    <w:p w:rsidR="00F56BD1" w:rsidRDefault="00F56BD1" w:rsidP="001D7BE9">
      <w:pPr>
        <w:ind w:left="1080"/>
        <w:jc w:val="both"/>
        <w:rPr>
          <w:b/>
          <w:sz w:val="28"/>
          <w:szCs w:val="28"/>
        </w:rPr>
      </w:pPr>
    </w:p>
    <w:p w:rsidR="00F56BD1" w:rsidRPr="00FA5E40" w:rsidRDefault="00F56BD1" w:rsidP="00D92E25">
      <w:pPr>
        <w:ind w:left="1080"/>
        <w:jc w:val="center"/>
      </w:pPr>
      <w:r w:rsidRPr="00FA5E40">
        <w:t>İ  N  C  E  L  E  N  D  İ.</w:t>
      </w:r>
    </w:p>
    <w:p w:rsidR="00F56BD1" w:rsidRDefault="00F56BD1" w:rsidP="00D92E25">
      <w:pPr>
        <w:ind w:left="1080"/>
        <w:jc w:val="center"/>
      </w:pPr>
      <w:r>
        <w:t>26 / 02 / 2013</w:t>
      </w:r>
    </w:p>
    <w:p w:rsidR="00F56BD1" w:rsidRDefault="00F56BD1" w:rsidP="00D92E25">
      <w:pPr>
        <w:ind w:left="1080"/>
        <w:jc w:val="center"/>
      </w:pPr>
    </w:p>
    <w:p w:rsidR="00F56BD1" w:rsidRDefault="00F56BD1" w:rsidP="00592A2F"/>
    <w:p w:rsidR="00F56BD1" w:rsidRDefault="00F56BD1" w:rsidP="00FA5E40">
      <w:pPr>
        <w:ind w:left="1080"/>
      </w:pPr>
      <w:r>
        <w:t xml:space="preserve">                                                        Salih BARUT</w:t>
      </w:r>
    </w:p>
    <w:p w:rsidR="00F56BD1" w:rsidRDefault="00F56BD1" w:rsidP="00D92E25">
      <w:pPr>
        <w:ind w:left="1080"/>
        <w:jc w:val="center"/>
        <w:rPr>
          <w:b/>
          <w:sz w:val="28"/>
          <w:szCs w:val="28"/>
        </w:rPr>
      </w:pPr>
      <w:r>
        <w:t>Okul Müdürü</w:t>
      </w:r>
    </w:p>
    <w:sectPr w:rsidR="00F56BD1" w:rsidSect="00C66245">
      <w:headerReference w:type="even" r:id="rId7"/>
      <w:headerReference w:type="default" r:id="rId8"/>
      <w:footerReference w:type="even" r:id="rId9"/>
      <w:footerReference w:type="default" r:id="rId10"/>
      <w:headerReference w:type="first" r:id="rId11"/>
      <w:footerReference w:type="first" r:id="rId12"/>
      <w:type w:val="continuous"/>
      <w:pgSz w:w="11906" w:h="16838"/>
      <w:pgMar w:top="567" w:right="1418" w:bottom="56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45BC" w:rsidRDefault="001C45BC">
      <w:r>
        <w:separator/>
      </w:r>
    </w:p>
  </w:endnote>
  <w:endnote w:type="continuationSeparator" w:id="0">
    <w:p w:rsidR="001C45BC" w:rsidRDefault="001C45B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A2"/>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HelveticaTÙrk">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BD1" w:rsidRDefault="004C5EB3" w:rsidP="00DB1FBE">
    <w:pPr>
      <w:pStyle w:val="Altbilgi"/>
      <w:framePr w:wrap="around" w:vAnchor="text" w:hAnchor="margin" w:xAlign="right" w:y="1"/>
      <w:rPr>
        <w:rStyle w:val="SayfaNumaras"/>
      </w:rPr>
    </w:pPr>
    <w:r>
      <w:rPr>
        <w:rStyle w:val="SayfaNumaras"/>
      </w:rPr>
      <w:fldChar w:fldCharType="begin"/>
    </w:r>
    <w:r w:rsidR="00F56BD1">
      <w:rPr>
        <w:rStyle w:val="SayfaNumaras"/>
      </w:rPr>
      <w:instrText xml:space="preserve">PAGE  </w:instrText>
    </w:r>
    <w:r>
      <w:rPr>
        <w:rStyle w:val="SayfaNumaras"/>
      </w:rPr>
      <w:fldChar w:fldCharType="end"/>
    </w:r>
  </w:p>
  <w:p w:rsidR="00F56BD1" w:rsidRDefault="00F56BD1" w:rsidP="00F92A4C">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BD1" w:rsidRDefault="004C5EB3" w:rsidP="00DB1FBE">
    <w:pPr>
      <w:pStyle w:val="Altbilgi"/>
      <w:framePr w:wrap="around" w:vAnchor="text" w:hAnchor="margin" w:xAlign="right" w:y="1"/>
      <w:rPr>
        <w:rStyle w:val="SayfaNumaras"/>
      </w:rPr>
    </w:pPr>
    <w:r>
      <w:rPr>
        <w:rStyle w:val="SayfaNumaras"/>
      </w:rPr>
      <w:fldChar w:fldCharType="begin"/>
    </w:r>
    <w:r w:rsidR="00F56BD1">
      <w:rPr>
        <w:rStyle w:val="SayfaNumaras"/>
      </w:rPr>
      <w:instrText xml:space="preserve">PAGE  </w:instrText>
    </w:r>
    <w:r>
      <w:rPr>
        <w:rStyle w:val="SayfaNumaras"/>
      </w:rPr>
      <w:fldChar w:fldCharType="separate"/>
    </w:r>
    <w:r w:rsidR="00273C6F">
      <w:rPr>
        <w:rStyle w:val="SayfaNumaras"/>
        <w:noProof/>
      </w:rPr>
      <w:t>6</w:t>
    </w:r>
    <w:r>
      <w:rPr>
        <w:rStyle w:val="SayfaNumaras"/>
      </w:rPr>
      <w:fldChar w:fldCharType="end"/>
    </w:r>
  </w:p>
  <w:p w:rsidR="00F56BD1" w:rsidRDefault="00F56BD1" w:rsidP="00F92A4C">
    <w:pPr>
      <w:pStyle w:val="Altbilgi"/>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BD1" w:rsidRDefault="00F56BD1">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45BC" w:rsidRDefault="001C45BC">
      <w:r>
        <w:separator/>
      </w:r>
    </w:p>
  </w:footnote>
  <w:footnote w:type="continuationSeparator" w:id="0">
    <w:p w:rsidR="001C45BC" w:rsidRDefault="001C45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BD1" w:rsidRDefault="00F56BD1">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BD1" w:rsidRDefault="00F56BD1">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BD1" w:rsidRDefault="00F56BD1">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05E2F"/>
    <w:multiLevelType w:val="hybridMultilevel"/>
    <w:tmpl w:val="E7A0938C"/>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4C404C4"/>
    <w:multiLevelType w:val="hybridMultilevel"/>
    <w:tmpl w:val="0B5E5368"/>
    <w:lvl w:ilvl="0" w:tplc="041F000F">
      <w:start w:val="1"/>
      <w:numFmt w:val="decimal"/>
      <w:lvlText w:val="%1."/>
      <w:lvlJc w:val="left"/>
      <w:pPr>
        <w:tabs>
          <w:tab w:val="num" w:pos="720"/>
        </w:tabs>
        <w:ind w:left="720" w:hanging="360"/>
      </w:pPr>
      <w:rPr>
        <w:rFonts w:cs="Times New Roman"/>
      </w:rPr>
    </w:lvl>
    <w:lvl w:ilvl="1" w:tplc="327ABB12">
      <w:start w:val="1"/>
      <w:numFmt w:val="decimal"/>
      <w:lvlText w:val="%2."/>
      <w:lvlJc w:val="left"/>
      <w:pPr>
        <w:tabs>
          <w:tab w:val="num" w:pos="1440"/>
        </w:tabs>
        <w:ind w:left="1440" w:hanging="360"/>
      </w:pPr>
      <w:rPr>
        <w:rFonts w:cs="Times New Roman" w:hint="default"/>
        <w:b/>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
    <w:nsid w:val="06DD04C9"/>
    <w:multiLevelType w:val="hybridMultilevel"/>
    <w:tmpl w:val="B4826720"/>
    <w:lvl w:ilvl="0" w:tplc="532668F4">
      <w:start w:val="1"/>
      <w:numFmt w:val="decimal"/>
      <w:lvlText w:val="%1."/>
      <w:lvlJc w:val="left"/>
      <w:pPr>
        <w:ind w:left="420" w:hanging="360"/>
      </w:pPr>
      <w:rPr>
        <w:rFonts w:cs="Times New Roman" w:hint="default"/>
        <w:b/>
        <w:color w:val="000000"/>
      </w:rPr>
    </w:lvl>
    <w:lvl w:ilvl="1" w:tplc="041F0019" w:tentative="1">
      <w:start w:val="1"/>
      <w:numFmt w:val="lowerLetter"/>
      <w:lvlText w:val="%2."/>
      <w:lvlJc w:val="left"/>
      <w:pPr>
        <w:ind w:left="1140" w:hanging="360"/>
      </w:pPr>
      <w:rPr>
        <w:rFonts w:cs="Times New Roman"/>
      </w:rPr>
    </w:lvl>
    <w:lvl w:ilvl="2" w:tplc="041F001B" w:tentative="1">
      <w:start w:val="1"/>
      <w:numFmt w:val="lowerRoman"/>
      <w:lvlText w:val="%3."/>
      <w:lvlJc w:val="right"/>
      <w:pPr>
        <w:ind w:left="1860" w:hanging="180"/>
      </w:pPr>
      <w:rPr>
        <w:rFonts w:cs="Times New Roman"/>
      </w:rPr>
    </w:lvl>
    <w:lvl w:ilvl="3" w:tplc="041F000F" w:tentative="1">
      <w:start w:val="1"/>
      <w:numFmt w:val="decimal"/>
      <w:lvlText w:val="%4."/>
      <w:lvlJc w:val="left"/>
      <w:pPr>
        <w:ind w:left="2580" w:hanging="360"/>
      </w:pPr>
      <w:rPr>
        <w:rFonts w:cs="Times New Roman"/>
      </w:rPr>
    </w:lvl>
    <w:lvl w:ilvl="4" w:tplc="041F0019" w:tentative="1">
      <w:start w:val="1"/>
      <w:numFmt w:val="lowerLetter"/>
      <w:lvlText w:val="%5."/>
      <w:lvlJc w:val="left"/>
      <w:pPr>
        <w:ind w:left="3300" w:hanging="360"/>
      </w:pPr>
      <w:rPr>
        <w:rFonts w:cs="Times New Roman"/>
      </w:rPr>
    </w:lvl>
    <w:lvl w:ilvl="5" w:tplc="041F001B" w:tentative="1">
      <w:start w:val="1"/>
      <w:numFmt w:val="lowerRoman"/>
      <w:lvlText w:val="%6."/>
      <w:lvlJc w:val="right"/>
      <w:pPr>
        <w:ind w:left="4020" w:hanging="180"/>
      </w:pPr>
      <w:rPr>
        <w:rFonts w:cs="Times New Roman"/>
      </w:rPr>
    </w:lvl>
    <w:lvl w:ilvl="6" w:tplc="041F000F" w:tentative="1">
      <w:start w:val="1"/>
      <w:numFmt w:val="decimal"/>
      <w:lvlText w:val="%7."/>
      <w:lvlJc w:val="left"/>
      <w:pPr>
        <w:ind w:left="4740" w:hanging="360"/>
      </w:pPr>
      <w:rPr>
        <w:rFonts w:cs="Times New Roman"/>
      </w:rPr>
    </w:lvl>
    <w:lvl w:ilvl="7" w:tplc="041F0019" w:tentative="1">
      <w:start w:val="1"/>
      <w:numFmt w:val="lowerLetter"/>
      <w:lvlText w:val="%8."/>
      <w:lvlJc w:val="left"/>
      <w:pPr>
        <w:ind w:left="5460" w:hanging="360"/>
      </w:pPr>
      <w:rPr>
        <w:rFonts w:cs="Times New Roman"/>
      </w:rPr>
    </w:lvl>
    <w:lvl w:ilvl="8" w:tplc="041F001B" w:tentative="1">
      <w:start w:val="1"/>
      <w:numFmt w:val="lowerRoman"/>
      <w:lvlText w:val="%9."/>
      <w:lvlJc w:val="right"/>
      <w:pPr>
        <w:ind w:left="6180" w:hanging="180"/>
      </w:pPr>
      <w:rPr>
        <w:rFonts w:cs="Times New Roman"/>
      </w:rPr>
    </w:lvl>
  </w:abstractNum>
  <w:abstractNum w:abstractNumId="3">
    <w:nsid w:val="07C25071"/>
    <w:multiLevelType w:val="hybridMultilevel"/>
    <w:tmpl w:val="952660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957759D"/>
    <w:multiLevelType w:val="hybridMultilevel"/>
    <w:tmpl w:val="3B4AFCB0"/>
    <w:lvl w:ilvl="0" w:tplc="4960493E">
      <w:start w:val="1"/>
      <w:numFmt w:val="decimal"/>
      <w:lvlText w:val="%1-"/>
      <w:lvlJc w:val="left"/>
      <w:pPr>
        <w:tabs>
          <w:tab w:val="num" w:pos="720"/>
        </w:tabs>
        <w:ind w:left="720" w:hanging="360"/>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5">
    <w:nsid w:val="09EA08A7"/>
    <w:multiLevelType w:val="multilevel"/>
    <w:tmpl w:val="3B4AFCB0"/>
    <w:lvl w:ilvl="0">
      <w:start w:val="1"/>
      <w:numFmt w:val="decimal"/>
      <w:lvlText w:val="%1-"/>
      <w:lvlJc w:val="left"/>
      <w:pPr>
        <w:tabs>
          <w:tab w:val="num" w:pos="720"/>
        </w:tabs>
        <w:ind w:left="720" w:hanging="360"/>
      </w:pPr>
      <w:rPr>
        <w:rFonts w:cs="Times New Roman" w:hint="default"/>
        <w:b/>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BE33E53"/>
    <w:multiLevelType w:val="hybridMultilevel"/>
    <w:tmpl w:val="BE1A5D94"/>
    <w:lvl w:ilvl="0" w:tplc="8B48D106">
      <w:start w:val="1"/>
      <w:numFmt w:val="decimal"/>
      <w:lvlText w:val="%1-"/>
      <w:lvlJc w:val="left"/>
      <w:pPr>
        <w:ind w:left="502"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0C1A0343"/>
    <w:multiLevelType w:val="hybridMultilevel"/>
    <w:tmpl w:val="8B1E7ACA"/>
    <w:lvl w:ilvl="0" w:tplc="041F000F">
      <w:start w:val="1"/>
      <w:numFmt w:val="decimal"/>
      <w:lvlText w:val="%1."/>
      <w:lvlJc w:val="left"/>
      <w:pPr>
        <w:tabs>
          <w:tab w:val="num" w:pos="720"/>
        </w:tabs>
        <w:ind w:left="72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8">
    <w:nsid w:val="12CA725B"/>
    <w:multiLevelType w:val="hybridMultilevel"/>
    <w:tmpl w:val="04546B82"/>
    <w:lvl w:ilvl="0" w:tplc="D86662BA">
      <w:start w:val="1"/>
      <w:numFmt w:val="decimal"/>
      <w:lvlText w:val="%1."/>
      <w:lvlJc w:val="left"/>
      <w:pPr>
        <w:ind w:left="502" w:hanging="360"/>
      </w:pPr>
      <w:rPr>
        <w:rFonts w:ascii="Times New Roman" w:eastAsia="Times New Roman" w:hAnsi="Times New Roman" w:cs="Times New Roman"/>
        <w:b/>
      </w:rPr>
    </w:lvl>
    <w:lvl w:ilvl="1" w:tplc="041F0019" w:tentative="1">
      <w:start w:val="1"/>
      <w:numFmt w:val="lowerLetter"/>
      <w:lvlText w:val="%2."/>
      <w:lvlJc w:val="left"/>
      <w:pPr>
        <w:ind w:left="1125" w:hanging="360"/>
      </w:pPr>
      <w:rPr>
        <w:rFonts w:cs="Times New Roman"/>
      </w:rPr>
    </w:lvl>
    <w:lvl w:ilvl="2" w:tplc="041F001B" w:tentative="1">
      <w:start w:val="1"/>
      <w:numFmt w:val="lowerRoman"/>
      <w:lvlText w:val="%3."/>
      <w:lvlJc w:val="right"/>
      <w:pPr>
        <w:ind w:left="1845" w:hanging="180"/>
      </w:pPr>
      <w:rPr>
        <w:rFonts w:cs="Times New Roman"/>
      </w:rPr>
    </w:lvl>
    <w:lvl w:ilvl="3" w:tplc="041F000F" w:tentative="1">
      <w:start w:val="1"/>
      <w:numFmt w:val="decimal"/>
      <w:lvlText w:val="%4."/>
      <w:lvlJc w:val="left"/>
      <w:pPr>
        <w:ind w:left="2565" w:hanging="360"/>
      </w:pPr>
      <w:rPr>
        <w:rFonts w:cs="Times New Roman"/>
      </w:rPr>
    </w:lvl>
    <w:lvl w:ilvl="4" w:tplc="041F0019" w:tentative="1">
      <w:start w:val="1"/>
      <w:numFmt w:val="lowerLetter"/>
      <w:lvlText w:val="%5."/>
      <w:lvlJc w:val="left"/>
      <w:pPr>
        <w:ind w:left="3285" w:hanging="360"/>
      </w:pPr>
      <w:rPr>
        <w:rFonts w:cs="Times New Roman"/>
      </w:rPr>
    </w:lvl>
    <w:lvl w:ilvl="5" w:tplc="041F001B" w:tentative="1">
      <w:start w:val="1"/>
      <w:numFmt w:val="lowerRoman"/>
      <w:lvlText w:val="%6."/>
      <w:lvlJc w:val="right"/>
      <w:pPr>
        <w:ind w:left="4005" w:hanging="180"/>
      </w:pPr>
      <w:rPr>
        <w:rFonts w:cs="Times New Roman"/>
      </w:rPr>
    </w:lvl>
    <w:lvl w:ilvl="6" w:tplc="041F000F" w:tentative="1">
      <w:start w:val="1"/>
      <w:numFmt w:val="decimal"/>
      <w:lvlText w:val="%7."/>
      <w:lvlJc w:val="left"/>
      <w:pPr>
        <w:ind w:left="4725" w:hanging="360"/>
      </w:pPr>
      <w:rPr>
        <w:rFonts w:cs="Times New Roman"/>
      </w:rPr>
    </w:lvl>
    <w:lvl w:ilvl="7" w:tplc="041F0019" w:tentative="1">
      <w:start w:val="1"/>
      <w:numFmt w:val="lowerLetter"/>
      <w:lvlText w:val="%8."/>
      <w:lvlJc w:val="left"/>
      <w:pPr>
        <w:ind w:left="5445" w:hanging="360"/>
      </w:pPr>
      <w:rPr>
        <w:rFonts w:cs="Times New Roman"/>
      </w:rPr>
    </w:lvl>
    <w:lvl w:ilvl="8" w:tplc="041F001B" w:tentative="1">
      <w:start w:val="1"/>
      <w:numFmt w:val="lowerRoman"/>
      <w:lvlText w:val="%9."/>
      <w:lvlJc w:val="right"/>
      <w:pPr>
        <w:ind w:left="6165" w:hanging="180"/>
      </w:pPr>
      <w:rPr>
        <w:rFonts w:cs="Times New Roman"/>
      </w:rPr>
    </w:lvl>
  </w:abstractNum>
  <w:abstractNum w:abstractNumId="9">
    <w:nsid w:val="16B85614"/>
    <w:multiLevelType w:val="hybridMultilevel"/>
    <w:tmpl w:val="A91AE734"/>
    <w:lvl w:ilvl="0" w:tplc="3C6EB5AA">
      <w:start w:val="1"/>
      <w:numFmt w:val="decimal"/>
      <w:lvlText w:val="%1-"/>
      <w:lvlJc w:val="left"/>
      <w:pPr>
        <w:ind w:left="502"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179D1A5F"/>
    <w:multiLevelType w:val="hybridMultilevel"/>
    <w:tmpl w:val="84B23E0E"/>
    <w:lvl w:ilvl="0" w:tplc="041F0017">
      <w:start w:val="1"/>
      <w:numFmt w:val="low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1">
    <w:nsid w:val="1A3F29F8"/>
    <w:multiLevelType w:val="hybridMultilevel"/>
    <w:tmpl w:val="0134A8A2"/>
    <w:lvl w:ilvl="0" w:tplc="9BB6054E">
      <w:start w:val="1"/>
      <w:numFmt w:val="decimal"/>
      <w:lvlText w:val="%1."/>
      <w:lvlJc w:val="left"/>
      <w:pPr>
        <w:tabs>
          <w:tab w:val="num" w:pos="720"/>
        </w:tabs>
        <w:ind w:left="720" w:hanging="360"/>
      </w:pPr>
      <w:rPr>
        <w:rFonts w:cs="Times New Roman" w:hint="default"/>
        <w:b/>
        <w:sz w:val="24"/>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2">
    <w:nsid w:val="1B955FA9"/>
    <w:multiLevelType w:val="hybridMultilevel"/>
    <w:tmpl w:val="3612D2C4"/>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nsid w:val="1BC16FA5"/>
    <w:multiLevelType w:val="hybridMultilevel"/>
    <w:tmpl w:val="0134A8A2"/>
    <w:lvl w:ilvl="0" w:tplc="9BB6054E">
      <w:start w:val="1"/>
      <w:numFmt w:val="decimal"/>
      <w:lvlText w:val="%1."/>
      <w:lvlJc w:val="left"/>
      <w:pPr>
        <w:tabs>
          <w:tab w:val="num" w:pos="720"/>
        </w:tabs>
        <w:ind w:left="720" w:hanging="360"/>
      </w:pPr>
      <w:rPr>
        <w:rFonts w:cs="Times New Roman" w:hint="default"/>
        <w:b/>
        <w:sz w:val="24"/>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4">
    <w:nsid w:val="1DD644BC"/>
    <w:multiLevelType w:val="hybridMultilevel"/>
    <w:tmpl w:val="63E242C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nsid w:val="21F60CC7"/>
    <w:multiLevelType w:val="hybridMultilevel"/>
    <w:tmpl w:val="943A09B2"/>
    <w:lvl w:ilvl="0" w:tplc="530418E4">
      <w:start w:val="1"/>
      <w:numFmt w:val="decimal"/>
      <w:lvlText w:val="%1-"/>
      <w:lvlJc w:val="left"/>
      <w:pPr>
        <w:ind w:left="502"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6">
    <w:nsid w:val="27E828C0"/>
    <w:multiLevelType w:val="hybridMultilevel"/>
    <w:tmpl w:val="60BA160C"/>
    <w:lvl w:ilvl="0" w:tplc="40625904">
      <w:start w:val="2"/>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7">
    <w:nsid w:val="287371EB"/>
    <w:multiLevelType w:val="hybridMultilevel"/>
    <w:tmpl w:val="2E5AB89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nsid w:val="324A6F1B"/>
    <w:multiLevelType w:val="hybridMultilevel"/>
    <w:tmpl w:val="48381AD0"/>
    <w:lvl w:ilvl="0" w:tplc="48BCA294">
      <w:start w:val="1"/>
      <w:numFmt w:val="decimal"/>
      <w:lvlText w:val="%1."/>
      <w:lvlJc w:val="left"/>
      <w:pPr>
        <w:tabs>
          <w:tab w:val="num" w:pos="720"/>
        </w:tabs>
        <w:ind w:left="720" w:hanging="360"/>
      </w:pPr>
      <w:rPr>
        <w:rFonts w:cs="Times New Roman"/>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9">
    <w:nsid w:val="364E7C4B"/>
    <w:multiLevelType w:val="hybridMultilevel"/>
    <w:tmpl w:val="4C9C70CE"/>
    <w:lvl w:ilvl="0" w:tplc="041F000F">
      <w:start w:val="1"/>
      <w:numFmt w:val="decimal"/>
      <w:lvlText w:val="%1."/>
      <w:lvlJc w:val="left"/>
      <w:pPr>
        <w:ind w:left="360" w:hanging="360"/>
      </w:pPr>
      <w:rPr>
        <w:rFonts w:cs="Times New Roman"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0">
    <w:nsid w:val="38A55472"/>
    <w:multiLevelType w:val="hybridMultilevel"/>
    <w:tmpl w:val="B1580674"/>
    <w:lvl w:ilvl="0" w:tplc="041F000F">
      <w:start w:val="1"/>
      <w:numFmt w:val="decimal"/>
      <w:lvlText w:val="%1."/>
      <w:lvlJc w:val="left"/>
      <w:pPr>
        <w:ind w:left="360" w:hanging="360"/>
      </w:pPr>
      <w:rPr>
        <w:rFonts w:cs="Times New Roman"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1">
    <w:nsid w:val="396649B6"/>
    <w:multiLevelType w:val="hybridMultilevel"/>
    <w:tmpl w:val="93D6F534"/>
    <w:lvl w:ilvl="0" w:tplc="69729E4C">
      <w:start w:val="1"/>
      <w:numFmt w:val="decimal"/>
      <w:lvlText w:val="%1-"/>
      <w:lvlJc w:val="left"/>
      <w:pPr>
        <w:ind w:left="502"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2">
    <w:nsid w:val="39DA32B8"/>
    <w:multiLevelType w:val="hybridMultilevel"/>
    <w:tmpl w:val="D79AA6D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nsid w:val="3CF13168"/>
    <w:multiLevelType w:val="singleLevel"/>
    <w:tmpl w:val="ECBEB732"/>
    <w:lvl w:ilvl="0">
      <w:start w:val="1"/>
      <w:numFmt w:val="decimal"/>
      <w:lvlText w:val="%1-"/>
      <w:lvlJc w:val="left"/>
      <w:pPr>
        <w:tabs>
          <w:tab w:val="num" w:pos="927"/>
        </w:tabs>
        <w:ind w:left="927" w:hanging="360"/>
      </w:pPr>
      <w:rPr>
        <w:rFonts w:cs="Times New Roman" w:hint="default"/>
        <w:b/>
      </w:rPr>
    </w:lvl>
  </w:abstractNum>
  <w:abstractNum w:abstractNumId="24">
    <w:nsid w:val="3F7C2893"/>
    <w:multiLevelType w:val="hybridMultilevel"/>
    <w:tmpl w:val="8B1C2A1C"/>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5">
    <w:nsid w:val="42560CEC"/>
    <w:multiLevelType w:val="hybridMultilevel"/>
    <w:tmpl w:val="C1EE6D74"/>
    <w:lvl w:ilvl="0" w:tplc="041F0001">
      <w:start w:val="1"/>
      <w:numFmt w:val="bullet"/>
      <w:lvlText w:val=""/>
      <w:lvlJc w:val="left"/>
      <w:pPr>
        <w:ind w:left="1485" w:hanging="360"/>
      </w:pPr>
      <w:rPr>
        <w:rFonts w:ascii="Symbol" w:hAnsi="Symbol" w:hint="default"/>
      </w:rPr>
    </w:lvl>
    <w:lvl w:ilvl="1" w:tplc="041F0003" w:tentative="1">
      <w:start w:val="1"/>
      <w:numFmt w:val="bullet"/>
      <w:lvlText w:val="o"/>
      <w:lvlJc w:val="left"/>
      <w:pPr>
        <w:ind w:left="2205" w:hanging="360"/>
      </w:pPr>
      <w:rPr>
        <w:rFonts w:ascii="Courier New" w:hAnsi="Courier New" w:hint="default"/>
      </w:rPr>
    </w:lvl>
    <w:lvl w:ilvl="2" w:tplc="041F0005" w:tentative="1">
      <w:start w:val="1"/>
      <w:numFmt w:val="bullet"/>
      <w:lvlText w:val=""/>
      <w:lvlJc w:val="left"/>
      <w:pPr>
        <w:ind w:left="2925" w:hanging="360"/>
      </w:pPr>
      <w:rPr>
        <w:rFonts w:ascii="Wingdings" w:hAnsi="Wingdings" w:hint="default"/>
      </w:rPr>
    </w:lvl>
    <w:lvl w:ilvl="3" w:tplc="041F0001" w:tentative="1">
      <w:start w:val="1"/>
      <w:numFmt w:val="bullet"/>
      <w:lvlText w:val=""/>
      <w:lvlJc w:val="left"/>
      <w:pPr>
        <w:ind w:left="3645" w:hanging="360"/>
      </w:pPr>
      <w:rPr>
        <w:rFonts w:ascii="Symbol" w:hAnsi="Symbol" w:hint="default"/>
      </w:rPr>
    </w:lvl>
    <w:lvl w:ilvl="4" w:tplc="041F0003" w:tentative="1">
      <w:start w:val="1"/>
      <w:numFmt w:val="bullet"/>
      <w:lvlText w:val="o"/>
      <w:lvlJc w:val="left"/>
      <w:pPr>
        <w:ind w:left="4365" w:hanging="360"/>
      </w:pPr>
      <w:rPr>
        <w:rFonts w:ascii="Courier New" w:hAnsi="Courier New" w:hint="default"/>
      </w:rPr>
    </w:lvl>
    <w:lvl w:ilvl="5" w:tplc="041F0005" w:tentative="1">
      <w:start w:val="1"/>
      <w:numFmt w:val="bullet"/>
      <w:lvlText w:val=""/>
      <w:lvlJc w:val="left"/>
      <w:pPr>
        <w:ind w:left="5085" w:hanging="360"/>
      </w:pPr>
      <w:rPr>
        <w:rFonts w:ascii="Wingdings" w:hAnsi="Wingdings" w:hint="default"/>
      </w:rPr>
    </w:lvl>
    <w:lvl w:ilvl="6" w:tplc="041F0001" w:tentative="1">
      <w:start w:val="1"/>
      <w:numFmt w:val="bullet"/>
      <w:lvlText w:val=""/>
      <w:lvlJc w:val="left"/>
      <w:pPr>
        <w:ind w:left="5805" w:hanging="360"/>
      </w:pPr>
      <w:rPr>
        <w:rFonts w:ascii="Symbol" w:hAnsi="Symbol" w:hint="default"/>
      </w:rPr>
    </w:lvl>
    <w:lvl w:ilvl="7" w:tplc="041F0003" w:tentative="1">
      <w:start w:val="1"/>
      <w:numFmt w:val="bullet"/>
      <w:lvlText w:val="o"/>
      <w:lvlJc w:val="left"/>
      <w:pPr>
        <w:ind w:left="6525" w:hanging="360"/>
      </w:pPr>
      <w:rPr>
        <w:rFonts w:ascii="Courier New" w:hAnsi="Courier New" w:hint="default"/>
      </w:rPr>
    </w:lvl>
    <w:lvl w:ilvl="8" w:tplc="041F0005" w:tentative="1">
      <w:start w:val="1"/>
      <w:numFmt w:val="bullet"/>
      <w:lvlText w:val=""/>
      <w:lvlJc w:val="left"/>
      <w:pPr>
        <w:ind w:left="7245" w:hanging="360"/>
      </w:pPr>
      <w:rPr>
        <w:rFonts w:ascii="Wingdings" w:hAnsi="Wingdings" w:hint="default"/>
      </w:rPr>
    </w:lvl>
  </w:abstractNum>
  <w:abstractNum w:abstractNumId="26">
    <w:nsid w:val="44275F92"/>
    <w:multiLevelType w:val="hybridMultilevel"/>
    <w:tmpl w:val="C04CCF7A"/>
    <w:lvl w:ilvl="0" w:tplc="C38AFDF2">
      <w:start w:val="1"/>
      <w:numFmt w:val="lowerLetter"/>
      <w:lvlText w:val="%1)"/>
      <w:lvlJc w:val="left"/>
      <w:pPr>
        <w:tabs>
          <w:tab w:val="num" w:pos="1773"/>
        </w:tabs>
        <w:ind w:left="1773" w:hanging="360"/>
      </w:pPr>
      <w:rPr>
        <w:rFonts w:cs="Times New Roman" w:hint="default"/>
        <w:b/>
      </w:rPr>
    </w:lvl>
    <w:lvl w:ilvl="1" w:tplc="041F0019" w:tentative="1">
      <w:start w:val="1"/>
      <w:numFmt w:val="lowerLetter"/>
      <w:lvlText w:val="%2."/>
      <w:lvlJc w:val="left"/>
      <w:pPr>
        <w:tabs>
          <w:tab w:val="num" w:pos="2493"/>
        </w:tabs>
        <w:ind w:left="2493" w:hanging="360"/>
      </w:pPr>
      <w:rPr>
        <w:rFonts w:cs="Times New Roman"/>
      </w:rPr>
    </w:lvl>
    <w:lvl w:ilvl="2" w:tplc="041F001B" w:tentative="1">
      <w:start w:val="1"/>
      <w:numFmt w:val="lowerRoman"/>
      <w:lvlText w:val="%3."/>
      <w:lvlJc w:val="right"/>
      <w:pPr>
        <w:tabs>
          <w:tab w:val="num" w:pos="3213"/>
        </w:tabs>
        <w:ind w:left="3213" w:hanging="180"/>
      </w:pPr>
      <w:rPr>
        <w:rFonts w:cs="Times New Roman"/>
      </w:rPr>
    </w:lvl>
    <w:lvl w:ilvl="3" w:tplc="041F000F" w:tentative="1">
      <w:start w:val="1"/>
      <w:numFmt w:val="decimal"/>
      <w:lvlText w:val="%4."/>
      <w:lvlJc w:val="left"/>
      <w:pPr>
        <w:tabs>
          <w:tab w:val="num" w:pos="3933"/>
        </w:tabs>
        <w:ind w:left="3933" w:hanging="360"/>
      </w:pPr>
      <w:rPr>
        <w:rFonts w:cs="Times New Roman"/>
      </w:rPr>
    </w:lvl>
    <w:lvl w:ilvl="4" w:tplc="041F0019" w:tentative="1">
      <w:start w:val="1"/>
      <w:numFmt w:val="lowerLetter"/>
      <w:lvlText w:val="%5."/>
      <w:lvlJc w:val="left"/>
      <w:pPr>
        <w:tabs>
          <w:tab w:val="num" w:pos="4653"/>
        </w:tabs>
        <w:ind w:left="4653" w:hanging="360"/>
      </w:pPr>
      <w:rPr>
        <w:rFonts w:cs="Times New Roman"/>
      </w:rPr>
    </w:lvl>
    <w:lvl w:ilvl="5" w:tplc="041F001B" w:tentative="1">
      <w:start w:val="1"/>
      <w:numFmt w:val="lowerRoman"/>
      <w:lvlText w:val="%6."/>
      <w:lvlJc w:val="right"/>
      <w:pPr>
        <w:tabs>
          <w:tab w:val="num" w:pos="5373"/>
        </w:tabs>
        <w:ind w:left="5373" w:hanging="180"/>
      </w:pPr>
      <w:rPr>
        <w:rFonts w:cs="Times New Roman"/>
      </w:rPr>
    </w:lvl>
    <w:lvl w:ilvl="6" w:tplc="041F000F" w:tentative="1">
      <w:start w:val="1"/>
      <w:numFmt w:val="decimal"/>
      <w:lvlText w:val="%7."/>
      <w:lvlJc w:val="left"/>
      <w:pPr>
        <w:tabs>
          <w:tab w:val="num" w:pos="6093"/>
        </w:tabs>
        <w:ind w:left="6093" w:hanging="360"/>
      </w:pPr>
      <w:rPr>
        <w:rFonts w:cs="Times New Roman"/>
      </w:rPr>
    </w:lvl>
    <w:lvl w:ilvl="7" w:tplc="041F0019" w:tentative="1">
      <w:start w:val="1"/>
      <w:numFmt w:val="lowerLetter"/>
      <w:lvlText w:val="%8."/>
      <w:lvlJc w:val="left"/>
      <w:pPr>
        <w:tabs>
          <w:tab w:val="num" w:pos="6813"/>
        </w:tabs>
        <w:ind w:left="6813" w:hanging="360"/>
      </w:pPr>
      <w:rPr>
        <w:rFonts w:cs="Times New Roman"/>
      </w:rPr>
    </w:lvl>
    <w:lvl w:ilvl="8" w:tplc="041F001B" w:tentative="1">
      <w:start w:val="1"/>
      <w:numFmt w:val="lowerRoman"/>
      <w:lvlText w:val="%9."/>
      <w:lvlJc w:val="right"/>
      <w:pPr>
        <w:tabs>
          <w:tab w:val="num" w:pos="7533"/>
        </w:tabs>
        <w:ind w:left="7533" w:hanging="180"/>
      </w:pPr>
      <w:rPr>
        <w:rFonts w:cs="Times New Roman"/>
      </w:rPr>
    </w:lvl>
  </w:abstractNum>
  <w:abstractNum w:abstractNumId="27">
    <w:nsid w:val="466F4ACF"/>
    <w:multiLevelType w:val="hybridMultilevel"/>
    <w:tmpl w:val="35AA0926"/>
    <w:lvl w:ilvl="0" w:tplc="3D9C1584">
      <w:start w:val="1"/>
      <w:numFmt w:val="decimal"/>
      <w:lvlText w:val="%1-"/>
      <w:lvlJc w:val="left"/>
      <w:pPr>
        <w:ind w:left="502"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8">
    <w:nsid w:val="481B09C5"/>
    <w:multiLevelType w:val="hybridMultilevel"/>
    <w:tmpl w:val="C84CAEAC"/>
    <w:lvl w:ilvl="0" w:tplc="69EE2EB2">
      <w:start w:val="1"/>
      <w:numFmt w:val="decimal"/>
      <w:lvlText w:val="%1-"/>
      <w:lvlJc w:val="left"/>
      <w:pPr>
        <w:ind w:left="502"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9">
    <w:nsid w:val="4BE55EF3"/>
    <w:multiLevelType w:val="hybridMultilevel"/>
    <w:tmpl w:val="3BB278F2"/>
    <w:lvl w:ilvl="0" w:tplc="6BFAC962">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0">
    <w:nsid w:val="4BEC6C40"/>
    <w:multiLevelType w:val="hybridMultilevel"/>
    <w:tmpl w:val="22C442BA"/>
    <w:lvl w:ilvl="0" w:tplc="5C2EC726">
      <w:start w:val="1"/>
      <w:numFmt w:val="decimal"/>
      <w:lvlText w:val="%1."/>
      <w:lvlJc w:val="left"/>
      <w:pPr>
        <w:tabs>
          <w:tab w:val="num" w:pos="720"/>
        </w:tabs>
        <w:ind w:left="720" w:hanging="360"/>
      </w:pPr>
      <w:rPr>
        <w:rFonts w:cs="Times New Roman" w:hint="default"/>
        <w:b/>
        <w:i w:val="0"/>
        <w:color w:val="FF6600"/>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1">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32">
    <w:nsid w:val="58754917"/>
    <w:multiLevelType w:val="hybridMultilevel"/>
    <w:tmpl w:val="6D4ED05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3">
    <w:nsid w:val="58AF0C54"/>
    <w:multiLevelType w:val="hybridMultilevel"/>
    <w:tmpl w:val="7AC433C0"/>
    <w:lvl w:ilvl="0" w:tplc="F4DADC60">
      <w:start w:val="1"/>
      <w:numFmt w:val="decimal"/>
      <w:lvlText w:val="%1."/>
      <w:lvlJc w:val="left"/>
      <w:pPr>
        <w:tabs>
          <w:tab w:val="num" w:pos="360"/>
        </w:tabs>
        <w:ind w:left="360" w:hanging="360"/>
      </w:pPr>
      <w:rPr>
        <w:rFonts w:cs="Times New Roman"/>
        <w:b/>
      </w:rPr>
    </w:lvl>
    <w:lvl w:ilvl="1" w:tplc="041F000D">
      <w:start w:val="1"/>
      <w:numFmt w:val="bullet"/>
      <w:lvlText w:val=""/>
      <w:lvlJc w:val="left"/>
      <w:pPr>
        <w:tabs>
          <w:tab w:val="num" w:pos="1440"/>
        </w:tabs>
        <w:ind w:left="1440" w:hanging="360"/>
      </w:pPr>
      <w:rPr>
        <w:rFonts w:ascii="Wingdings" w:hAnsi="Wingdings" w:hint="default"/>
        <w:b/>
      </w:rPr>
    </w:lvl>
    <w:lvl w:ilvl="2" w:tplc="F4DADC60">
      <w:start w:val="1"/>
      <w:numFmt w:val="decimal"/>
      <w:lvlText w:val="%3."/>
      <w:lvlJc w:val="left"/>
      <w:pPr>
        <w:tabs>
          <w:tab w:val="num" w:pos="2340"/>
        </w:tabs>
        <w:ind w:left="2340" w:hanging="360"/>
      </w:pPr>
      <w:rPr>
        <w:rFonts w:cs="Times New Roman"/>
        <w:b/>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4">
    <w:nsid w:val="5DC179F3"/>
    <w:multiLevelType w:val="hybridMultilevel"/>
    <w:tmpl w:val="D27C72AE"/>
    <w:lvl w:ilvl="0" w:tplc="663C94E0">
      <w:start w:val="1"/>
      <w:numFmt w:val="lowerLetter"/>
      <w:lvlText w:val="%1."/>
      <w:lvlJc w:val="left"/>
      <w:pPr>
        <w:ind w:left="478" w:hanging="360"/>
      </w:pPr>
      <w:rPr>
        <w:rFonts w:cs="Times New Roman" w:hint="default"/>
      </w:rPr>
    </w:lvl>
    <w:lvl w:ilvl="1" w:tplc="041F0019" w:tentative="1">
      <w:start w:val="1"/>
      <w:numFmt w:val="lowerLetter"/>
      <w:lvlText w:val="%2."/>
      <w:lvlJc w:val="left"/>
      <w:pPr>
        <w:ind w:left="1198" w:hanging="360"/>
      </w:pPr>
      <w:rPr>
        <w:rFonts w:cs="Times New Roman"/>
      </w:rPr>
    </w:lvl>
    <w:lvl w:ilvl="2" w:tplc="041F001B" w:tentative="1">
      <w:start w:val="1"/>
      <w:numFmt w:val="lowerRoman"/>
      <w:lvlText w:val="%3."/>
      <w:lvlJc w:val="right"/>
      <w:pPr>
        <w:ind w:left="1918" w:hanging="180"/>
      </w:pPr>
      <w:rPr>
        <w:rFonts w:cs="Times New Roman"/>
      </w:rPr>
    </w:lvl>
    <w:lvl w:ilvl="3" w:tplc="041F000F" w:tentative="1">
      <w:start w:val="1"/>
      <w:numFmt w:val="decimal"/>
      <w:lvlText w:val="%4."/>
      <w:lvlJc w:val="left"/>
      <w:pPr>
        <w:ind w:left="2638" w:hanging="360"/>
      </w:pPr>
      <w:rPr>
        <w:rFonts w:cs="Times New Roman"/>
      </w:rPr>
    </w:lvl>
    <w:lvl w:ilvl="4" w:tplc="041F0019" w:tentative="1">
      <w:start w:val="1"/>
      <w:numFmt w:val="lowerLetter"/>
      <w:lvlText w:val="%5."/>
      <w:lvlJc w:val="left"/>
      <w:pPr>
        <w:ind w:left="3358" w:hanging="360"/>
      </w:pPr>
      <w:rPr>
        <w:rFonts w:cs="Times New Roman"/>
      </w:rPr>
    </w:lvl>
    <w:lvl w:ilvl="5" w:tplc="041F001B" w:tentative="1">
      <w:start w:val="1"/>
      <w:numFmt w:val="lowerRoman"/>
      <w:lvlText w:val="%6."/>
      <w:lvlJc w:val="right"/>
      <w:pPr>
        <w:ind w:left="4078" w:hanging="180"/>
      </w:pPr>
      <w:rPr>
        <w:rFonts w:cs="Times New Roman"/>
      </w:rPr>
    </w:lvl>
    <w:lvl w:ilvl="6" w:tplc="041F000F" w:tentative="1">
      <w:start w:val="1"/>
      <w:numFmt w:val="decimal"/>
      <w:lvlText w:val="%7."/>
      <w:lvlJc w:val="left"/>
      <w:pPr>
        <w:ind w:left="4798" w:hanging="360"/>
      </w:pPr>
      <w:rPr>
        <w:rFonts w:cs="Times New Roman"/>
      </w:rPr>
    </w:lvl>
    <w:lvl w:ilvl="7" w:tplc="041F0019" w:tentative="1">
      <w:start w:val="1"/>
      <w:numFmt w:val="lowerLetter"/>
      <w:lvlText w:val="%8."/>
      <w:lvlJc w:val="left"/>
      <w:pPr>
        <w:ind w:left="5518" w:hanging="360"/>
      </w:pPr>
      <w:rPr>
        <w:rFonts w:cs="Times New Roman"/>
      </w:rPr>
    </w:lvl>
    <w:lvl w:ilvl="8" w:tplc="041F001B" w:tentative="1">
      <w:start w:val="1"/>
      <w:numFmt w:val="lowerRoman"/>
      <w:lvlText w:val="%9."/>
      <w:lvlJc w:val="right"/>
      <w:pPr>
        <w:ind w:left="6238" w:hanging="180"/>
      </w:pPr>
      <w:rPr>
        <w:rFonts w:cs="Times New Roman"/>
      </w:rPr>
    </w:lvl>
  </w:abstractNum>
  <w:abstractNum w:abstractNumId="35">
    <w:nsid w:val="615368BF"/>
    <w:multiLevelType w:val="hybridMultilevel"/>
    <w:tmpl w:val="4FF01AB4"/>
    <w:lvl w:ilvl="0" w:tplc="EB62BC44">
      <w:start w:val="1"/>
      <w:numFmt w:val="decimal"/>
      <w:lvlText w:val="%1."/>
      <w:lvlJc w:val="left"/>
      <w:pPr>
        <w:tabs>
          <w:tab w:val="num" w:pos="720"/>
        </w:tabs>
        <w:ind w:left="720" w:hanging="360"/>
      </w:pPr>
      <w:rPr>
        <w:rFonts w:cs="Times New Roman" w:hint="default"/>
        <w:b/>
        <w:i w:val="0"/>
        <w:color w:val="FF6600"/>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6">
    <w:nsid w:val="68444879"/>
    <w:multiLevelType w:val="hybridMultilevel"/>
    <w:tmpl w:val="BDEC89EE"/>
    <w:lvl w:ilvl="0" w:tplc="16DC7DE8">
      <w:start w:val="1"/>
      <w:numFmt w:val="decimal"/>
      <w:lvlText w:val="%1-"/>
      <w:lvlJc w:val="left"/>
      <w:pPr>
        <w:ind w:left="502"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7">
    <w:nsid w:val="6E730211"/>
    <w:multiLevelType w:val="hybridMultilevel"/>
    <w:tmpl w:val="71F68862"/>
    <w:lvl w:ilvl="0" w:tplc="F4888D9E">
      <w:start w:val="1"/>
      <w:numFmt w:val="decimal"/>
      <w:lvlText w:val="%1)"/>
      <w:lvlJc w:val="left"/>
      <w:pPr>
        <w:ind w:left="786" w:hanging="360"/>
      </w:pPr>
      <w:rPr>
        <w:rFonts w:cs="Times New Roman" w:hint="default"/>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38">
    <w:nsid w:val="6FFF5837"/>
    <w:multiLevelType w:val="hybridMultilevel"/>
    <w:tmpl w:val="29504C6E"/>
    <w:lvl w:ilvl="0" w:tplc="9BB6054E">
      <w:start w:val="1"/>
      <w:numFmt w:val="decimal"/>
      <w:lvlText w:val="%1."/>
      <w:lvlJc w:val="left"/>
      <w:pPr>
        <w:tabs>
          <w:tab w:val="num" w:pos="720"/>
        </w:tabs>
        <w:ind w:left="720" w:hanging="360"/>
      </w:pPr>
      <w:rPr>
        <w:rFonts w:cs="Times New Roman"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9">
    <w:nsid w:val="70AB2DE7"/>
    <w:multiLevelType w:val="hybridMultilevel"/>
    <w:tmpl w:val="72629168"/>
    <w:lvl w:ilvl="0" w:tplc="DE200E80">
      <w:start w:val="1"/>
      <w:numFmt w:val="decimal"/>
      <w:lvlText w:val="%1-"/>
      <w:lvlJc w:val="left"/>
      <w:pPr>
        <w:ind w:left="502" w:hanging="360"/>
      </w:pPr>
      <w:rPr>
        <w:rFonts w:cs="Times New Roman" w:hint="default"/>
        <w:b/>
      </w:rPr>
    </w:lvl>
    <w:lvl w:ilvl="1" w:tplc="041F0019" w:tentative="1">
      <w:start w:val="1"/>
      <w:numFmt w:val="lowerLetter"/>
      <w:lvlText w:val="%2."/>
      <w:lvlJc w:val="left"/>
      <w:pPr>
        <w:ind w:left="1380" w:hanging="360"/>
      </w:pPr>
      <w:rPr>
        <w:rFonts w:cs="Times New Roman"/>
      </w:rPr>
    </w:lvl>
    <w:lvl w:ilvl="2" w:tplc="041F001B" w:tentative="1">
      <w:start w:val="1"/>
      <w:numFmt w:val="lowerRoman"/>
      <w:lvlText w:val="%3."/>
      <w:lvlJc w:val="right"/>
      <w:pPr>
        <w:ind w:left="2100" w:hanging="180"/>
      </w:pPr>
      <w:rPr>
        <w:rFonts w:cs="Times New Roman"/>
      </w:rPr>
    </w:lvl>
    <w:lvl w:ilvl="3" w:tplc="041F000F" w:tentative="1">
      <w:start w:val="1"/>
      <w:numFmt w:val="decimal"/>
      <w:lvlText w:val="%4."/>
      <w:lvlJc w:val="left"/>
      <w:pPr>
        <w:ind w:left="2820" w:hanging="360"/>
      </w:pPr>
      <w:rPr>
        <w:rFonts w:cs="Times New Roman"/>
      </w:rPr>
    </w:lvl>
    <w:lvl w:ilvl="4" w:tplc="041F0019" w:tentative="1">
      <w:start w:val="1"/>
      <w:numFmt w:val="lowerLetter"/>
      <w:lvlText w:val="%5."/>
      <w:lvlJc w:val="left"/>
      <w:pPr>
        <w:ind w:left="3540" w:hanging="360"/>
      </w:pPr>
      <w:rPr>
        <w:rFonts w:cs="Times New Roman"/>
      </w:rPr>
    </w:lvl>
    <w:lvl w:ilvl="5" w:tplc="041F001B" w:tentative="1">
      <w:start w:val="1"/>
      <w:numFmt w:val="lowerRoman"/>
      <w:lvlText w:val="%6."/>
      <w:lvlJc w:val="right"/>
      <w:pPr>
        <w:ind w:left="4260" w:hanging="180"/>
      </w:pPr>
      <w:rPr>
        <w:rFonts w:cs="Times New Roman"/>
      </w:rPr>
    </w:lvl>
    <w:lvl w:ilvl="6" w:tplc="041F000F" w:tentative="1">
      <w:start w:val="1"/>
      <w:numFmt w:val="decimal"/>
      <w:lvlText w:val="%7."/>
      <w:lvlJc w:val="left"/>
      <w:pPr>
        <w:ind w:left="4980" w:hanging="360"/>
      </w:pPr>
      <w:rPr>
        <w:rFonts w:cs="Times New Roman"/>
      </w:rPr>
    </w:lvl>
    <w:lvl w:ilvl="7" w:tplc="041F0019" w:tentative="1">
      <w:start w:val="1"/>
      <w:numFmt w:val="lowerLetter"/>
      <w:lvlText w:val="%8."/>
      <w:lvlJc w:val="left"/>
      <w:pPr>
        <w:ind w:left="5700" w:hanging="360"/>
      </w:pPr>
      <w:rPr>
        <w:rFonts w:cs="Times New Roman"/>
      </w:rPr>
    </w:lvl>
    <w:lvl w:ilvl="8" w:tplc="041F001B" w:tentative="1">
      <w:start w:val="1"/>
      <w:numFmt w:val="lowerRoman"/>
      <w:lvlText w:val="%9."/>
      <w:lvlJc w:val="right"/>
      <w:pPr>
        <w:ind w:left="6420" w:hanging="180"/>
      </w:pPr>
      <w:rPr>
        <w:rFonts w:cs="Times New Roman"/>
      </w:rPr>
    </w:lvl>
  </w:abstractNum>
  <w:abstractNum w:abstractNumId="40">
    <w:nsid w:val="722A0308"/>
    <w:multiLevelType w:val="hybridMultilevel"/>
    <w:tmpl w:val="0134A8A2"/>
    <w:lvl w:ilvl="0" w:tplc="9BB6054E">
      <w:start w:val="1"/>
      <w:numFmt w:val="decimal"/>
      <w:lvlText w:val="%1."/>
      <w:lvlJc w:val="left"/>
      <w:pPr>
        <w:tabs>
          <w:tab w:val="num" w:pos="720"/>
        </w:tabs>
        <w:ind w:left="720" w:hanging="360"/>
      </w:pPr>
      <w:rPr>
        <w:rFonts w:cs="Times New Roman" w:hint="default"/>
        <w:b/>
        <w:sz w:val="24"/>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41">
    <w:nsid w:val="743D1D47"/>
    <w:multiLevelType w:val="hybridMultilevel"/>
    <w:tmpl w:val="3DC8772A"/>
    <w:lvl w:ilvl="0" w:tplc="005C35C2">
      <w:start w:val="1"/>
      <w:numFmt w:val="decimal"/>
      <w:lvlText w:val="%1-"/>
      <w:lvlJc w:val="left"/>
      <w:pPr>
        <w:ind w:left="502"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2">
    <w:nsid w:val="747E6445"/>
    <w:multiLevelType w:val="hybridMultilevel"/>
    <w:tmpl w:val="C31A5FE4"/>
    <w:lvl w:ilvl="0" w:tplc="9BB6054E">
      <w:start w:val="1"/>
      <w:numFmt w:val="decimal"/>
      <w:lvlText w:val="%1."/>
      <w:lvlJc w:val="left"/>
      <w:pPr>
        <w:tabs>
          <w:tab w:val="num" w:pos="720"/>
        </w:tabs>
        <w:ind w:left="720" w:hanging="360"/>
      </w:pPr>
      <w:rPr>
        <w:rFonts w:cs="Times New Roman"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43">
    <w:nsid w:val="786C2C6B"/>
    <w:multiLevelType w:val="hybridMultilevel"/>
    <w:tmpl w:val="C31A5FE4"/>
    <w:lvl w:ilvl="0" w:tplc="9BB6054E">
      <w:start w:val="1"/>
      <w:numFmt w:val="decimal"/>
      <w:lvlText w:val="%1."/>
      <w:lvlJc w:val="left"/>
      <w:pPr>
        <w:tabs>
          <w:tab w:val="num" w:pos="720"/>
        </w:tabs>
        <w:ind w:left="720" w:hanging="360"/>
      </w:pPr>
      <w:rPr>
        <w:rFonts w:cs="Times New Roman"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44">
    <w:nsid w:val="79D407B7"/>
    <w:multiLevelType w:val="hybridMultilevel"/>
    <w:tmpl w:val="D89461F2"/>
    <w:lvl w:ilvl="0" w:tplc="FE0CBA46">
      <w:start w:val="1"/>
      <w:numFmt w:val="decimal"/>
      <w:lvlText w:val="%1."/>
      <w:lvlJc w:val="left"/>
      <w:pPr>
        <w:ind w:left="1080" w:hanging="360"/>
      </w:pPr>
      <w:rPr>
        <w:rFonts w:ascii="Times New Roman" w:eastAsia="Times New Roman" w:hAnsi="Times New Roman" w:cs="Times New Roman"/>
        <w:b/>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45">
    <w:nsid w:val="7DAB63CF"/>
    <w:multiLevelType w:val="hybridMultilevel"/>
    <w:tmpl w:val="A428FA9A"/>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16"/>
  </w:num>
  <w:num w:numId="2">
    <w:abstractNumId w:val="35"/>
  </w:num>
  <w:num w:numId="3">
    <w:abstractNumId w:val="4"/>
  </w:num>
  <w:num w:numId="4">
    <w:abstractNumId w:val="30"/>
  </w:num>
  <w:num w:numId="5">
    <w:abstractNumId w:val="5"/>
  </w:num>
  <w:num w:numId="6">
    <w:abstractNumId w:val="1"/>
  </w:num>
  <w:num w:numId="7">
    <w:abstractNumId w:val="26"/>
  </w:num>
  <w:num w:numId="8">
    <w:abstractNumId w:val="13"/>
  </w:num>
  <w:num w:numId="9">
    <w:abstractNumId w:val="38"/>
  </w:num>
  <w:num w:numId="10">
    <w:abstractNumId w:val="10"/>
  </w:num>
  <w:num w:numId="11">
    <w:abstractNumId w:val="12"/>
  </w:num>
  <w:num w:numId="12">
    <w:abstractNumId w:val="18"/>
  </w:num>
  <w:num w:numId="13">
    <w:abstractNumId w:val="17"/>
  </w:num>
  <w:num w:numId="14">
    <w:abstractNumId w:val="32"/>
  </w:num>
  <w:num w:numId="15">
    <w:abstractNumId w:val="14"/>
  </w:num>
  <w:num w:numId="16">
    <w:abstractNumId w:val="22"/>
  </w:num>
  <w:num w:numId="17">
    <w:abstractNumId w:val="23"/>
  </w:num>
  <w:num w:numId="18">
    <w:abstractNumId w:val="37"/>
  </w:num>
  <w:num w:numId="19">
    <w:abstractNumId w:val="11"/>
  </w:num>
  <w:num w:numId="20">
    <w:abstractNumId w:val="40"/>
  </w:num>
  <w:num w:numId="21">
    <w:abstractNumId w:val="7"/>
  </w:num>
  <w:num w:numId="22">
    <w:abstractNumId w:val="19"/>
  </w:num>
  <w:num w:numId="23">
    <w:abstractNumId w:val="20"/>
  </w:num>
  <w:num w:numId="24">
    <w:abstractNumId w:val="31"/>
  </w:num>
  <w:num w:numId="25">
    <w:abstractNumId w:val="34"/>
  </w:num>
  <w:num w:numId="26">
    <w:abstractNumId w:val="28"/>
  </w:num>
  <w:num w:numId="27">
    <w:abstractNumId w:val="6"/>
  </w:num>
  <w:num w:numId="28">
    <w:abstractNumId w:val="39"/>
  </w:num>
  <w:num w:numId="29">
    <w:abstractNumId w:val="36"/>
  </w:num>
  <w:num w:numId="30">
    <w:abstractNumId w:val="15"/>
  </w:num>
  <w:num w:numId="31">
    <w:abstractNumId w:val="41"/>
  </w:num>
  <w:num w:numId="32">
    <w:abstractNumId w:val="8"/>
  </w:num>
  <w:num w:numId="33">
    <w:abstractNumId w:val="21"/>
  </w:num>
  <w:num w:numId="34">
    <w:abstractNumId w:val="27"/>
  </w:num>
  <w:num w:numId="35">
    <w:abstractNumId w:val="9"/>
  </w:num>
  <w:num w:numId="36">
    <w:abstractNumId w:val="2"/>
  </w:num>
  <w:num w:numId="37">
    <w:abstractNumId w:val="29"/>
  </w:num>
  <w:num w:numId="38">
    <w:abstractNumId w:val="0"/>
  </w:num>
  <w:num w:numId="39">
    <w:abstractNumId w:val="24"/>
  </w:num>
  <w:num w:numId="40">
    <w:abstractNumId w:val="44"/>
  </w:num>
  <w:num w:numId="41">
    <w:abstractNumId w:val="43"/>
  </w:num>
  <w:num w:numId="42">
    <w:abstractNumId w:val="33"/>
  </w:num>
  <w:num w:numId="43">
    <w:abstractNumId w:val="42"/>
  </w:num>
  <w:num w:numId="44">
    <w:abstractNumId w:val="25"/>
  </w:num>
  <w:num w:numId="45">
    <w:abstractNumId w:val="3"/>
  </w:num>
  <w:num w:numId="46">
    <w:abstractNumId w:val="4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attachedTemplate r:id="rId1"/>
  <w:stylePaneFormatFilter w:val="3F01"/>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D6233"/>
    <w:rsid w:val="000003B0"/>
    <w:rsid w:val="00000839"/>
    <w:rsid w:val="00006BDF"/>
    <w:rsid w:val="00012618"/>
    <w:rsid w:val="000138DF"/>
    <w:rsid w:val="0001420B"/>
    <w:rsid w:val="000165C1"/>
    <w:rsid w:val="00016F3D"/>
    <w:rsid w:val="0002129A"/>
    <w:rsid w:val="00025B5B"/>
    <w:rsid w:val="00033E12"/>
    <w:rsid w:val="00034792"/>
    <w:rsid w:val="00040C30"/>
    <w:rsid w:val="000505A9"/>
    <w:rsid w:val="00052896"/>
    <w:rsid w:val="00057CCF"/>
    <w:rsid w:val="00057DC7"/>
    <w:rsid w:val="00060DA0"/>
    <w:rsid w:val="00062137"/>
    <w:rsid w:val="0006492B"/>
    <w:rsid w:val="0006503A"/>
    <w:rsid w:val="00072254"/>
    <w:rsid w:val="00076EEB"/>
    <w:rsid w:val="00080595"/>
    <w:rsid w:val="000858E0"/>
    <w:rsid w:val="0008645E"/>
    <w:rsid w:val="00086972"/>
    <w:rsid w:val="00087D3D"/>
    <w:rsid w:val="00094DAC"/>
    <w:rsid w:val="000A35DA"/>
    <w:rsid w:val="000A3D44"/>
    <w:rsid w:val="000A71AC"/>
    <w:rsid w:val="000B3A9F"/>
    <w:rsid w:val="000B7C57"/>
    <w:rsid w:val="000C03DF"/>
    <w:rsid w:val="000C3EB7"/>
    <w:rsid w:val="000D069A"/>
    <w:rsid w:val="000D2C29"/>
    <w:rsid w:val="000D3600"/>
    <w:rsid w:val="000D58FD"/>
    <w:rsid w:val="000E1E24"/>
    <w:rsid w:val="000E4FE8"/>
    <w:rsid w:val="000E5F47"/>
    <w:rsid w:val="00105CE3"/>
    <w:rsid w:val="00106014"/>
    <w:rsid w:val="00112948"/>
    <w:rsid w:val="001168BA"/>
    <w:rsid w:val="00117545"/>
    <w:rsid w:val="00117985"/>
    <w:rsid w:val="001215B5"/>
    <w:rsid w:val="00121BB1"/>
    <w:rsid w:val="001259CC"/>
    <w:rsid w:val="0012772C"/>
    <w:rsid w:val="001402F3"/>
    <w:rsid w:val="00151D5B"/>
    <w:rsid w:val="001520BF"/>
    <w:rsid w:val="00154A3D"/>
    <w:rsid w:val="0015573C"/>
    <w:rsid w:val="00156671"/>
    <w:rsid w:val="0016350D"/>
    <w:rsid w:val="0016406C"/>
    <w:rsid w:val="00164778"/>
    <w:rsid w:val="001663B3"/>
    <w:rsid w:val="0017202D"/>
    <w:rsid w:val="00173971"/>
    <w:rsid w:val="001754A1"/>
    <w:rsid w:val="00191366"/>
    <w:rsid w:val="00192F65"/>
    <w:rsid w:val="00193777"/>
    <w:rsid w:val="0019495E"/>
    <w:rsid w:val="0019609A"/>
    <w:rsid w:val="001965EB"/>
    <w:rsid w:val="001A0CB8"/>
    <w:rsid w:val="001A1D3E"/>
    <w:rsid w:val="001A27D6"/>
    <w:rsid w:val="001B23B8"/>
    <w:rsid w:val="001B2B5E"/>
    <w:rsid w:val="001B7840"/>
    <w:rsid w:val="001C4428"/>
    <w:rsid w:val="001C45BC"/>
    <w:rsid w:val="001C4877"/>
    <w:rsid w:val="001C5112"/>
    <w:rsid w:val="001C526F"/>
    <w:rsid w:val="001D1DC9"/>
    <w:rsid w:val="001D2914"/>
    <w:rsid w:val="001D7BE9"/>
    <w:rsid w:val="001E117F"/>
    <w:rsid w:val="001E12E3"/>
    <w:rsid w:val="001E2669"/>
    <w:rsid w:val="001E3396"/>
    <w:rsid w:val="001E4691"/>
    <w:rsid w:val="001F1556"/>
    <w:rsid w:val="001F3B09"/>
    <w:rsid w:val="001F42B5"/>
    <w:rsid w:val="001F50AD"/>
    <w:rsid w:val="0020387F"/>
    <w:rsid w:val="00205392"/>
    <w:rsid w:val="0020695B"/>
    <w:rsid w:val="00207373"/>
    <w:rsid w:val="00207D7A"/>
    <w:rsid w:val="002125F0"/>
    <w:rsid w:val="002134DE"/>
    <w:rsid w:val="00213B61"/>
    <w:rsid w:val="00213C2C"/>
    <w:rsid w:val="00220AC2"/>
    <w:rsid w:val="00220DFC"/>
    <w:rsid w:val="002212F9"/>
    <w:rsid w:val="0022189D"/>
    <w:rsid w:val="00221A6D"/>
    <w:rsid w:val="00224108"/>
    <w:rsid w:val="0022700E"/>
    <w:rsid w:val="00227317"/>
    <w:rsid w:val="00231C6E"/>
    <w:rsid w:val="002336E9"/>
    <w:rsid w:val="0023743C"/>
    <w:rsid w:val="002414E0"/>
    <w:rsid w:val="00243498"/>
    <w:rsid w:val="002453B5"/>
    <w:rsid w:val="002502A5"/>
    <w:rsid w:val="00251D07"/>
    <w:rsid w:val="002563A6"/>
    <w:rsid w:val="00262D8E"/>
    <w:rsid w:val="002712C5"/>
    <w:rsid w:val="00273C6F"/>
    <w:rsid w:val="00283BF3"/>
    <w:rsid w:val="00290ADE"/>
    <w:rsid w:val="00290C29"/>
    <w:rsid w:val="00291643"/>
    <w:rsid w:val="00293B06"/>
    <w:rsid w:val="00296E7F"/>
    <w:rsid w:val="002A12F6"/>
    <w:rsid w:val="002B637F"/>
    <w:rsid w:val="002C107B"/>
    <w:rsid w:val="002C3406"/>
    <w:rsid w:val="002C56EB"/>
    <w:rsid w:val="002D09A5"/>
    <w:rsid w:val="002D1845"/>
    <w:rsid w:val="002D29A4"/>
    <w:rsid w:val="002D4A1B"/>
    <w:rsid w:val="002D59D2"/>
    <w:rsid w:val="002D6878"/>
    <w:rsid w:val="002E7CCA"/>
    <w:rsid w:val="002F0357"/>
    <w:rsid w:val="002F21B6"/>
    <w:rsid w:val="002F2D53"/>
    <w:rsid w:val="002F355D"/>
    <w:rsid w:val="002F41F0"/>
    <w:rsid w:val="002F72AF"/>
    <w:rsid w:val="002F7BBD"/>
    <w:rsid w:val="0030232F"/>
    <w:rsid w:val="00314377"/>
    <w:rsid w:val="003144DC"/>
    <w:rsid w:val="00321721"/>
    <w:rsid w:val="0032240A"/>
    <w:rsid w:val="0032243C"/>
    <w:rsid w:val="00325018"/>
    <w:rsid w:val="00327D38"/>
    <w:rsid w:val="003327CC"/>
    <w:rsid w:val="003336D8"/>
    <w:rsid w:val="00335B67"/>
    <w:rsid w:val="003373A5"/>
    <w:rsid w:val="00337969"/>
    <w:rsid w:val="003405F0"/>
    <w:rsid w:val="003424C4"/>
    <w:rsid w:val="0034308F"/>
    <w:rsid w:val="0034539C"/>
    <w:rsid w:val="00351F95"/>
    <w:rsid w:val="003526F2"/>
    <w:rsid w:val="00356706"/>
    <w:rsid w:val="003606BF"/>
    <w:rsid w:val="00361534"/>
    <w:rsid w:val="00362218"/>
    <w:rsid w:val="00362523"/>
    <w:rsid w:val="00367401"/>
    <w:rsid w:val="00367C62"/>
    <w:rsid w:val="0037124C"/>
    <w:rsid w:val="0037224F"/>
    <w:rsid w:val="003738E3"/>
    <w:rsid w:val="003844FF"/>
    <w:rsid w:val="0038500D"/>
    <w:rsid w:val="00387642"/>
    <w:rsid w:val="00387D50"/>
    <w:rsid w:val="00391EB8"/>
    <w:rsid w:val="003A275C"/>
    <w:rsid w:val="003A62AD"/>
    <w:rsid w:val="003B0A32"/>
    <w:rsid w:val="003B2B79"/>
    <w:rsid w:val="003B7FAD"/>
    <w:rsid w:val="003C1D6B"/>
    <w:rsid w:val="003C23F3"/>
    <w:rsid w:val="003D03A5"/>
    <w:rsid w:val="003D1BAA"/>
    <w:rsid w:val="003D51CC"/>
    <w:rsid w:val="003D5B6F"/>
    <w:rsid w:val="003E71E4"/>
    <w:rsid w:val="00403FCA"/>
    <w:rsid w:val="0040652F"/>
    <w:rsid w:val="00412293"/>
    <w:rsid w:val="00413B69"/>
    <w:rsid w:val="00414959"/>
    <w:rsid w:val="00415425"/>
    <w:rsid w:val="00420889"/>
    <w:rsid w:val="00421388"/>
    <w:rsid w:val="00422F35"/>
    <w:rsid w:val="004234F8"/>
    <w:rsid w:val="00425900"/>
    <w:rsid w:val="0042780D"/>
    <w:rsid w:val="00430F3E"/>
    <w:rsid w:val="00434FE1"/>
    <w:rsid w:val="00436894"/>
    <w:rsid w:val="00442556"/>
    <w:rsid w:val="004471A1"/>
    <w:rsid w:val="00447BC3"/>
    <w:rsid w:val="0045495E"/>
    <w:rsid w:val="00460164"/>
    <w:rsid w:val="004604BF"/>
    <w:rsid w:val="00462762"/>
    <w:rsid w:val="004628F7"/>
    <w:rsid w:val="00462EEC"/>
    <w:rsid w:val="00464AC9"/>
    <w:rsid w:val="00470D29"/>
    <w:rsid w:val="004718FF"/>
    <w:rsid w:val="00471AEE"/>
    <w:rsid w:val="00481C14"/>
    <w:rsid w:val="00483CD3"/>
    <w:rsid w:val="00490F37"/>
    <w:rsid w:val="004923B6"/>
    <w:rsid w:val="004A0311"/>
    <w:rsid w:val="004A4564"/>
    <w:rsid w:val="004A5785"/>
    <w:rsid w:val="004A5A31"/>
    <w:rsid w:val="004A6D9D"/>
    <w:rsid w:val="004B2A73"/>
    <w:rsid w:val="004B2BDF"/>
    <w:rsid w:val="004B3144"/>
    <w:rsid w:val="004C1D56"/>
    <w:rsid w:val="004C2B54"/>
    <w:rsid w:val="004C5EB3"/>
    <w:rsid w:val="004C6386"/>
    <w:rsid w:val="004D2D7E"/>
    <w:rsid w:val="004D2EE9"/>
    <w:rsid w:val="004E1131"/>
    <w:rsid w:val="004E371E"/>
    <w:rsid w:val="004E7A4E"/>
    <w:rsid w:val="0050204C"/>
    <w:rsid w:val="00503C2D"/>
    <w:rsid w:val="005106D2"/>
    <w:rsid w:val="00510BDD"/>
    <w:rsid w:val="00512165"/>
    <w:rsid w:val="00513D00"/>
    <w:rsid w:val="00515B55"/>
    <w:rsid w:val="00515DAD"/>
    <w:rsid w:val="0051697C"/>
    <w:rsid w:val="00531CCF"/>
    <w:rsid w:val="00531DEB"/>
    <w:rsid w:val="005327BF"/>
    <w:rsid w:val="00535C9A"/>
    <w:rsid w:val="00536F35"/>
    <w:rsid w:val="00542D1B"/>
    <w:rsid w:val="00545479"/>
    <w:rsid w:val="00551355"/>
    <w:rsid w:val="005577F4"/>
    <w:rsid w:val="00562E1A"/>
    <w:rsid w:val="00566504"/>
    <w:rsid w:val="00570794"/>
    <w:rsid w:val="0057104A"/>
    <w:rsid w:val="0057402E"/>
    <w:rsid w:val="00574E7C"/>
    <w:rsid w:val="00581E8D"/>
    <w:rsid w:val="005864ED"/>
    <w:rsid w:val="00590CB5"/>
    <w:rsid w:val="00590F21"/>
    <w:rsid w:val="00592A2F"/>
    <w:rsid w:val="005A3E65"/>
    <w:rsid w:val="005A5995"/>
    <w:rsid w:val="005A6FEF"/>
    <w:rsid w:val="005C230D"/>
    <w:rsid w:val="005C3436"/>
    <w:rsid w:val="005C44CC"/>
    <w:rsid w:val="005C49B2"/>
    <w:rsid w:val="005C5453"/>
    <w:rsid w:val="005D6233"/>
    <w:rsid w:val="005E2FD6"/>
    <w:rsid w:val="005F1BA5"/>
    <w:rsid w:val="006020CD"/>
    <w:rsid w:val="00614BE8"/>
    <w:rsid w:val="00614F7C"/>
    <w:rsid w:val="00615EC6"/>
    <w:rsid w:val="006211C3"/>
    <w:rsid w:val="00622B13"/>
    <w:rsid w:val="00632CAD"/>
    <w:rsid w:val="00634042"/>
    <w:rsid w:val="00635130"/>
    <w:rsid w:val="0064115A"/>
    <w:rsid w:val="006418AA"/>
    <w:rsid w:val="0064403F"/>
    <w:rsid w:val="0064659F"/>
    <w:rsid w:val="00653E4E"/>
    <w:rsid w:val="006552C5"/>
    <w:rsid w:val="00660670"/>
    <w:rsid w:val="00666AED"/>
    <w:rsid w:val="00667F9E"/>
    <w:rsid w:val="0067109B"/>
    <w:rsid w:val="00671664"/>
    <w:rsid w:val="006721BB"/>
    <w:rsid w:val="00673569"/>
    <w:rsid w:val="006747D3"/>
    <w:rsid w:val="0068442C"/>
    <w:rsid w:val="00687C6C"/>
    <w:rsid w:val="006913C1"/>
    <w:rsid w:val="00691876"/>
    <w:rsid w:val="00695EC7"/>
    <w:rsid w:val="00696327"/>
    <w:rsid w:val="006A42D4"/>
    <w:rsid w:val="006A5633"/>
    <w:rsid w:val="006B038D"/>
    <w:rsid w:val="006B08B8"/>
    <w:rsid w:val="006C0A04"/>
    <w:rsid w:val="006C0F3D"/>
    <w:rsid w:val="006C1167"/>
    <w:rsid w:val="006C6AF0"/>
    <w:rsid w:val="006C6D06"/>
    <w:rsid w:val="006C70B8"/>
    <w:rsid w:val="006C72F7"/>
    <w:rsid w:val="006D075D"/>
    <w:rsid w:val="006D7302"/>
    <w:rsid w:val="006E35B0"/>
    <w:rsid w:val="006E6228"/>
    <w:rsid w:val="006E6A5B"/>
    <w:rsid w:val="006E79D8"/>
    <w:rsid w:val="006F1882"/>
    <w:rsid w:val="006F2929"/>
    <w:rsid w:val="006F3504"/>
    <w:rsid w:val="006F5087"/>
    <w:rsid w:val="006F58C7"/>
    <w:rsid w:val="00713AD3"/>
    <w:rsid w:val="007160E8"/>
    <w:rsid w:val="00721A24"/>
    <w:rsid w:val="00724292"/>
    <w:rsid w:val="00734C43"/>
    <w:rsid w:val="007417EF"/>
    <w:rsid w:val="00747048"/>
    <w:rsid w:val="00750A23"/>
    <w:rsid w:val="00753895"/>
    <w:rsid w:val="007766AD"/>
    <w:rsid w:val="00781D2A"/>
    <w:rsid w:val="00786499"/>
    <w:rsid w:val="00791223"/>
    <w:rsid w:val="00791784"/>
    <w:rsid w:val="007942B7"/>
    <w:rsid w:val="00794F21"/>
    <w:rsid w:val="007A1607"/>
    <w:rsid w:val="007A3ED4"/>
    <w:rsid w:val="007A5A49"/>
    <w:rsid w:val="007A5F3D"/>
    <w:rsid w:val="007A7001"/>
    <w:rsid w:val="007A72D9"/>
    <w:rsid w:val="007B0348"/>
    <w:rsid w:val="007B3F35"/>
    <w:rsid w:val="007C192D"/>
    <w:rsid w:val="007C1B5D"/>
    <w:rsid w:val="007E234F"/>
    <w:rsid w:val="007E3821"/>
    <w:rsid w:val="007F073B"/>
    <w:rsid w:val="007F391A"/>
    <w:rsid w:val="007F42B4"/>
    <w:rsid w:val="0080119F"/>
    <w:rsid w:val="008031FB"/>
    <w:rsid w:val="0081487F"/>
    <w:rsid w:val="00817A4A"/>
    <w:rsid w:val="0082106E"/>
    <w:rsid w:val="0082323C"/>
    <w:rsid w:val="00826250"/>
    <w:rsid w:val="008342BC"/>
    <w:rsid w:val="00836BD0"/>
    <w:rsid w:val="00842624"/>
    <w:rsid w:val="00852DA1"/>
    <w:rsid w:val="0085350C"/>
    <w:rsid w:val="008539B7"/>
    <w:rsid w:val="00857C18"/>
    <w:rsid w:val="008612E6"/>
    <w:rsid w:val="00862C5A"/>
    <w:rsid w:val="00863F4B"/>
    <w:rsid w:val="00867BA0"/>
    <w:rsid w:val="00874318"/>
    <w:rsid w:val="008753A0"/>
    <w:rsid w:val="00884823"/>
    <w:rsid w:val="008848A5"/>
    <w:rsid w:val="008934C1"/>
    <w:rsid w:val="008940F0"/>
    <w:rsid w:val="0089671D"/>
    <w:rsid w:val="008B0BDB"/>
    <w:rsid w:val="008B377D"/>
    <w:rsid w:val="008B67C7"/>
    <w:rsid w:val="008C27FC"/>
    <w:rsid w:val="008C48E4"/>
    <w:rsid w:val="008C6117"/>
    <w:rsid w:val="008C7AFC"/>
    <w:rsid w:val="008D16E1"/>
    <w:rsid w:val="008D20D1"/>
    <w:rsid w:val="008D286F"/>
    <w:rsid w:val="008D4143"/>
    <w:rsid w:val="008E2693"/>
    <w:rsid w:val="008E6BCE"/>
    <w:rsid w:val="00903353"/>
    <w:rsid w:val="009042C4"/>
    <w:rsid w:val="00906030"/>
    <w:rsid w:val="00907D99"/>
    <w:rsid w:val="00923C49"/>
    <w:rsid w:val="00924853"/>
    <w:rsid w:val="0092554A"/>
    <w:rsid w:val="00933DDA"/>
    <w:rsid w:val="009357A4"/>
    <w:rsid w:val="009400AC"/>
    <w:rsid w:val="009453F8"/>
    <w:rsid w:val="00952456"/>
    <w:rsid w:val="00952CC4"/>
    <w:rsid w:val="00955E8D"/>
    <w:rsid w:val="00961B95"/>
    <w:rsid w:val="0096210A"/>
    <w:rsid w:val="00965320"/>
    <w:rsid w:val="0097086A"/>
    <w:rsid w:val="0097630D"/>
    <w:rsid w:val="0098005D"/>
    <w:rsid w:val="00980E5B"/>
    <w:rsid w:val="009811C0"/>
    <w:rsid w:val="00982085"/>
    <w:rsid w:val="009833AA"/>
    <w:rsid w:val="009856D6"/>
    <w:rsid w:val="009A029D"/>
    <w:rsid w:val="009A45BC"/>
    <w:rsid w:val="009B2927"/>
    <w:rsid w:val="009B496E"/>
    <w:rsid w:val="009C1260"/>
    <w:rsid w:val="009C1A9F"/>
    <w:rsid w:val="009C1B11"/>
    <w:rsid w:val="009C3A21"/>
    <w:rsid w:val="009C6472"/>
    <w:rsid w:val="009D16C8"/>
    <w:rsid w:val="009D4102"/>
    <w:rsid w:val="009E439B"/>
    <w:rsid w:val="009E5FE8"/>
    <w:rsid w:val="009F0866"/>
    <w:rsid w:val="009F3E11"/>
    <w:rsid w:val="009F5B90"/>
    <w:rsid w:val="009F6FB1"/>
    <w:rsid w:val="00A023DB"/>
    <w:rsid w:val="00A1228A"/>
    <w:rsid w:val="00A12B03"/>
    <w:rsid w:val="00A1757C"/>
    <w:rsid w:val="00A22EA3"/>
    <w:rsid w:val="00A261C9"/>
    <w:rsid w:val="00A3379A"/>
    <w:rsid w:val="00A4113D"/>
    <w:rsid w:val="00A41628"/>
    <w:rsid w:val="00A428E2"/>
    <w:rsid w:val="00A50CAB"/>
    <w:rsid w:val="00A57795"/>
    <w:rsid w:val="00A57DB7"/>
    <w:rsid w:val="00A618DE"/>
    <w:rsid w:val="00A61BA2"/>
    <w:rsid w:val="00A61D6F"/>
    <w:rsid w:val="00A64A5B"/>
    <w:rsid w:val="00A72EB3"/>
    <w:rsid w:val="00A74B88"/>
    <w:rsid w:val="00A76EC3"/>
    <w:rsid w:val="00A77C21"/>
    <w:rsid w:val="00A8191E"/>
    <w:rsid w:val="00A91085"/>
    <w:rsid w:val="00A91F9D"/>
    <w:rsid w:val="00A94B8A"/>
    <w:rsid w:val="00A94FB8"/>
    <w:rsid w:val="00AA3BB3"/>
    <w:rsid w:val="00AA6CF8"/>
    <w:rsid w:val="00AB0AE2"/>
    <w:rsid w:val="00AB35CB"/>
    <w:rsid w:val="00AC12FC"/>
    <w:rsid w:val="00AC1F6C"/>
    <w:rsid w:val="00AC43BF"/>
    <w:rsid w:val="00AC5E95"/>
    <w:rsid w:val="00AC78E4"/>
    <w:rsid w:val="00AD6974"/>
    <w:rsid w:val="00AD7D04"/>
    <w:rsid w:val="00AE1442"/>
    <w:rsid w:val="00AE28B0"/>
    <w:rsid w:val="00AE3A1E"/>
    <w:rsid w:val="00AE666D"/>
    <w:rsid w:val="00AF19FD"/>
    <w:rsid w:val="00B07B43"/>
    <w:rsid w:val="00B1331E"/>
    <w:rsid w:val="00B15750"/>
    <w:rsid w:val="00B1733C"/>
    <w:rsid w:val="00B202E5"/>
    <w:rsid w:val="00B30A42"/>
    <w:rsid w:val="00B377AB"/>
    <w:rsid w:val="00B41C45"/>
    <w:rsid w:val="00B470DA"/>
    <w:rsid w:val="00B51531"/>
    <w:rsid w:val="00B544EE"/>
    <w:rsid w:val="00B56096"/>
    <w:rsid w:val="00B63BB7"/>
    <w:rsid w:val="00B6482F"/>
    <w:rsid w:val="00B66EEC"/>
    <w:rsid w:val="00B74DDA"/>
    <w:rsid w:val="00B8395C"/>
    <w:rsid w:val="00B929AC"/>
    <w:rsid w:val="00B9320B"/>
    <w:rsid w:val="00B948D5"/>
    <w:rsid w:val="00B94AFF"/>
    <w:rsid w:val="00B94B85"/>
    <w:rsid w:val="00B94DD8"/>
    <w:rsid w:val="00B956B3"/>
    <w:rsid w:val="00B978AA"/>
    <w:rsid w:val="00B979D9"/>
    <w:rsid w:val="00BA0A71"/>
    <w:rsid w:val="00BA19F9"/>
    <w:rsid w:val="00BA3E81"/>
    <w:rsid w:val="00BA758F"/>
    <w:rsid w:val="00BB11E0"/>
    <w:rsid w:val="00BB6AC4"/>
    <w:rsid w:val="00BC5577"/>
    <w:rsid w:val="00BC7780"/>
    <w:rsid w:val="00BD3C1D"/>
    <w:rsid w:val="00BD7AFC"/>
    <w:rsid w:val="00BE35DE"/>
    <w:rsid w:val="00BF44B7"/>
    <w:rsid w:val="00C02739"/>
    <w:rsid w:val="00C0477D"/>
    <w:rsid w:val="00C16B57"/>
    <w:rsid w:val="00C179EB"/>
    <w:rsid w:val="00C217FA"/>
    <w:rsid w:val="00C25873"/>
    <w:rsid w:val="00C26DF4"/>
    <w:rsid w:val="00C30ACC"/>
    <w:rsid w:val="00C31950"/>
    <w:rsid w:val="00C32908"/>
    <w:rsid w:val="00C348F4"/>
    <w:rsid w:val="00C41E70"/>
    <w:rsid w:val="00C421A1"/>
    <w:rsid w:val="00C45A77"/>
    <w:rsid w:val="00C45AB8"/>
    <w:rsid w:val="00C578A9"/>
    <w:rsid w:val="00C57BFB"/>
    <w:rsid w:val="00C66245"/>
    <w:rsid w:val="00C74E76"/>
    <w:rsid w:val="00C76459"/>
    <w:rsid w:val="00C77F12"/>
    <w:rsid w:val="00C82712"/>
    <w:rsid w:val="00C87AED"/>
    <w:rsid w:val="00C90C5E"/>
    <w:rsid w:val="00CB0445"/>
    <w:rsid w:val="00CB092C"/>
    <w:rsid w:val="00CB0CB3"/>
    <w:rsid w:val="00CB2291"/>
    <w:rsid w:val="00CB4E4C"/>
    <w:rsid w:val="00CB6779"/>
    <w:rsid w:val="00CB7A0E"/>
    <w:rsid w:val="00CB7F53"/>
    <w:rsid w:val="00CC3CAA"/>
    <w:rsid w:val="00CC6090"/>
    <w:rsid w:val="00CD108F"/>
    <w:rsid w:val="00CD6854"/>
    <w:rsid w:val="00CE0E1C"/>
    <w:rsid w:val="00CE0EBF"/>
    <w:rsid w:val="00CE121B"/>
    <w:rsid w:val="00CE394E"/>
    <w:rsid w:val="00CF21DB"/>
    <w:rsid w:val="00CF3D37"/>
    <w:rsid w:val="00CF4A9C"/>
    <w:rsid w:val="00CF6537"/>
    <w:rsid w:val="00D002F4"/>
    <w:rsid w:val="00D0042F"/>
    <w:rsid w:val="00D0044B"/>
    <w:rsid w:val="00D02122"/>
    <w:rsid w:val="00D031BE"/>
    <w:rsid w:val="00D03317"/>
    <w:rsid w:val="00D05711"/>
    <w:rsid w:val="00D06097"/>
    <w:rsid w:val="00D076DC"/>
    <w:rsid w:val="00D146AE"/>
    <w:rsid w:val="00D21385"/>
    <w:rsid w:val="00D27385"/>
    <w:rsid w:val="00D367C7"/>
    <w:rsid w:val="00D4577F"/>
    <w:rsid w:val="00D45A60"/>
    <w:rsid w:val="00D47EE0"/>
    <w:rsid w:val="00D54690"/>
    <w:rsid w:val="00D61590"/>
    <w:rsid w:val="00D63867"/>
    <w:rsid w:val="00D640E4"/>
    <w:rsid w:val="00D7041F"/>
    <w:rsid w:val="00D76AAC"/>
    <w:rsid w:val="00D81C0B"/>
    <w:rsid w:val="00D865E8"/>
    <w:rsid w:val="00D90A1F"/>
    <w:rsid w:val="00D90C13"/>
    <w:rsid w:val="00D92E25"/>
    <w:rsid w:val="00D94298"/>
    <w:rsid w:val="00D96F25"/>
    <w:rsid w:val="00DB1FBE"/>
    <w:rsid w:val="00DB366C"/>
    <w:rsid w:val="00DC3564"/>
    <w:rsid w:val="00DC4129"/>
    <w:rsid w:val="00DC571D"/>
    <w:rsid w:val="00DC67B9"/>
    <w:rsid w:val="00DD0F5C"/>
    <w:rsid w:val="00DE0824"/>
    <w:rsid w:val="00DE4645"/>
    <w:rsid w:val="00DE70AD"/>
    <w:rsid w:val="00DF4E37"/>
    <w:rsid w:val="00DF671D"/>
    <w:rsid w:val="00E03608"/>
    <w:rsid w:val="00E05426"/>
    <w:rsid w:val="00E12CA5"/>
    <w:rsid w:val="00E1588C"/>
    <w:rsid w:val="00E21302"/>
    <w:rsid w:val="00E25C43"/>
    <w:rsid w:val="00E3253F"/>
    <w:rsid w:val="00E33047"/>
    <w:rsid w:val="00E34FEA"/>
    <w:rsid w:val="00E36383"/>
    <w:rsid w:val="00E42EB1"/>
    <w:rsid w:val="00E5231D"/>
    <w:rsid w:val="00E55B6F"/>
    <w:rsid w:val="00E57F64"/>
    <w:rsid w:val="00E6413B"/>
    <w:rsid w:val="00E674D5"/>
    <w:rsid w:val="00E73116"/>
    <w:rsid w:val="00E937DE"/>
    <w:rsid w:val="00E93EB9"/>
    <w:rsid w:val="00E94699"/>
    <w:rsid w:val="00EA1AA5"/>
    <w:rsid w:val="00EA3551"/>
    <w:rsid w:val="00EB0D48"/>
    <w:rsid w:val="00EB0EEE"/>
    <w:rsid w:val="00EB447A"/>
    <w:rsid w:val="00ED5C07"/>
    <w:rsid w:val="00EE02EC"/>
    <w:rsid w:val="00EE07F0"/>
    <w:rsid w:val="00EE0A1F"/>
    <w:rsid w:val="00EF31AB"/>
    <w:rsid w:val="00EF7DD6"/>
    <w:rsid w:val="00F02147"/>
    <w:rsid w:val="00F12354"/>
    <w:rsid w:val="00F14215"/>
    <w:rsid w:val="00F14F93"/>
    <w:rsid w:val="00F17E90"/>
    <w:rsid w:val="00F307C9"/>
    <w:rsid w:val="00F32611"/>
    <w:rsid w:val="00F36C5B"/>
    <w:rsid w:val="00F3778E"/>
    <w:rsid w:val="00F43C0C"/>
    <w:rsid w:val="00F44002"/>
    <w:rsid w:val="00F47908"/>
    <w:rsid w:val="00F52D2D"/>
    <w:rsid w:val="00F55BF1"/>
    <w:rsid w:val="00F56BD1"/>
    <w:rsid w:val="00F61872"/>
    <w:rsid w:val="00F6237A"/>
    <w:rsid w:val="00F64818"/>
    <w:rsid w:val="00F71654"/>
    <w:rsid w:val="00F71CA5"/>
    <w:rsid w:val="00F86856"/>
    <w:rsid w:val="00F869AF"/>
    <w:rsid w:val="00F91B64"/>
    <w:rsid w:val="00F92A4C"/>
    <w:rsid w:val="00FA5E40"/>
    <w:rsid w:val="00FB23CF"/>
    <w:rsid w:val="00FB583F"/>
    <w:rsid w:val="00FB6CA7"/>
    <w:rsid w:val="00FC45D1"/>
    <w:rsid w:val="00FC617C"/>
    <w:rsid w:val="00FD4CB5"/>
    <w:rsid w:val="00FD5C99"/>
    <w:rsid w:val="00FD66C5"/>
    <w:rsid w:val="00FE030F"/>
    <w:rsid w:val="00FE2849"/>
    <w:rsid w:val="00FE3EAF"/>
    <w:rsid w:val="00FF3EC6"/>
    <w:rsid w:val="00FF3EEA"/>
    <w:rsid w:val="00FF497C"/>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7BFB"/>
    <w:rPr>
      <w:sz w:val="24"/>
      <w:szCs w:val="24"/>
    </w:rPr>
  </w:style>
  <w:style w:type="paragraph" w:styleId="Balk1">
    <w:name w:val="heading 1"/>
    <w:basedOn w:val="Normal"/>
    <w:next w:val="Normal"/>
    <w:link w:val="Balk1Char"/>
    <w:uiPriority w:val="99"/>
    <w:qFormat/>
    <w:rsid w:val="00D63867"/>
    <w:pPr>
      <w:keepNext/>
      <w:jc w:val="center"/>
      <w:outlineLvl w:val="0"/>
    </w:pPr>
    <w:rPr>
      <w:b/>
      <w:bCs/>
    </w:rPr>
  </w:style>
  <w:style w:type="paragraph" w:styleId="Balk2">
    <w:name w:val="heading 2"/>
    <w:basedOn w:val="Normal"/>
    <w:next w:val="Normal"/>
    <w:link w:val="Balk2Char"/>
    <w:uiPriority w:val="99"/>
    <w:qFormat/>
    <w:rsid w:val="00D63867"/>
    <w:pPr>
      <w:keepNext/>
      <w:spacing w:line="360" w:lineRule="auto"/>
      <w:jc w:val="center"/>
      <w:outlineLvl w:val="1"/>
    </w:pPr>
    <w:rPr>
      <w:b/>
      <w:bCs/>
      <w:sz w:val="20"/>
    </w:rPr>
  </w:style>
  <w:style w:type="paragraph" w:styleId="Balk3">
    <w:name w:val="heading 3"/>
    <w:basedOn w:val="Normal"/>
    <w:next w:val="Normal"/>
    <w:link w:val="Balk3Char"/>
    <w:uiPriority w:val="99"/>
    <w:qFormat/>
    <w:rsid w:val="00D63867"/>
    <w:pPr>
      <w:keepNext/>
      <w:ind w:left="3540"/>
      <w:jc w:val="both"/>
      <w:outlineLvl w:val="2"/>
    </w:pPr>
    <w:rPr>
      <w:b/>
      <w:bCs/>
    </w:rPr>
  </w:style>
  <w:style w:type="paragraph" w:styleId="Balk7">
    <w:name w:val="heading 7"/>
    <w:basedOn w:val="Normal"/>
    <w:next w:val="Normal"/>
    <w:link w:val="Balk7Char"/>
    <w:uiPriority w:val="99"/>
    <w:qFormat/>
    <w:rsid w:val="004B2BDF"/>
    <w:pPr>
      <w:spacing w:before="240" w:after="60"/>
      <w:outlineLvl w:val="6"/>
    </w:pPr>
    <w:rPr>
      <w:rFonts w:ascii="Calibri" w:hAnsi="Calibri"/>
    </w:rPr>
  </w:style>
  <w:style w:type="paragraph" w:styleId="Balk8">
    <w:name w:val="heading 8"/>
    <w:basedOn w:val="Normal"/>
    <w:next w:val="Normal"/>
    <w:link w:val="Balk8Char"/>
    <w:uiPriority w:val="99"/>
    <w:qFormat/>
    <w:locked/>
    <w:rsid w:val="00293B06"/>
    <w:pPr>
      <w:spacing w:before="240" w:after="60"/>
      <w:outlineLvl w:val="7"/>
    </w:pPr>
    <w:rPr>
      <w:rFonts w:ascii="Calibri" w:hAnsi="Calibri"/>
      <w:i/>
      <w:i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1E2669"/>
    <w:rPr>
      <w:rFonts w:ascii="Cambria" w:hAnsi="Cambria" w:cs="Times New Roman"/>
      <w:b/>
      <w:bCs/>
      <w:kern w:val="32"/>
      <w:sz w:val="32"/>
      <w:szCs w:val="32"/>
    </w:rPr>
  </w:style>
  <w:style w:type="character" w:customStyle="1" w:styleId="Balk2Char">
    <w:name w:val="Başlık 2 Char"/>
    <w:basedOn w:val="VarsaylanParagrafYazTipi"/>
    <w:link w:val="Balk2"/>
    <w:uiPriority w:val="99"/>
    <w:semiHidden/>
    <w:locked/>
    <w:rsid w:val="001E2669"/>
    <w:rPr>
      <w:rFonts w:ascii="Cambria" w:hAnsi="Cambria" w:cs="Times New Roman"/>
      <w:b/>
      <w:bCs/>
      <w:i/>
      <w:iCs/>
      <w:sz w:val="28"/>
      <w:szCs w:val="28"/>
    </w:rPr>
  </w:style>
  <w:style w:type="character" w:customStyle="1" w:styleId="Balk3Char">
    <w:name w:val="Başlık 3 Char"/>
    <w:basedOn w:val="VarsaylanParagrafYazTipi"/>
    <w:link w:val="Balk3"/>
    <w:uiPriority w:val="99"/>
    <w:semiHidden/>
    <w:locked/>
    <w:rsid w:val="001E2669"/>
    <w:rPr>
      <w:rFonts w:ascii="Cambria" w:hAnsi="Cambria" w:cs="Times New Roman"/>
      <w:b/>
      <w:bCs/>
      <w:sz w:val="26"/>
      <w:szCs w:val="26"/>
    </w:rPr>
  </w:style>
  <w:style w:type="character" w:customStyle="1" w:styleId="Balk7Char">
    <w:name w:val="Başlık 7 Char"/>
    <w:basedOn w:val="VarsaylanParagrafYazTipi"/>
    <w:link w:val="Balk7"/>
    <w:uiPriority w:val="99"/>
    <w:locked/>
    <w:rsid w:val="004B2BDF"/>
    <w:rPr>
      <w:rFonts w:ascii="Calibri" w:hAnsi="Calibri" w:cs="Times New Roman"/>
      <w:sz w:val="24"/>
      <w:szCs w:val="24"/>
    </w:rPr>
  </w:style>
  <w:style w:type="character" w:customStyle="1" w:styleId="Balk8Char">
    <w:name w:val="Başlık 8 Char"/>
    <w:basedOn w:val="VarsaylanParagrafYazTipi"/>
    <w:link w:val="Balk8"/>
    <w:uiPriority w:val="99"/>
    <w:semiHidden/>
    <w:locked/>
    <w:rsid w:val="00293B06"/>
    <w:rPr>
      <w:rFonts w:ascii="Calibri" w:hAnsi="Calibri" w:cs="Times New Roman"/>
      <w:i/>
      <w:iCs/>
      <w:sz w:val="24"/>
      <w:szCs w:val="24"/>
    </w:rPr>
  </w:style>
  <w:style w:type="paragraph" w:styleId="BalonMetni">
    <w:name w:val="Balloon Text"/>
    <w:basedOn w:val="Normal"/>
    <w:link w:val="BalonMetniChar"/>
    <w:uiPriority w:val="99"/>
    <w:semiHidden/>
    <w:rsid w:val="00531CCF"/>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1E2669"/>
    <w:rPr>
      <w:rFonts w:cs="Times New Roman"/>
      <w:sz w:val="2"/>
    </w:rPr>
  </w:style>
  <w:style w:type="table" w:styleId="TabloKlavuzu">
    <w:name w:val="Table Grid"/>
    <w:basedOn w:val="NormalTablo"/>
    <w:uiPriority w:val="99"/>
    <w:rsid w:val="007E23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A261C9"/>
    <w:pPr>
      <w:spacing w:before="100" w:beforeAutospacing="1" w:after="100" w:afterAutospacing="1"/>
    </w:pPr>
  </w:style>
  <w:style w:type="paragraph" w:styleId="Altbilgi">
    <w:name w:val="footer"/>
    <w:basedOn w:val="Normal"/>
    <w:link w:val="AltbilgiChar"/>
    <w:uiPriority w:val="99"/>
    <w:rsid w:val="00F92A4C"/>
    <w:pPr>
      <w:tabs>
        <w:tab w:val="center" w:pos="4536"/>
        <w:tab w:val="right" w:pos="9072"/>
      </w:tabs>
    </w:pPr>
  </w:style>
  <w:style w:type="character" w:customStyle="1" w:styleId="AltbilgiChar">
    <w:name w:val="Altbilgi Char"/>
    <w:basedOn w:val="VarsaylanParagrafYazTipi"/>
    <w:link w:val="Altbilgi"/>
    <w:uiPriority w:val="99"/>
    <w:semiHidden/>
    <w:locked/>
    <w:rsid w:val="001E2669"/>
    <w:rPr>
      <w:rFonts w:cs="Times New Roman"/>
      <w:sz w:val="24"/>
      <w:szCs w:val="24"/>
    </w:rPr>
  </w:style>
  <w:style w:type="character" w:styleId="SayfaNumaras">
    <w:name w:val="page number"/>
    <w:basedOn w:val="VarsaylanParagrafYazTipi"/>
    <w:uiPriority w:val="99"/>
    <w:rsid w:val="00F92A4C"/>
    <w:rPr>
      <w:rFonts w:cs="Times New Roman"/>
    </w:rPr>
  </w:style>
  <w:style w:type="paragraph" w:styleId="KonuBal">
    <w:name w:val="Title"/>
    <w:basedOn w:val="Normal"/>
    <w:link w:val="KonuBalChar"/>
    <w:uiPriority w:val="99"/>
    <w:qFormat/>
    <w:rsid w:val="00D63867"/>
    <w:pPr>
      <w:jc w:val="center"/>
    </w:pPr>
    <w:rPr>
      <w:b/>
      <w:bCs/>
    </w:rPr>
  </w:style>
  <w:style w:type="character" w:customStyle="1" w:styleId="KonuBalChar">
    <w:name w:val="Konu Başlığı Char"/>
    <w:basedOn w:val="VarsaylanParagrafYazTipi"/>
    <w:link w:val="KonuBal"/>
    <w:uiPriority w:val="99"/>
    <w:locked/>
    <w:rsid w:val="001E2669"/>
    <w:rPr>
      <w:rFonts w:ascii="Cambria" w:hAnsi="Cambria" w:cs="Times New Roman"/>
      <w:b/>
      <w:bCs/>
      <w:kern w:val="28"/>
      <w:sz w:val="32"/>
      <w:szCs w:val="32"/>
    </w:rPr>
  </w:style>
  <w:style w:type="character" w:styleId="Kpr">
    <w:name w:val="Hyperlink"/>
    <w:basedOn w:val="VarsaylanParagrafYazTipi"/>
    <w:uiPriority w:val="99"/>
    <w:rsid w:val="00D90C13"/>
    <w:rPr>
      <w:rFonts w:cs="Times New Roman"/>
      <w:color w:val="0000FF"/>
      <w:u w:val="single"/>
    </w:rPr>
  </w:style>
  <w:style w:type="paragraph" w:customStyle="1" w:styleId="Default">
    <w:name w:val="Default"/>
    <w:uiPriority w:val="99"/>
    <w:rsid w:val="009856D6"/>
    <w:pPr>
      <w:autoSpaceDE w:val="0"/>
      <w:autoSpaceDN w:val="0"/>
      <w:adjustRightInd w:val="0"/>
    </w:pPr>
    <w:rPr>
      <w:color w:val="000000"/>
      <w:sz w:val="24"/>
      <w:szCs w:val="24"/>
    </w:rPr>
  </w:style>
  <w:style w:type="paragraph" w:styleId="GvdeMetniGirintisi">
    <w:name w:val="Body Text Indent"/>
    <w:basedOn w:val="Normal"/>
    <w:link w:val="GvdeMetniGirintisiChar"/>
    <w:uiPriority w:val="99"/>
    <w:rsid w:val="00290C29"/>
    <w:pPr>
      <w:spacing w:after="120"/>
      <w:ind w:left="283"/>
    </w:pPr>
    <w:rPr>
      <w:sz w:val="20"/>
      <w:szCs w:val="20"/>
    </w:rPr>
  </w:style>
  <w:style w:type="character" w:customStyle="1" w:styleId="GvdeMetniGirintisiChar">
    <w:name w:val="Gövde Metni Girintisi Char"/>
    <w:basedOn w:val="VarsaylanParagrafYazTipi"/>
    <w:link w:val="GvdeMetniGirintisi"/>
    <w:uiPriority w:val="99"/>
    <w:locked/>
    <w:rsid w:val="00290C29"/>
    <w:rPr>
      <w:rFonts w:cs="Times New Roman"/>
    </w:rPr>
  </w:style>
  <w:style w:type="paragraph" w:styleId="GvdeMetni2">
    <w:name w:val="Body Text 2"/>
    <w:basedOn w:val="Normal"/>
    <w:link w:val="GvdeMetni2Char"/>
    <w:uiPriority w:val="99"/>
    <w:rsid w:val="002E7CCA"/>
    <w:pPr>
      <w:spacing w:after="120" w:line="480" w:lineRule="auto"/>
    </w:pPr>
  </w:style>
  <w:style w:type="character" w:customStyle="1" w:styleId="GvdeMetni2Char">
    <w:name w:val="Gövde Metni 2 Char"/>
    <w:basedOn w:val="VarsaylanParagrafYazTipi"/>
    <w:link w:val="GvdeMetni2"/>
    <w:uiPriority w:val="99"/>
    <w:locked/>
    <w:rsid w:val="002E7CCA"/>
    <w:rPr>
      <w:rFonts w:cs="Times New Roman"/>
      <w:sz w:val="24"/>
      <w:szCs w:val="24"/>
    </w:rPr>
  </w:style>
  <w:style w:type="paragraph" w:styleId="GvdeMetni">
    <w:name w:val="Body Text"/>
    <w:basedOn w:val="Normal"/>
    <w:link w:val="GvdeMetniChar"/>
    <w:uiPriority w:val="99"/>
    <w:rsid w:val="00CF6537"/>
    <w:pPr>
      <w:spacing w:after="120"/>
    </w:pPr>
    <w:rPr>
      <w:sz w:val="20"/>
      <w:szCs w:val="20"/>
    </w:rPr>
  </w:style>
  <w:style w:type="character" w:customStyle="1" w:styleId="GvdeMetniChar">
    <w:name w:val="Gövde Metni Char"/>
    <w:basedOn w:val="VarsaylanParagrafYazTipi"/>
    <w:link w:val="GvdeMetni"/>
    <w:uiPriority w:val="99"/>
    <w:locked/>
    <w:rsid w:val="00CF6537"/>
    <w:rPr>
      <w:rFonts w:cs="Times New Roman"/>
    </w:rPr>
  </w:style>
  <w:style w:type="paragraph" w:styleId="ListeParagraf">
    <w:name w:val="List Paragraph"/>
    <w:basedOn w:val="Normal"/>
    <w:uiPriority w:val="99"/>
    <w:qFormat/>
    <w:rsid w:val="0038500D"/>
    <w:pPr>
      <w:spacing w:after="200" w:line="276" w:lineRule="auto"/>
      <w:ind w:left="720"/>
      <w:contextualSpacing/>
    </w:pPr>
    <w:rPr>
      <w:rFonts w:ascii="Calibri" w:hAnsi="Calibri"/>
      <w:sz w:val="22"/>
      <w:szCs w:val="22"/>
    </w:rPr>
  </w:style>
  <w:style w:type="paragraph" w:customStyle="1" w:styleId="Style2">
    <w:name w:val="Style2"/>
    <w:basedOn w:val="Normal"/>
    <w:uiPriority w:val="99"/>
    <w:rsid w:val="00D367C7"/>
    <w:pPr>
      <w:widowControl w:val="0"/>
      <w:autoSpaceDE w:val="0"/>
      <w:autoSpaceDN w:val="0"/>
      <w:adjustRightInd w:val="0"/>
      <w:spacing w:line="219" w:lineRule="exact"/>
      <w:ind w:firstLine="106"/>
    </w:pPr>
  </w:style>
  <w:style w:type="character" w:customStyle="1" w:styleId="FontStyle11">
    <w:name w:val="Font Style11"/>
    <w:basedOn w:val="VarsaylanParagrafYazTipi"/>
    <w:uiPriority w:val="99"/>
    <w:rsid w:val="00D367C7"/>
    <w:rPr>
      <w:rFonts w:ascii="Times New Roman" w:hAnsi="Times New Roman" w:cs="Times New Roman"/>
      <w:sz w:val="20"/>
      <w:szCs w:val="20"/>
    </w:rPr>
  </w:style>
  <w:style w:type="paragraph" w:customStyle="1" w:styleId="Style3">
    <w:name w:val="Style3"/>
    <w:basedOn w:val="Normal"/>
    <w:uiPriority w:val="99"/>
    <w:rsid w:val="00D367C7"/>
    <w:pPr>
      <w:widowControl w:val="0"/>
      <w:autoSpaceDE w:val="0"/>
      <w:autoSpaceDN w:val="0"/>
      <w:adjustRightInd w:val="0"/>
      <w:spacing w:line="222" w:lineRule="exact"/>
      <w:jc w:val="right"/>
    </w:pPr>
  </w:style>
  <w:style w:type="paragraph" w:styleId="stbilgi">
    <w:name w:val="header"/>
    <w:basedOn w:val="Normal"/>
    <w:link w:val="stbilgiChar"/>
    <w:uiPriority w:val="99"/>
    <w:rsid w:val="00CB0CB3"/>
    <w:pPr>
      <w:tabs>
        <w:tab w:val="center" w:pos="4536"/>
        <w:tab w:val="right" w:pos="9072"/>
      </w:tabs>
    </w:pPr>
  </w:style>
  <w:style w:type="character" w:customStyle="1" w:styleId="stbilgiChar">
    <w:name w:val="Üstbilgi Char"/>
    <w:basedOn w:val="VarsaylanParagrafYazTipi"/>
    <w:link w:val="stbilgi"/>
    <w:uiPriority w:val="99"/>
    <w:locked/>
    <w:rsid w:val="00CB0CB3"/>
    <w:rPr>
      <w:rFonts w:cs="Times New Roman"/>
      <w:sz w:val="24"/>
      <w:szCs w:val="24"/>
    </w:rPr>
  </w:style>
  <w:style w:type="paragraph" w:customStyle="1" w:styleId="3-NormalYaz">
    <w:name w:val="3-Normal Yazı"/>
    <w:uiPriority w:val="99"/>
    <w:rsid w:val="00A57DB7"/>
    <w:pPr>
      <w:tabs>
        <w:tab w:val="left" w:pos="566"/>
      </w:tabs>
      <w:jc w:val="both"/>
    </w:pPr>
    <w:rPr>
      <w:rFonts w:hAnsi="Times"/>
      <w:sz w:val="19"/>
      <w:lang w:eastAsia="en-US"/>
    </w:rPr>
  </w:style>
  <w:style w:type="character" w:customStyle="1" w:styleId="grame">
    <w:name w:val="grame"/>
    <w:basedOn w:val="VarsaylanParagrafYazTipi"/>
    <w:uiPriority w:val="99"/>
    <w:rsid w:val="0042780D"/>
    <w:rPr>
      <w:rFonts w:cs="Times New Roman"/>
    </w:rPr>
  </w:style>
  <w:style w:type="paragraph" w:styleId="AltKonuBal">
    <w:name w:val="Subtitle"/>
    <w:basedOn w:val="Normal"/>
    <w:next w:val="Normal"/>
    <w:link w:val="AltKonuBalChar"/>
    <w:uiPriority w:val="99"/>
    <w:qFormat/>
    <w:locked/>
    <w:rsid w:val="00B9320B"/>
    <w:pPr>
      <w:spacing w:after="60"/>
      <w:jc w:val="center"/>
      <w:outlineLvl w:val="1"/>
    </w:pPr>
    <w:rPr>
      <w:rFonts w:ascii="Cambria" w:hAnsi="Cambria"/>
    </w:rPr>
  </w:style>
  <w:style w:type="character" w:customStyle="1" w:styleId="AltKonuBalChar">
    <w:name w:val="Alt Konu Başlığı Char"/>
    <w:basedOn w:val="VarsaylanParagrafYazTipi"/>
    <w:link w:val="AltKonuBal"/>
    <w:uiPriority w:val="99"/>
    <w:locked/>
    <w:rsid w:val="00B9320B"/>
    <w:rPr>
      <w:rFonts w:ascii="Cambria" w:hAnsi="Cambria" w:cs="Times New Roman"/>
      <w:sz w:val="24"/>
      <w:szCs w:val="24"/>
    </w:rPr>
  </w:style>
  <w:style w:type="character" w:customStyle="1" w:styleId="Normal1">
    <w:name w:val="Normal1"/>
    <w:uiPriority w:val="99"/>
    <w:rsid w:val="00A4113D"/>
    <w:rPr>
      <w:rFonts w:ascii="Helvetica" w:hAnsi="Helvetica"/>
      <w:sz w:val="24"/>
    </w:rPr>
  </w:style>
  <w:style w:type="character" w:customStyle="1" w:styleId="SPOTRED">
    <w:name w:val="SPOT RED"/>
    <w:uiPriority w:val="99"/>
    <w:rsid w:val="00A4113D"/>
    <w:rPr>
      <w:rFonts w:ascii="HelveticaTÙrk" w:hAnsi="HelveticaTÙrk"/>
      <w:b/>
      <w:sz w:val="24"/>
    </w:rPr>
  </w:style>
  <w:style w:type="character" w:styleId="Gl">
    <w:name w:val="Strong"/>
    <w:basedOn w:val="VarsaylanParagrafYazTipi"/>
    <w:uiPriority w:val="99"/>
    <w:qFormat/>
    <w:locked/>
    <w:rsid w:val="00CB7F53"/>
    <w:rPr>
      <w:rFonts w:cs="Times New Roman"/>
      <w:b/>
    </w:rPr>
  </w:style>
  <w:style w:type="character" w:customStyle="1" w:styleId="Bodytext9">
    <w:name w:val="Body text (9)"/>
    <w:basedOn w:val="VarsaylanParagrafYazTipi"/>
    <w:uiPriority w:val="99"/>
    <w:rsid w:val="000D58FD"/>
    <w:rPr>
      <w:rFonts w:ascii="Calibri" w:hAnsi="Calibri" w:cs="Calibri"/>
      <w:color w:val="FFFFFF"/>
      <w:spacing w:val="0"/>
      <w:sz w:val="23"/>
      <w:szCs w:val="23"/>
    </w:rPr>
  </w:style>
  <w:style w:type="character" w:customStyle="1" w:styleId="Heading7">
    <w:name w:val="Heading #7"/>
    <w:basedOn w:val="VarsaylanParagrafYazTipi"/>
    <w:uiPriority w:val="99"/>
    <w:rsid w:val="000D58FD"/>
    <w:rPr>
      <w:rFonts w:ascii="Calibri" w:hAnsi="Calibri" w:cs="Calibri"/>
      <w:spacing w:val="0"/>
      <w:sz w:val="23"/>
      <w:szCs w:val="23"/>
    </w:rPr>
  </w:style>
  <w:style w:type="character" w:customStyle="1" w:styleId="Heading710pt">
    <w:name w:val="Heading #7 + 10 pt"/>
    <w:aliases w:val="Not Bold"/>
    <w:basedOn w:val="VarsaylanParagrafYazTipi"/>
    <w:uiPriority w:val="99"/>
    <w:rsid w:val="000D58FD"/>
    <w:rPr>
      <w:rFonts w:ascii="Calibri" w:hAnsi="Calibri" w:cs="Calibri"/>
      <w:b/>
      <w:bCs/>
      <w:spacing w:val="0"/>
      <w:sz w:val="20"/>
      <w:szCs w:val="20"/>
    </w:rPr>
  </w:style>
  <w:style w:type="character" w:customStyle="1" w:styleId="BodytextItalic">
    <w:name w:val="Body text + Italic"/>
    <w:basedOn w:val="VarsaylanParagrafYazTipi"/>
    <w:uiPriority w:val="99"/>
    <w:rsid w:val="000D58FD"/>
    <w:rPr>
      <w:rFonts w:ascii="Calibri" w:hAnsi="Calibri" w:cs="Calibri"/>
      <w:i/>
      <w:iCs/>
      <w:spacing w:val="0"/>
      <w:sz w:val="20"/>
      <w:szCs w:val="20"/>
    </w:rPr>
  </w:style>
  <w:style w:type="character" w:customStyle="1" w:styleId="CharChar">
    <w:name w:val="Char Char"/>
    <w:basedOn w:val="VarsaylanParagrafYazTipi"/>
    <w:uiPriority w:val="99"/>
    <w:rsid w:val="00293B06"/>
    <w:rPr>
      <w:rFonts w:cs="Times New Roman"/>
      <w:sz w:val="24"/>
      <w:szCs w:val="24"/>
      <w:lang w:val="tr-TR" w:eastAsia="ar-SA" w:bidi="ar-SA"/>
    </w:rPr>
  </w:style>
  <w:style w:type="paragraph" w:styleId="AralkYok">
    <w:name w:val="No Spacing"/>
    <w:link w:val="AralkYokChar"/>
    <w:uiPriority w:val="99"/>
    <w:qFormat/>
    <w:rsid w:val="006211C3"/>
    <w:rPr>
      <w:sz w:val="22"/>
      <w:szCs w:val="22"/>
    </w:rPr>
  </w:style>
  <w:style w:type="character" w:customStyle="1" w:styleId="AralkYokChar">
    <w:name w:val="Aralık Yok Char"/>
    <w:link w:val="AralkYok"/>
    <w:uiPriority w:val="99"/>
    <w:locked/>
    <w:rsid w:val="006211C3"/>
    <w:rPr>
      <w:sz w:val="22"/>
      <w:szCs w:val="22"/>
      <w:lang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xpxx\Desktop\4.%20S&#305;n&#305;flar%20Toplant&#305;lar&#305;\2012-2013%20E&#287;itim%20&#214;&#287;retim%20Y&#305;l&#305;%20I.%20D&#246;nem%204.%20S&#305;n&#305;flar%20&#350;&#214;K%20Toplant&#305;s&#30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2012-2013 Eğitim Öğretim Yılı I. Dönem 4. Sınıflar ŞÖK Toplantısı</Template>
  <TotalTime>4</TotalTime>
  <Pages>1</Pages>
  <Words>2522</Words>
  <Characters>14381</Characters>
  <Application>Microsoft Office Word</Application>
  <DocSecurity>0</DocSecurity>
  <Lines>119</Lines>
  <Paragraphs>33</Paragraphs>
  <ScaleCrop>false</ScaleCrop>
  <Company>HOME</Company>
  <LinksUpToDate>false</LinksUpToDate>
  <CharactersWithSpaces>16870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CASPERMC</dc:creator>
  <cp:keywords>www.sorubak.com</cp:keywords>
  <dc:description>www.sorubak.com</dc:description>
  <cp:lastModifiedBy>lenovo</cp:lastModifiedBy>
  <cp:revision>4</cp:revision>
  <cp:lastPrinted>2012-10-31T22:49:00Z</cp:lastPrinted>
  <dcterms:created xsi:type="dcterms:W3CDTF">2013-02-17T12:21:00Z</dcterms:created>
  <dcterms:modified xsi:type="dcterms:W3CDTF">2013-02-17T23:03:00Z</dcterms:modified>
  <cp:category>www.sorubak.com</cp:category>
  <cp:contentType>www.sorubak.com</cp:contentType>
  <cp:contentStatus>www.sorubak.com</cp:contentStatus>
</cp:coreProperties>
</file>