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D3" w:rsidRDefault="00FD6951" w:rsidP="006C73D3">
      <w:r>
        <w:rPr>
          <w:rFonts w:ascii="Hand writing Mutlu" w:hAnsi="Hand writing Mutlu"/>
        </w:rPr>
        <w:t>Adı Soyadı:</w:t>
      </w:r>
      <w:r>
        <w:rPr>
          <w:rFonts w:ascii="Times New Roman" w:hAnsi="Times New Roman"/>
        </w:rPr>
        <w:t>………………………</w:t>
      </w:r>
      <w:r>
        <w:rPr>
          <w:rFonts w:ascii="Hand writing Mutlu" w:hAnsi="Hand writing Mutlu"/>
        </w:rPr>
        <w:t>..</w:t>
      </w:r>
      <w:r w:rsidR="006C73D3" w:rsidRPr="006C73D3">
        <w:t xml:space="preserve"> </w:t>
      </w:r>
      <w:hyperlink r:id="rId5" w:history="1">
        <w:r w:rsidR="006C73D3">
          <w:rPr>
            <w:rStyle w:val="Kpr"/>
          </w:rPr>
          <w:t>www.sorubak.com</w:t>
        </w:r>
      </w:hyperlink>
      <w:r w:rsidR="006C73D3">
        <w:t xml:space="preserve"> </w:t>
      </w:r>
    </w:p>
    <w:p w:rsidR="003D4A1C" w:rsidRDefault="003D4A1C">
      <w:pPr>
        <w:rPr>
          <w:rFonts w:ascii="Hand writing Mutlu" w:hAnsi="Hand writing Mutlu"/>
        </w:rPr>
      </w:pPr>
    </w:p>
    <w:p w:rsidR="00FD6951" w:rsidRDefault="00FD6951" w:rsidP="00FD6951">
      <w:pPr>
        <w:spacing w:after="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2012-2012 </w:t>
      </w:r>
      <w:r w:rsidR="00E33A98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EĞİTİM </w:t>
      </w:r>
      <w:r w:rsidR="00E33A98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>ÖĞRETİM YILI</w:t>
      </w:r>
      <w:r w:rsidR="00E33A98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1.DÖNEM TÜRKÇE </w:t>
      </w:r>
      <w:r w:rsidR="00E33A98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>DERSİ 2.YAZILI</w:t>
      </w:r>
      <w:r w:rsidR="00E33A98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SORULARI </w:t>
      </w:r>
    </w:p>
    <w:p w:rsidR="008470AC" w:rsidRPr="008470AC" w:rsidRDefault="008470AC" w:rsidP="00FD6951">
      <w:pPr>
        <w:pStyle w:val="Balk2"/>
        <w:jc w:val="center"/>
        <w:rPr>
          <w:rFonts w:ascii="Hand writing Mutlu" w:hAnsi="Hand writing Mutlu"/>
          <w:b w:val="0"/>
          <w:sz w:val="16"/>
          <w:szCs w:val="16"/>
        </w:rPr>
      </w:pPr>
    </w:p>
    <w:p w:rsidR="00FD6951" w:rsidRPr="00FD6951" w:rsidRDefault="00FD6951" w:rsidP="00FD6951">
      <w:pPr>
        <w:pStyle w:val="Balk2"/>
        <w:jc w:val="center"/>
        <w:rPr>
          <w:rFonts w:ascii="Hand writing Mutlu" w:hAnsi="Hand writing Mutlu"/>
          <w:b w:val="0"/>
          <w:szCs w:val="24"/>
        </w:rPr>
      </w:pPr>
      <w:r w:rsidRPr="00FD6951">
        <w:rPr>
          <w:rFonts w:ascii="Hand writing Mutlu" w:hAnsi="Hand writing Mutlu"/>
          <w:b w:val="0"/>
          <w:szCs w:val="24"/>
        </w:rPr>
        <w:t>ÇİFTÇİNİN OĞULLARI</w:t>
      </w:r>
    </w:p>
    <w:p w:rsidR="00FD6951" w:rsidRPr="00FD6951" w:rsidRDefault="00FD6951" w:rsidP="00FD6951">
      <w:pPr>
        <w:spacing w:after="0" w:line="240" w:lineRule="auto"/>
        <w:ind w:firstLine="708"/>
        <w:jc w:val="both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 xml:space="preserve">Bir çiftçinin birkaç oğlu varmış. Birbirleriyle geçinemez , kavga ederlermiş. Babaları : </w:t>
      </w:r>
      <w:r w:rsidRPr="00FD6951">
        <w:rPr>
          <w:rFonts w:ascii="Comic Sans MS" w:hAnsi="Comic Sans MS"/>
        </w:rPr>
        <w:t>“</w:t>
      </w:r>
      <w:r w:rsidRPr="00FD6951">
        <w:rPr>
          <w:rFonts w:ascii="Hand writing Mutlu" w:hAnsi="Hand writing Mutlu"/>
        </w:rPr>
        <w:t xml:space="preserve"> Birbirinizi sevin,yardımlaşın </w:t>
      </w:r>
      <w:r w:rsidRPr="00FD6951">
        <w:rPr>
          <w:rFonts w:ascii="Comic Sans MS" w:hAnsi="Comic Sans MS"/>
        </w:rPr>
        <w:t>”</w:t>
      </w:r>
      <w:r w:rsidRPr="00FD6951">
        <w:rPr>
          <w:rFonts w:ascii="Hand writing Mutlu" w:hAnsi="Hand writing Mutlu"/>
        </w:rPr>
        <w:t xml:space="preserve"> dermiş. Ama çocuklar, babalarının bu güzel öğütlerini tutmazlarmış.</w:t>
      </w:r>
    </w:p>
    <w:p w:rsidR="00FD6951" w:rsidRPr="00FD6951" w:rsidRDefault="00FD6951" w:rsidP="00FD6951">
      <w:pPr>
        <w:spacing w:after="0" w:line="240" w:lineRule="auto"/>
        <w:ind w:firstLine="708"/>
        <w:jc w:val="both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Çiftçi bir gün çocuklarını çağırmış :</w:t>
      </w:r>
    </w:p>
    <w:p w:rsidR="00FD6951" w:rsidRPr="00FD6951" w:rsidRDefault="00FD6951" w:rsidP="00FD6951">
      <w:pPr>
        <w:spacing w:after="0" w:line="240" w:lineRule="auto"/>
        <w:ind w:firstLine="708"/>
        <w:jc w:val="both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- Bana , bir ağaçtan on çubuk kesip getirin ,  demiş.</w:t>
      </w:r>
    </w:p>
    <w:p w:rsidR="00FD6951" w:rsidRPr="00FD6951" w:rsidRDefault="00FD6951" w:rsidP="00FD6951">
      <w:pPr>
        <w:spacing w:after="0" w:line="240" w:lineRule="auto"/>
        <w:ind w:firstLine="708"/>
        <w:jc w:val="both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Çocuklar çubukları getirmişler. Çiftçi, çubukları birbirlerine bağlayarak, oğullarına vermiş.</w:t>
      </w:r>
    </w:p>
    <w:p w:rsidR="00FD6951" w:rsidRPr="00FD6951" w:rsidRDefault="00FD6951" w:rsidP="00FD6951">
      <w:pPr>
        <w:spacing w:after="0" w:line="240" w:lineRule="auto"/>
        <w:ind w:firstLine="708"/>
        <w:jc w:val="both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- Hadi kırın bunları, demiş.</w:t>
      </w:r>
    </w:p>
    <w:p w:rsidR="00FD6951" w:rsidRPr="00FD6951" w:rsidRDefault="00FD6951" w:rsidP="00FD6951">
      <w:pPr>
        <w:spacing w:after="0" w:line="240" w:lineRule="auto"/>
        <w:ind w:firstLine="708"/>
        <w:jc w:val="both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Oğlanlar, çubuk demetini kırmaya çalışmışlar. Ama kıramamışlar. Çiftçi , demeti alıp çözmüş. Çubukları oğullarına birer birer vermiş. Onlar da kendilerine verilen çubukları kolayca kırmışlar. Bu olay üzerine çiftçi çocuklarına şöyle demiş :</w:t>
      </w:r>
    </w:p>
    <w:p w:rsidR="00FD6951" w:rsidRPr="00FD6951" w:rsidRDefault="00FD6951" w:rsidP="00FD6951">
      <w:pPr>
        <w:spacing w:after="0" w:line="240" w:lineRule="auto"/>
        <w:ind w:firstLine="708"/>
        <w:jc w:val="both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- Görüyorsunuz ya , birleşmek güç yaratıyor. Birbirinizle anlaşmaya çalışınız. O zaman size kimsenin gücü yetmez. Siz de her güçlüğü yenersiniz</w:t>
      </w:r>
    </w:p>
    <w:p w:rsidR="00FD6951" w:rsidRPr="00FD6951" w:rsidRDefault="00FD6951" w:rsidP="00FD6951">
      <w:pPr>
        <w:spacing w:after="0" w:line="240" w:lineRule="auto"/>
        <w:ind w:firstLine="708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( Aşağıdaki 6 soruyu yukarıdaki parçaya göre yanıtlayınız. )</w:t>
      </w:r>
    </w:p>
    <w:p w:rsidR="00FD6951" w:rsidRPr="00FD6951" w:rsidRDefault="008470AC" w:rsidP="008470AC">
      <w:pPr>
        <w:spacing w:after="0" w:line="240" w:lineRule="auto"/>
        <w:ind w:hanging="142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r w:rsidR="00FD6951" w:rsidRPr="00FD6951">
        <w:rPr>
          <w:rFonts w:ascii="Hand writing Mutlu" w:hAnsi="Hand writing Mutlu"/>
        </w:rPr>
        <w:t>1. Çiftçinin oğullarının birbirleriyle olan ilişkileri nasılmış?</w:t>
      </w:r>
      <w:r w:rsidR="00CB3208">
        <w:rPr>
          <w:rFonts w:ascii="Hand writing Mutlu" w:hAnsi="Hand writing Mutlu"/>
        </w:rPr>
        <w:t>5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  <w:r w:rsidRPr="00FD6951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2. Çiftçi çocuklarından ne getirmelerini istemiş?</w:t>
      </w:r>
      <w:r w:rsidR="00CB3208">
        <w:rPr>
          <w:rFonts w:ascii="Hand writing Mutlu" w:hAnsi="Hand writing Mutlu"/>
        </w:rPr>
        <w:t>5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  <w:r w:rsidRPr="00FD6951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D6951">
        <w:rPr>
          <w:rFonts w:ascii="Hand writing Mutlu" w:hAnsi="Hand writing Mutlu"/>
          <w:sz w:val="16"/>
          <w:szCs w:val="16"/>
        </w:rPr>
        <w:t>..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3. Babaları çocuklarına ne dermiş?</w:t>
      </w:r>
      <w:r w:rsidR="00CB3208">
        <w:rPr>
          <w:rFonts w:ascii="Hand writing Mutlu" w:hAnsi="Hand writing Mutlu"/>
        </w:rPr>
        <w:t>5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  <w:r w:rsidRPr="00FD6951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4. Çiftçi çubukları ne yapmış?</w:t>
      </w:r>
      <w:r w:rsidR="00CB3208">
        <w:rPr>
          <w:rFonts w:ascii="Hand writing Mutlu" w:hAnsi="Hand writing Mutlu"/>
        </w:rPr>
        <w:t>5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  <w:r w:rsidRPr="00FD6951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D6951">
        <w:rPr>
          <w:rFonts w:ascii="Hand writing Mutlu" w:hAnsi="Hand writing Mutlu"/>
          <w:sz w:val="16"/>
          <w:szCs w:val="16"/>
        </w:rPr>
        <w:t>.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5. Oğulları çubukları ne yapmaya çalışmış?</w:t>
      </w:r>
      <w:r w:rsidR="00CB3208">
        <w:rPr>
          <w:rFonts w:ascii="Hand writing Mutlu" w:hAnsi="Hand writing Mutlu"/>
        </w:rPr>
        <w:t>5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  <w:r w:rsidRPr="00FD6951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D6951">
        <w:rPr>
          <w:rFonts w:ascii="Hand writing Mutlu" w:hAnsi="Hand writing Mutlu"/>
          <w:sz w:val="16"/>
          <w:szCs w:val="16"/>
        </w:rPr>
        <w:t>.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</w:rPr>
      </w:pPr>
      <w:r w:rsidRPr="00FD6951">
        <w:rPr>
          <w:rFonts w:ascii="Hand writing Mutlu" w:hAnsi="Hand writing Mutlu"/>
        </w:rPr>
        <w:t>6. Çubukları kolayca kırmalarının nedeni nedir?</w:t>
      </w:r>
      <w:r w:rsidR="00CB3208">
        <w:rPr>
          <w:rFonts w:ascii="Hand writing Mutlu" w:hAnsi="Hand writing Mutlu"/>
        </w:rPr>
        <w:t>5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</w:rPr>
      </w:pPr>
      <w:r w:rsidRPr="00FD6951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D6951">
        <w:rPr>
          <w:rFonts w:ascii="Hand writing Mutlu" w:hAnsi="Hand writing Mutlu"/>
          <w:sz w:val="16"/>
          <w:szCs w:val="16"/>
        </w:rPr>
        <w:t>.</w:t>
      </w:r>
    </w:p>
    <w:p w:rsidR="00FD6951" w:rsidRPr="00FD6951" w:rsidRDefault="00E33A98" w:rsidP="00FD6951">
      <w:pPr>
        <w:spacing w:after="0" w:line="240" w:lineRule="auto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7-</w:t>
      </w:r>
      <w:r w:rsidR="00FD6951" w:rsidRPr="00FD6951">
        <w:rPr>
          <w:rFonts w:ascii="Hand writing Mutlu" w:hAnsi="Hand writing Mutlu"/>
          <w:b/>
        </w:rPr>
        <w:t xml:space="preserve">Aşağıdaki cümlelerde </w:t>
      </w:r>
      <w:r w:rsidR="00FD6951" w:rsidRPr="00E33A98">
        <w:rPr>
          <w:rFonts w:ascii="Hand writing Mutlu" w:hAnsi="Hand writing Mutlu"/>
          <w:i/>
          <w:u w:val="single"/>
        </w:rPr>
        <w:t>eş sesli kelimeleri bulup altını çizin</w:t>
      </w:r>
      <w:r w:rsidR="00FD6951" w:rsidRPr="00FD6951">
        <w:rPr>
          <w:rFonts w:ascii="Hand writing Mutlu" w:hAnsi="Hand writing Mutlu"/>
          <w:b/>
        </w:rPr>
        <w:t xml:space="preserve"> farklı anlamıyla cümle içerisinde kullanın.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b/>
        </w:rPr>
      </w:pPr>
      <w:r w:rsidRPr="00FD6951">
        <w:rPr>
          <w:rFonts w:ascii="Hand writing Mutlu" w:hAnsi="Hand writing Mutlu"/>
          <w:b/>
        </w:rPr>
        <w:t xml:space="preserve">* </w:t>
      </w:r>
      <w:r w:rsidRPr="00FD6951">
        <w:rPr>
          <w:rFonts w:ascii="Hand writing Mutlu" w:hAnsi="Hand writing Mutlu"/>
        </w:rPr>
        <w:t>Babası Mehmet</w:t>
      </w:r>
      <w:r w:rsidRPr="00FD6951">
        <w:rPr>
          <w:rFonts w:ascii="Comic Sans MS" w:hAnsi="Comic Sans MS"/>
        </w:rPr>
        <w:t>’</w:t>
      </w:r>
      <w:r w:rsidRPr="00FD6951">
        <w:rPr>
          <w:rFonts w:ascii="Hand writing Mutlu" w:hAnsi="Hand writing Mutlu"/>
        </w:rPr>
        <w:t>e at nerede diye sordu.</w:t>
      </w:r>
      <w:r w:rsidR="00CB3208">
        <w:rPr>
          <w:rFonts w:ascii="Hand writing Mutlu" w:hAnsi="Hand writing Mutlu"/>
        </w:rPr>
        <w:t>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CB3208" w:rsidRDefault="00FD6951" w:rsidP="00FD6951">
      <w:pPr>
        <w:spacing w:after="0" w:line="240" w:lineRule="auto"/>
        <w:rPr>
          <w:rFonts w:ascii="Hand writing Mutlu" w:hAnsi="Hand writing Mutlu"/>
          <w:b/>
        </w:rPr>
      </w:pPr>
      <w:r w:rsidRPr="00FD6951">
        <w:rPr>
          <w:rFonts w:ascii="Comic Sans MS" w:hAnsi="Comic Sans MS"/>
          <w:b/>
        </w:rPr>
        <w:t>………………………………………………………………………………</w:t>
      </w:r>
      <w:r w:rsidRPr="00FD6951">
        <w:rPr>
          <w:rFonts w:ascii="Hand writing Mutlu" w:hAnsi="Hand writing Mutlu"/>
          <w:b/>
        </w:rPr>
        <w:t xml:space="preserve"> </w:t>
      </w:r>
      <w:r w:rsidRPr="00FD6951">
        <w:rPr>
          <w:rFonts w:ascii="Comic Sans MS" w:hAnsi="Comic Sans MS"/>
          <w:b/>
        </w:rPr>
        <w:t>…………………………………</w:t>
      </w:r>
      <w:r w:rsidR="00CB3208">
        <w:rPr>
          <w:rFonts w:ascii="Hand writing Mutlu" w:hAnsi="Hand writing Mutlu"/>
          <w:b/>
        </w:rPr>
        <w:t>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CB3208" w:rsidRDefault="00FD6951" w:rsidP="00FD6951">
      <w:pPr>
        <w:spacing w:after="0" w:line="240" w:lineRule="auto"/>
        <w:rPr>
          <w:rFonts w:ascii="Hand writing Mutlu" w:hAnsi="Hand writing Mutlu"/>
          <w:b/>
          <w:sz w:val="16"/>
          <w:szCs w:val="16"/>
        </w:rPr>
      </w:pPr>
    </w:p>
    <w:p w:rsidR="00FD6951" w:rsidRPr="00CB3208" w:rsidRDefault="00FD6951" w:rsidP="00FD6951">
      <w:pPr>
        <w:spacing w:after="0" w:line="240" w:lineRule="auto"/>
        <w:rPr>
          <w:rFonts w:ascii="Hand writing Mutlu" w:hAnsi="Hand writing Mutlu"/>
          <w:b/>
        </w:rPr>
      </w:pPr>
      <w:r w:rsidRPr="00CB3208">
        <w:rPr>
          <w:rFonts w:ascii="Hand writing Mutlu" w:hAnsi="Hand writing Mutlu"/>
          <w:b/>
        </w:rPr>
        <w:t xml:space="preserve">* </w:t>
      </w:r>
      <w:r w:rsidRPr="00CB3208">
        <w:rPr>
          <w:rFonts w:ascii="Hand writing Mutlu" w:hAnsi="Hand writing Mutlu"/>
        </w:rPr>
        <w:t>Bu yıl yağmur az yağınca çay kurudu.</w:t>
      </w:r>
      <w:r w:rsidR="00CB3208" w:rsidRPr="00CB3208">
        <w:rPr>
          <w:rFonts w:ascii="Hand writing Mutlu" w:hAnsi="Hand writing Mutlu"/>
        </w:rPr>
        <w:t>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CB3208" w:rsidRDefault="00FD6951" w:rsidP="00FD6951">
      <w:pPr>
        <w:spacing w:after="0" w:line="240" w:lineRule="auto"/>
        <w:rPr>
          <w:rFonts w:ascii="Hand writing Mutlu" w:hAnsi="Hand writing Mutlu"/>
          <w:b/>
        </w:rPr>
      </w:pPr>
      <w:r w:rsidRPr="00CB3208">
        <w:rPr>
          <w:rFonts w:ascii="Comic Sans MS" w:hAnsi="Comic Sans MS"/>
          <w:b/>
        </w:rPr>
        <w:t>…………………………………………………………………………………………………………</w:t>
      </w:r>
      <w:r w:rsidRPr="00CB3208">
        <w:rPr>
          <w:rFonts w:ascii="Hand writing Mutlu" w:hAnsi="Hand writing Mutlu"/>
          <w:b/>
        </w:rPr>
        <w:t xml:space="preserve">.. </w:t>
      </w:r>
      <w:r w:rsidRPr="00CB3208">
        <w:rPr>
          <w:rFonts w:ascii="Comic Sans MS" w:hAnsi="Comic Sans MS"/>
          <w:b/>
        </w:rPr>
        <w:t>………</w:t>
      </w:r>
      <w:r w:rsidR="00CB3208">
        <w:rPr>
          <w:rFonts w:ascii="Hand writing Mutlu" w:hAnsi="Hand writing Mutlu"/>
          <w:b/>
        </w:rPr>
        <w:t>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8470AC" w:rsidRDefault="008470AC" w:rsidP="00FD6951">
      <w:pPr>
        <w:spacing w:after="0" w:line="240" w:lineRule="auto"/>
        <w:rPr>
          <w:rFonts w:ascii="Hand writing Mutlu" w:hAnsi="Hand writing Mutlu"/>
          <w:b/>
        </w:rPr>
      </w:pPr>
    </w:p>
    <w:p w:rsidR="008470AC" w:rsidRDefault="008470AC" w:rsidP="00FD6951">
      <w:pPr>
        <w:spacing w:after="0" w:line="240" w:lineRule="auto"/>
        <w:rPr>
          <w:rFonts w:ascii="Hand writing Mutlu" w:hAnsi="Hand writing Mutlu"/>
          <w:b/>
        </w:rPr>
      </w:pPr>
    </w:p>
    <w:p w:rsidR="00CB3208" w:rsidRDefault="00CB3208" w:rsidP="00FD6951">
      <w:pPr>
        <w:spacing w:after="0" w:line="240" w:lineRule="auto"/>
        <w:rPr>
          <w:rFonts w:ascii="Hand writing Mutlu" w:hAnsi="Hand writing Mutlu"/>
          <w:b/>
        </w:rPr>
      </w:pPr>
    </w:p>
    <w:p w:rsidR="00FD6951" w:rsidRPr="00FD6951" w:rsidRDefault="00E33A98" w:rsidP="00FD6951">
      <w:pPr>
        <w:spacing w:after="0" w:line="240" w:lineRule="auto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8-</w:t>
      </w:r>
      <w:r w:rsidR="00FD6951" w:rsidRPr="00FD6951">
        <w:rPr>
          <w:rFonts w:ascii="Hand writing Mutlu" w:hAnsi="Hand writing Mutlu"/>
          <w:b/>
        </w:rPr>
        <w:t>Aşağıda verilen sözcüklere belirtilen yapım eklerini getirerek yeni anlamda sözcükler</w:t>
      </w:r>
    </w:p>
    <w:p w:rsidR="00FD6951" w:rsidRPr="00FD6951" w:rsidRDefault="00FD6951" w:rsidP="00FD6951">
      <w:pPr>
        <w:spacing w:after="0" w:line="240" w:lineRule="auto"/>
        <w:rPr>
          <w:rFonts w:ascii="Hand writing Mutlu" w:hAnsi="Hand writing Mutlu"/>
          <w:b/>
        </w:rPr>
      </w:pPr>
      <w:r w:rsidRPr="00FD6951">
        <w:rPr>
          <w:rFonts w:ascii="Hand writing Mutlu" w:hAnsi="Hand writing Mutlu"/>
          <w:b/>
        </w:rPr>
        <w:t>türetiniz.</w:t>
      </w:r>
      <w:r w:rsidR="00CB3208">
        <w:rPr>
          <w:rFonts w:ascii="Hand writing Mutlu" w:hAnsi="Hand writing Mutlu"/>
          <w:b/>
        </w:rPr>
        <w:t xml:space="preserve">12 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124"/>
        <w:gridCol w:w="1962"/>
        <w:gridCol w:w="1963"/>
        <w:gridCol w:w="1963"/>
      </w:tblGrid>
      <w:tr w:rsidR="00FD6951" w:rsidRPr="00CB3208" w:rsidTr="00CB3208">
        <w:trPr>
          <w:trHeight w:val="361"/>
          <w:jc w:val="center"/>
        </w:trPr>
        <w:tc>
          <w:tcPr>
            <w:tcW w:w="1800" w:type="dxa"/>
            <w:tcBorders>
              <w:bottom w:val="double" w:sz="4" w:space="0" w:color="auto"/>
              <w:right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lang w:eastAsia="tr-TR"/>
              </w:rPr>
              <w:t xml:space="preserve"> </w:t>
            </w:r>
            <w:r w:rsidRPr="00CB3208"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  <w:t>SÖZCÜK</w:t>
            </w:r>
          </w:p>
        </w:tc>
        <w:tc>
          <w:tcPr>
            <w:tcW w:w="2124" w:type="dxa"/>
            <w:tcBorders>
              <w:left w:val="double" w:sz="4" w:space="0" w:color="auto"/>
              <w:bottom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jc w:val="center"/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  <w:t>-ci</w:t>
            </w:r>
          </w:p>
        </w:tc>
        <w:tc>
          <w:tcPr>
            <w:tcW w:w="1962" w:type="dxa"/>
            <w:tcBorders>
              <w:bottom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jc w:val="center"/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  <w:t>-li</w:t>
            </w:r>
          </w:p>
        </w:tc>
        <w:tc>
          <w:tcPr>
            <w:tcW w:w="1963" w:type="dxa"/>
            <w:tcBorders>
              <w:bottom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jc w:val="center"/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  <w:t>-lik</w:t>
            </w:r>
          </w:p>
        </w:tc>
        <w:tc>
          <w:tcPr>
            <w:tcW w:w="1963" w:type="dxa"/>
            <w:tcBorders>
              <w:bottom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jc w:val="center"/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b/>
                <w:sz w:val="24"/>
                <w:szCs w:val="24"/>
                <w:lang w:eastAsia="tr-TR"/>
              </w:rPr>
              <w:t>-siz</w:t>
            </w:r>
          </w:p>
        </w:tc>
      </w:tr>
      <w:tr w:rsidR="00FD6951" w:rsidRPr="00CB3208" w:rsidTr="00CB3208">
        <w:trPr>
          <w:trHeight w:val="246"/>
          <w:jc w:val="center"/>
        </w:trPr>
        <w:tc>
          <w:tcPr>
            <w:tcW w:w="1800" w:type="dxa"/>
            <w:tcBorders>
              <w:right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  <w:t>kitap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2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3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3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</w:tr>
      <w:tr w:rsidR="00FD6951" w:rsidRPr="00CB3208" w:rsidTr="00CB3208">
        <w:trPr>
          <w:trHeight w:val="266"/>
          <w:jc w:val="center"/>
        </w:trPr>
        <w:tc>
          <w:tcPr>
            <w:tcW w:w="1800" w:type="dxa"/>
            <w:tcBorders>
              <w:right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  <w:t>şeker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2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3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3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</w:tr>
      <w:tr w:rsidR="00FD6951" w:rsidRPr="00CB3208" w:rsidTr="00CB3208">
        <w:trPr>
          <w:trHeight w:val="266"/>
          <w:jc w:val="center"/>
        </w:trPr>
        <w:tc>
          <w:tcPr>
            <w:tcW w:w="1800" w:type="dxa"/>
            <w:tcBorders>
              <w:right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  <w:r w:rsidRPr="00CB3208"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  <w:t>balık</w:t>
            </w:r>
          </w:p>
        </w:tc>
        <w:tc>
          <w:tcPr>
            <w:tcW w:w="2124" w:type="dxa"/>
            <w:tcBorders>
              <w:left w:val="double" w:sz="4" w:space="0" w:color="auto"/>
            </w:tcBorders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2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3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  <w:tc>
          <w:tcPr>
            <w:tcW w:w="1963" w:type="dxa"/>
          </w:tcPr>
          <w:p w:rsidR="00FD6951" w:rsidRPr="00CB3208" w:rsidRDefault="00FD6951" w:rsidP="00CB3208">
            <w:pPr>
              <w:spacing w:after="0" w:line="240" w:lineRule="auto"/>
              <w:rPr>
                <w:rFonts w:ascii="Hand writing Mutlu" w:eastAsia="Times New Roman" w:hAnsi="Hand writing Mutlu"/>
                <w:sz w:val="24"/>
                <w:szCs w:val="24"/>
                <w:lang w:eastAsia="tr-TR"/>
              </w:rPr>
            </w:pPr>
          </w:p>
        </w:tc>
      </w:tr>
    </w:tbl>
    <w:p w:rsidR="00FD6951" w:rsidRPr="00A26292" w:rsidRDefault="00E33A98" w:rsidP="00BD12D5">
      <w:pPr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9-</w:t>
      </w:r>
      <w:r w:rsidR="00FD6951" w:rsidRPr="00A26292">
        <w:rPr>
          <w:rFonts w:ascii="Hand writing Mutlu" w:hAnsi="Hand writing Mutlu"/>
          <w:b/>
          <w:sz w:val="24"/>
          <w:szCs w:val="24"/>
        </w:rPr>
        <w:t>Aşağıdaki yazım ve noktalama yanlışlarını düzelterek altlarına doğrularını yazınız</w:t>
      </w:r>
      <w:r w:rsidR="00FD6951" w:rsidRPr="00A26292">
        <w:rPr>
          <w:rFonts w:ascii="Hand writing Mutlu" w:hAnsi="Hand writing Mutlu"/>
          <w:sz w:val="24"/>
          <w:szCs w:val="24"/>
        </w:rPr>
        <w:t>.</w:t>
      </w:r>
    </w:p>
    <w:p w:rsidR="00A26292" w:rsidRDefault="00A26292" w:rsidP="00BD12D5">
      <w:pPr>
        <w:spacing w:line="240" w:lineRule="auto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okulumuz </w:t>
      </w:r>
      <w:r w:rsidRPr="00A26292">
        <w:rPr>
          <w:rFonts w:ascii="Hand writing Mutlu" w:hAnsi="Hand writing Mutlu"/>
          <w:sz w:val="24"/>
          <w:szCs w:val="24"/>
        </w:rPr>
        <w:t>mehmet</w:t>
      </w:r>
      <w:r>
        <w:rPr>
          <w:rFonts w:ascii="Hand writing Mutlu" w:hAnsi="Hand writing Mutlu"/>
          <w:sz w:val="24"/>
          <w:szCs w:val="24"/>
        </w:rPr>
        <w:t xml:space="preserve"> ünlütürk</w:t>
      </w:r>
      <w:r w:rsidRPr="00A26292">
        <w:rPr>
          <w:rFonts w:ascii="Hand writing Mutlu" w:hAnsi="Hand writing Mutlu"/>
          <w:sz w:val="24"/>
          <w:szCs w:val="24"/>
        </w:rPr>
        <w:t xml:space="preserve"> caddesinde bulunuyor. </w:t>
      </w:r>
      <w:r w:rsidRPr="00A26292">
        <w:rPr>
          <w:rFonts w:ascii="Hand writing Mutlu" w:hAnsi="Hand writing Mutlu"/>
          <w:b/>
          <w:sz w:val="24"/>
          <w:szCs w:val="24"/>
        </w:rPr>
        <w:t xml:space="preserve">( 5 </w:t>
      </w:r>
      <w:r w:rsidR="00E33A98">
        <w:rPr>
          <w:rFonts w:ascii="Hand writing Mutlu" w:hAnsi="Hand writing Mutlu"/>
          <w:sz w:val="24"/>
          <w:szCs w:val="24"/>
        </w:rPr>
        <w:t>puan</w:t>
      </w:r>
      <w:r w:rsidRPr="00A26292">
        <w:rPr>
          <w:rFonts w:ascii="Hand writing Mutlu" w:hAnsi="Hand writing Mutlu"/>
          <w:b/>
          <w:sz w:val="24"/>
          <w:szCs w:val="24"/>
        </w:rPr>
        <w:t>)</w:t>
      </w:r>
    </w:p>
    <w:p w:rsidR="00BD12D5" w:rsidRDefault="00BD12D5" w:rsidP="00BD12D5">
      <w:pPr>
        <w:spacing w:line="240" w:lineRule="auto"/>
        <w:rPr>
          <w:rFonts w:ascii="Hand writing Mutlu" w:hAnsi="Hand writing Mutlu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</w:t>
      </w:r>
    </w:p>
    <w:p w:rsidR="00FD6951" w:rsidRPr="00A26292" w:rsidRDefault="00E33A98" w:rsidP="00BD12D5">
      <w:pPr>
        <w:spacing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10-</w:t>
      </w:r>
      <w:r w:rsidR="00FD6951" w:rsidRPr="00A26292">
        <w:rPr>
          <w:rFonts w:ascii="Hand writing Mutlu" w:hAnsi="Hand writing Mutlu"/>
          <w:sz w:val="24"/>
          <w:szCs w:val="24"/>
        </w:rPr>
        <w:t xml:space="preserve">Aşağıdaki kelimelerle </w:t>
      </w:r>
      <w:r w:rsidR="00FD6951" w:rsidRPr="00A26292">
        <w:rPr>
          <w:rFonts w:ascii="Hand writing Mutlu" w:hAnsi="Hand writing Mutlu"/>
          <w:b/>
          <w:bCs/>
          <w:i/>
          <w:iCs/>
          <w:sz w:val="24"/>
          <w:szCs w:val="24"/>
        </w:rPr>
        <w:t>anlamlı ve kurallı cümleler</w:t>
      </w:r>
      <w:r w:rsidR="00FD6951" w:rsidRPr="00A26292">
        <w:rPr>
          <w:rFonts w:ascii="Hand writing Mutlu" w:hAnsi="Hand writing Mutlu"/>
          <w:sz w:val="24"/>
          <w:szCs w:val="24"/>
        </w:rPr>
        <w:t xml:space="preserve"> oluşturarak cümlelerin </w:t>
      </w:r>
      <w:r w:rsidR="00FD6951" w:rsidRPr="00A26292">
        <w:rPr>
          <w:rFonts w:ascii="Hand writing Mutlu" w:hAnsi="Hand writing Mutlu"/>
          <w:b/>
          <w:bCs/>
          <w:i/>
          <w:iCs/>
          <w:sz w:val="24"/>
          <w:szCs w:val="24"/>
        </w:rPr>
        <w:t>sonuna uygun noktalama işaretlerini</w:t>
      </w:r>
      <w:r w:rsidR="00FD6951" w:rsidRPr="00A26292">
        <w:rPr>
          <w:rFonts w:ascii="Hand writing Mutlu" w:hAnsi="Hand writing Mutlu"/>
          <w:sz w:val="24"/>
          <w:szCs w:val="24"/>
        </w:rPr>
        <w:t xml:space="preserve"> koyunuz.</w:t>
      </w:r>
    </w:p>
    <w:p w:rsidR="00FD6951" w:rsidRPr="00A26292" w:rsidRDefault="00FD6951" w:rsidP="00FD6951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>* kırmızı-sınıfta-hırkamı-unutmuşum</w:t>
      </w:r>
      <w:r w:rsidR="00CB3208">
        <w:rPr>
          <w:rFonts w:ascii="Hand writing Mutlu" w:hAnsi="Hand writing Mutlu"/>
          <w:sz w:val="24"/>
          <w:szCs w:val="24"/>
        </w:rPr>
        <w:t xml:space="preserve">  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FD6951" w:rsidP="00FD6951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A26292"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  <w:r w:rsidRPr="00A26292">
        <w:rPr>
          <w:rFonts w:ascii="Hand writing Mutlu" w:hAnsi="Hand writing Mutlu"/>
          <w:sz w:val="24"/>
          <w:szCs w:val="24"/>
        </w:rPr>
        <w:t>.</w:t>
      </w:r>
    </w:p>
    <w:p w:rsidR="00FD6951" w:rsidRPr="00A26292" w:rsidRDefault="00FD6951" w:rsidP="00FD6951">
      <w:pPr>
        <w:spacing w:after="0" w:line="240" w:lineRule="auto"/>
        <w:ind w:left="180"/>
        <w:rPr>
          <w:rFonts w:ascii="Hand writing Mutlu" w:hAnsi="Hand writing Mutlu"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>*çocukları-parkta-oynayan-izledim</w:t>
      </w:r>
      <w:r w:rsidR="00CB3208">
        <w:rPr>
          <w:rFonts w:ascii="Hand writing Mutlu" w:hAnsi="Hand writing Mutlu"/>
          <w:sz w:val="24"/>
          <w:szCs w:val="24"/>
        </w:rPr>
        <w:t xml:space="preserve">   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FD6951" w:rsidP="00FD6951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A26292"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  <w:r w:rsidRPr="00A26292">
        <w:rPr>
          <w:rFonts w:ascii="Hand writing Mutlu" w:hAnsi="Hand writing Mutlu"/>
          <w:sz w:val="24"/>
          <w:szCs w:val="24"/>
        </w:rPr>
        <w:t>..</w:t>
      </w:r>
    </w:p>
    <w:p w:rsidR="00FD6951" w:rsidRPr="00A26292" w:rsidRDefault="00FD6951" w:rsidP="00CB3208">
      <w:pPr>
        <w:tabs>
          <w:tab w:val="left" w:pos="5115"/>
        </w:tabs>
        <w:spacing w:after="0" w:line="240" w:lineRule="auto"/>
        <w:ind w:left="180"/>
        <w:rPr>
          <w:rFonts w:ascii="Hand writing Mutlu" w:hAnsi="Hand writing Mutlu"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>*tutalım-çevremizi-temiz-gibi-evimiz</w:t>
      </w:r>
      <w:r w:rsidR="00CB3208">
        <w:rPr>
          <w:rFonts w:ascii="Hand writing Mutlu" w:hAnsi="Hand writing Mutlu"/>
          <w:sz w:val="24"/>
          <w:szCs w:val="24"/>
        </w:rPr>
        <w:tab/>
        <w:t>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FD6951" w:rsidP="00FD6951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A26292"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  <w:r w:rsidRPr="00A26292">
        <w:rPr>
          <w:rFonts w:ascii="Hand writing Mutlu" w:hAnsi="Hand writing Mutlu"/>
          <w:sz w:val="24"/>
          <w:szCs w:val="24"/>
        </w:rPr>
        <w:t>..</w:t>
      </w:r>
    </w:p>
    <w:p w:rsidR="00FD6951" w:rsidRPr="00A26292" w:rsidRDefault="00E33A98" w:rsidP="00FD6951">
      <w:pPr>
        <w:tabs>
          <w:tab w:val="left" w:pos="177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11-</w:t>
      </w:r>
      <w:r w:rsidR="00FD6951" w:rsidRPr="00A26292">
        <w:rPr>
          <w:rFonts w:ascii="Hand writing Mutlu" w:hAnsi="Hand writing Mutlu"/>
          <w:sz w:val="24"/>
          <w:szCs w:val="24"/>
        </w:rPr>
        <w:t>Aşağıdaki sözcüklerin anlamdaşlarını yanına yazarak cümlede kullanınız.</w:t>
      </w:r>
    </w:p>
    <w:p w:rsidR="00FD6951" w:rsidRPr="00A26292" w:rsidRDefault="00FD6951" w:rsidP="00FD6951">
      <w:pPr>
        <w:tabs>
          <w:tab w:val="left" w:pos="1770"/>
        </w:tabs>
        <w:spacing w:after="0" w:line="240" w:lineRule="auto"/>
        <w:rPr>
          <w:rFonts w:ascii="Hand writing Mutlu" w:hAnsi="Hand writing Mutlu"/>
          <w:b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 xml:space="preserve">Hediye: </w:t>
      </w:r>
      <w:r w:rsidR="00A26292">
        <w:rPr>
          <w:rFonts w:ascii="Times New Roman" w:hAnsi="Times New Roman"/>
          <w:sz w:val="24"/>
          <w:szCs w:val="24"/>
        </w:rPr>
        <w:t>……………</w:t>
      </w:r>
      <w:r w:rsidR="00A26292">
        <w:rPr>
          <w:rFonts w:ascii="Hand writing Mutlu" w:hAnsi="Hand writing Mutlu"/>
          <w:sz w:val="24"/>
          <w:szCs w:val="24"/>
        </w:rPr>
        <w:t>..</w:t>
      </w:r>
      <w:r w:rsidR="00CB3208">
        <w:rPr>
          <w:rFonts w:ascii="Hand writing Mutlu" w:hAnsi="Hand writing Mutlu"/>
          <w:sz w:val="24"/>
          <w:szCs w:val="24"/>
        </w:rPr>
        <w:t>2</w:t>
      </w:r>
    </w:p>
    <w:p w:rsidR="00FD6951" w:rsidRPr="00A26292" w:rsidRDefault="00FD6951" w:rsidP="00FD6951">
      <w:pPr>
        <w:tabs>
          <w:tab w:val="left" w:pos="177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 w:rsidRPr="00A26292">
        <w:rPr>
          <w:sz w:val="24"/>
          <w:szCs w:val="24"/>
        </w:rPr>
        <w:t>……………………………………………………………………………………</w:t>
      </w:r>
      <w:r w:rsidR="00CB3208">
        <w:rPr>
          <w:rFonts w:ascii="Hand writing Mutlu" w:hAnsi="Hand writing Mutlu"/>
          <w:sz w:val="24"/>
          <w:szCs w:val="24"/>
        </w:rPr>
        <w:t xml:space="preserve"> </w:t>
      </w:r>
      <w:r w:rsidR="00CB3208">
        <w:rPr>
          <w:rFonts w:ascii="Times New Roman" w:hAnsi="Times New Roman"/>
          <w:sz w:val="24"/>
          <w:szCs w:val="24"/>
        </w:rPr>
        <w:t>………………………</w:t>
      </w:r>
      <w:r w:rsidR="00CB3208">
        <w:rPr>
          <w:rFonts w:ascii="Hand writing Mutlu" w:hAnsi="Hand writing Mutlu"/>
          <w:sz w:val="24"/>
          <w:szCs w:val="24"/>
        </w:rPr>
        <w:t>.3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CB3208" w:rsidP="00FD6951">
      <w:pPr>
        <w:tabs>
          <w:tab w:val="left" w:pos="177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Konuk:.................2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FD6951" w:rsidP="00FD6951">
      <w:pPr>
        <w:tabs>
          <w:tab w:val="left" w:pos="177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.............................................................................................................................</w:t>
      </w:r>
      <w:r w:rsidR="00CB3208">
        <w:rPr>
          <w:rFonts w:ascii="Hand writing Mutlu" w:hAnsi="Hand writing Mutlu"/>
          <w:sz w:val="24"/>
          <w:szCs w:val="24"/>
        </w:rPr>
        <w:t>3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FD6951" w:rsidP="00FD6951">
      <w:pPr>
        <w:tabs>
          <w:tab w:val="left" w:pos="177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>Nehir: ....................</w:t>
      </w:r>
      <w:r w:rsidR="00CB3208">
        <w:rPr>
          <w:rFonts w:ascii="Hand writing Mutlu" w:hAnsi="Hand writing Mutlu"/>
          <w:sz w:val="24"/>
          <w:szCs w:val="24"/>
        </w:rPr>
        <w:t>2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FD6951" w:rsidP="00FD6951">
      <w:pPr>
        <w:tabs>
          <w:tab w:val="left" w:pos="1770"/>
        </w:tabs>
        <w:spacing w:after="0" w:line="240" w:lineRule="auto"/>
        <w:rPr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>.....................................................</w:t>
      </w:r>
      <w:r w:rsidRPr="00A26292">
        <w:rPr>
          <w:sz w:val="24"/>
          <w:szCs w:val="24"/>
        </w:rPr>
        <w:t>.......................................................................</w:t>
      </w:r>
      <w:r w:rsidR="00CB3208">
        <w:rPr>
          <w:sz w:val="24"/>
          <w:szCs w:val="24"/>
        </w:rPr>
        <w:t>...........3</w:t>
      </w:r>
      <w:r w:rsidR="00E33A98" w:rsidRPr="00E33A98">
        <w:rPr>
          <w:rFonts w:ascii="Hand writing Mutlu" w:hAnsi="Hand writing Mutlu"/>
          <w:sz w:val="24"/>
          <w:szCs w:val="24"/>
        </w:rPr>
        <w:t xml:space="preserve"> </w:t>
      </w:r>
      <w:r w:rsidR="00E33A98">
        <w:rPr>
          <w:rFonts w:ascii="Hand writing Mutlu" w:hAnsi="Hand writing Mutlu"/>
          <w:sz w:val="24"/>
          <w:szCs w:val="24"/>
        </w:rPr>
        <w:t>puan</w:t>
      </w:r>
    </w:p>
    <w:p w:rsidR="00FD6951" w:rsidRPr="00A26292" w:rsidRDefault="00E33A98" w:rsidP="00FD6951">
      <w:pPr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12-</w:t>
      </w:r>
      <w:r w:rsidR="00FD6951" w:rsidRPr="00A26292">
        <w:rPr>
          <w:rFonts w:ascii="Hand writing Mutlu" w:hAnsi="Hand writing Mutlu"/>
          <w:sz w:val="24"/>
          <w:szCs w:val="24"/>
        </w:rPr>
        <w:t xml:space="preserve">Aşağıdaki boşluklara uygun noktalama işaretlerini yazınız. </w:t>
      </w:r>
      <w:r w:rsidR="00BD12D5">
        <w:rPr>
          <w:rFonts w:ascii="Hand writing Mutlu" w:hAnsi="Hand writing Mutlu"/>
          <w:sz w:val="24"/>
          <w:szCs w:val="24"/>
        </w:rPr>
        <w:t>18</w:t>
      </w:r>
      <w:r>
        <w:rPr>
          <w:rFonts w:ascii="Hand writing Mutlu" w:hAnsi="Hand writing Mutlu"/>
          <w:sz w:val="24"/>
          <w:szCs w:val="24"/>
        </w:rPr>
        <w:t xml:space="preserve"> puan</w:t>
      </w:r>
    </w:p>
    <w:p w:rsidR="00FD6951" w:rsidRPr="00AC74F7" w:rsidRDefault="00FD6951" w:rsidP="00FD6951">
      <w:pPr>
        <w:numPr>
          <w:ilvl w:val="0"/>
          <w:numId w:val="2"/>
        </w:numPr>
        <w:tabs>
          <w:tab w:val="clear" w:pos="840"/>
          <w:tab w:val="num" w:pos="600"/>
        </w:tabs>
        <w:spacing w:after="0" w:line="240" w:lineRule="auto"/>
        <w:ind w:left="720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</w:rPr>
        <w:t xml:space="preserve"> </w:t>
      </w:r>
      <w:r w:rsidRPr="00AC74F7">
        <w:rPr>
          <w:rFonts w:ascii="Hand writing Mutlu" w:hAnsi="Hand writing Mutlu"/>
          <w:sz w:val="26"/>
          <w:szCs w:val="26"/>
        </w:rPr>
        <w:t>Bize amcam(  )  yengem</w:t>
      </w:r>
      <w:r>
        <w:rPr>
          <w:rFonts w:ascii="Hand writing Mutlu" w:hAnsi="Hand writing Mutlu"/>
          <w:sz w:val="26"/>
          <w:szCs w:val="26"/>
        </w:rPr>
        <w:t xml:space="preserve"> </w:t>
      </w:r>
      <w:r w:rsidRPr="00AC74F7">
        <w:rPr>
          <w:rFonts w:ascii="Hand writing Mutlu" w:hAnsi="Hand writing Mutlu"/>
          <w:sz w:val="26"/>
          <w:szCs w:val="26"/>
        </w:rPr>
        <w:t xml:space="preserve">(  )  halam(  )  eniştem ve çocukları geldiler (  ) </w:t>
      </w:r>
    </w:p>
    <w:p w:rsidR="00FD6951" w:rsidRPr="00AC74F7" w:rsidRDefault="00FD6951" w:rsidP="00FD6951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  <w:sz w:val="26"/>
          <w:szCs w:val="26"/>
        </w:rPr>
        <w:t>Milletimizin ilerlemesi (  )  yurdumuzun kalkınması (  ) insanlığın mutluluğu için çalışalım (  )</w:t>
      </w:r>
    </w:p>
    <w:p w:rsidR="00FD6951" w:rsidRPr="00AC74F7" w:rsidRDefault="00FD6951" w:rsidP="00FD6951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  <w:sz w:val="26"/>
          <w:szCs w:val="26"/>
        </w:rPr>
        <w:t>Oya (  ) Emre (  ) Nazlı ve Erdinç kütüphaneye gittiler mi (  )</w:t>
      </w:r>
    </w:p>
    <w:p w:rsidR="00FD6951" w:rsidRPr="00AC74F7" w:rsidRDefault="00FD6951" w:rsidP="00FD6951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  <w:sz w:val="26"/>
          <w:szCs w:val="26"/>
        </w:rPr>
        <w:t>Hey (  ) buraya baksana (  )</w:t>
      </w:r>
    </w:p>
    <w:p w:rsidR="00FD6951" w:rsidRPr="00AC74F7" w:rsidRDefault="00FD6951" w:rsidP="00FD6951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  <w:sz w:val="26"/>
          <w:szCs w:val="26"/>
        </w:rPr>
        <w:t>Sen mi bu resimleri yaptın (  )</w:t>
      </w:r>
    </w:p>
    <w:p w:rsidR="00FD6951" w:rsidRPr="00AC74F7" w:rsidRDefault="00FD6951" w:rsidP="00FD6951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  <w:sz w:val="26"/>
          <w:szCs w:val="26"/>
        </w:rPr>
        <w:t>Kitabı verir misiniz bana (  )</w:t>
      </w:r>
    </w:p>
    <w:p w:rsidR="00FD6951" w:rsidRPr="00AC74F7" w:rsidRDefault="00FD6951" w:rsidP="00FD6951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  <w:sz w:val="26"/>
          <w:szCs w:val="26"/>
        </w:rPr>
        <w:t>Kim bu cennet vatanın uğruna olmaz ki feda (  )</w:t>
      </w:r>
    </w:p>
    <w:p w:rsidR="00FD6951" w:rsidRPr="00AC74F7" w:rsidRDefault="00FD6951" w:rsidP="00FD6951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sz w:val="26"/>
          <w:szCs w:val="26"/>
        </w:rPr>
      </w:pPr>
      <w:r w:rsidRPr="00AC74F7">
        <w:rPr>
          <w:rFonts w:ascii="Hand writing Mutlu" w:hAnsi="Hand writing Mutlu"/>
          <w:sz w:val="26"/>
          <w:szCs w:val="26"/>
        </w:rPr>
        <w:t>Yararlı evlat (  ) iyi yurttaş (  ) doğru insan olalım (  )</w:t>
      </w:r>
    </w:p>
    <w:p w:rsidR="00A26292" w:rsidRPr="00A26292" w:rsidRDefault="00E33A98" w:rsidP="00A26292">
      <w:pPr>
        <w:pStyle w:val="ListeParagraf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13</w:t>
      </w:r>
      <w:r w:rsidR="00CB3208">
        <w:rPr>
          <w:rFonts w:ascii="Hand writing Mutlu" w:hAnsi="Hand writing Mutlu"/>
          <w:sz w:val="24"/>
          <w:szCs w:val="24"/>
        </w:rPr>
        <w:t>- Aşağıdaki cümlen</w:t>
      </w:r>
      <w:r w:rsidR="00A26292" w:rsidRPr="00A26292">
        <w:rPr>
          <w:rFonts w:ascii="Hand writing Mutlu" w:hAnsi="Hand writing Mutlu"/>
          <w:sz w:val="24"/>
          <w:szCs w:val="24"/>
        </w:rPr>
        <w:t xml:space="preserve">in </w:t>
      </w:r>
      <w:r w:rsidR="00A26292">
        <w:rPr>
          <w:rFonts w:ascii="Hand writing Mutlu" w:hAnsi="Hand writing Mutlu"/>
          <w:sz w:val="24"/>
          <w:szCs w:val="24"/>
          <w:u w:val="single"/>
        </w:rPr>
        <w:t>harf,</w:t>
      </w:r>
      <w:r w:rsidR="00A26292" w:rsidRPr="00A26292">
        <w:rPr>
          <w:rFonts w:ascii="Hand writing Mutlu" w:hAnsi="Hand writing Mutlu"/>
          <w:sz w:val="24"/>
          <w:szCs w:val="24"/>
          <w:u w:val="single"/>
        </w:rPr>
        <w:t xml:space="preserve"> hece</w:t>
      </w:r>
      <w:r w:rsidR="00A26292">
        <w:rPr>
          <w:rFonts w:ascii="Hand writing Mutlu" w:hAnsi="Hand writing Mutlu"/>
          <w:sz w:val="24"/>
          <w:szCs w:val="24"/>
          <w:u w:val="single"/>
        </w:rPr>
        <w:t xml:space="preserve"> ve kelşme</w:t>
      </w:r>
      <w:r w:rsidR="00A26292" w:rsidRPr="00A26292">
        <w:rPr>
          <w:rFonts w:ascii="Hand writing Mutlu" w:hAnsi="Hand writing Mutlu"/>
          <w:sz w:val="24"/>
          <w:szCs w:val="24"/>
        </w:rPr>
        <w:t xml:space="preserve"> sayılarını yazınız. </w:t>
      </w:r>
      <w:r w:rsidR="00BD12D5">
        <w:rPr>
          <w:rFonts w:ascii="Hand writing Mutlu" w:hAnsi="Hand writing Mutlu"/>
          <w:b/>
          <w:sz w:val="24"/>
          <w:szCs w:val="24"/>
        </w:rPr>
        <w:t xml:space="preserve">( 6 </w:t>
      </w:r>
      <w:r w:rsidR="00A26292" w:rsidRPr="00A26292">
        <w:rPr>
          <w:rFonts w:ascii="Hand writing Mutlu" w:hAnsi="Hand writing Mutlu"/>
          <w:b/>
          <w:sz w:val="24"/>
          <w:szCs w:val="24"/>
        </w:rPr>
        <w:t>pn)</w:t>
      </w:r>
    </w:p>
    <w:p w:rsidR="00A26292" w:rsidRPr="00A26292" w:rsidRDefault="00A26292" w:rsidP="00A26292">
      <w:pPr>
        <w:pStyle w:val="ListeParagraf"/>
        <w:rPr>
          <w:rFonts w:ascii="Hand writing Mutlu" w:hAnsi="Hand writing Mutlu"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 xml:space="preserve">   Atatürk vatanını milletini çok severdi </w:t>
      </w:r>
    </w:p>
    <w:p w:rsidR="00A26292" w:rsidRPr="00A26292" w:rsidRDefault="00A26292" w:rsidP="00A26292">
      <w:pPr>
        <w:pStyle w:val="ListeParagraf"/>
        <w:rPr>
          <w:rFonts w:ascii="Hand writing Mutlu" w:hAnsi="Hand writing Mutlu"/>
          <w:sz w:val="24"/>
          <w:szCs w:val="24"/>
        </w:rPr>
      </w:pPr>
      <w:r w:rsidRPr="00A26292">
        <w:rPr>
          <w:rFonts w:ascii="Hand writing Mutlu" w:hAnsi="Hand writing Mutlu"/>
          <w:sz w:val="24"/>
          <w:szCs w:val="24"/>
        </w:rPr>
        <w:t xml:space="preserve">          </w:t>
      </w:r>
      <w:r w:rsidRPr="00A26292">
        <w:rPr>
          <w:rFonts w:ascii="Comic Sans MS" w:hAnsi="Comic Sans MS"/>
          <w:sz w:val="24"/>
          <w:szCs w:val="24"/>
        </w:rPr>
        <w:t>……</w:t>
      </w:r>
      <w:r w:rsidRPr="00A26292">
        <w:rPr>
          <w:rFonts w:ascii="Hand writing Mutlu" w:hAnsi="Hand writing Mutlu"/>
          <w:sz w:val="24"/>
          <w:szCs w:val="24"/>
        </w:rPr>
        <w:t xml:space="preserve">..    harf    </w:t>
      </w:r>
      <w:r w:rsidRPr="00A26292">
        <w:rPr>
          <w:rFonts w:ascii="Comic Sans MS" w:hAnsi="Comic Sans MS"/>
          <w:sz w:val="24"/>
          <w:szCs w:val="24"/>
        </w:rPr>
        <w:t>………</w:t>
      </w:r>
      <w:r w:rsidRPr="00A26292">
        <w:rPr>
          <w:rFonts w:ascii="Hand writing Mutlu" w:hAnsi="Hand writing Mutlu"/>
          <w:sz w:val="24"/>
          <w:szCs w:val="24"/>
        </w:rPr>
        <w:t>.hece</w:t>
      </w:r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.kelime</w:t>
      </w:r>
    </w:p>
    <w:p w:rsidR="00FD6951" w:rsidRPr="002136C7" w:rsidRDefault="00E33A98" w:rsidP="002136C7">
      <w:pPr>
        <w:tabs>
          <w:tab w:val="left" w:pos="7455"/>
        </w:tabs>
        <w:spacing w:after="0" w:line="240" w:lineRule="auto"/>
      </w:pPr>
      <w:r>
        <w:tab/>
      </w:r>
      <w:r>
        <w:tab/>
      </w:r>
      <w:r>
        <w:tab/>
        <w:t>BAŞARILAR…</w:t>
      </w:r>
      <w:bookmarkStart w:id="0" w:name="_GoBack"/>
      <w:bookmarkEnd w:id="0"/>
    </w:p>
    <w:sectPr w:rsidR="00FD6951" w:rsidRPr="002136C7" w:rsidSect="008470AC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4B9A"/>
    <w:multiLevelType w:val="hybridMultilevel"/>
    <w:tmpl w:val="DE46CD8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08F142A"/>
    <w:multiLevelType w:val="hybridMultilevel"/>
    <w:tmpl w:val="8CF8AD1C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C7"/>
    <w:rsid w:val="002136C7"/>
    <w:rsid w:val="003D4A1C"/>
    <w:rsid w:val="003D5940"/>
    <w:rsid w:val="006C73D3"/>
    <w:rsid w:val="00837D33"/>
    <w:rsid w:val="008470AC"/>
    <w:rsid w:val="009D19DE"/>
    <w:rsid w:val="00A26292"/>
    <w:rsid w:val="00BD12D5"/>
    <w:rsid w:val="00CB3208"/>
    <w:rsid w:val="00E33A98"/>
    <w:rsid w:val="00FD6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A1C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qFormat/>
    <w:rsid w:val="00FD6951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FD6951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table" w:styleId="TabloKlavuzu">
    <w:name w:val="Table Grid"/>
    <w:basedOn w:val="NormalTablo"/>
    <w:rsid w:val="00FD695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629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C73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9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gretimhane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sAli\Downloads\2.yazlg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2.yazlg</Template>
  <TotalTime>1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i.nalbant</dc:creator>
  <cp:lastModifiedBy>lenovo</cp:lastModifiedBy>
  <cp:revision>5</cp:revision>
  <cp:lastPrinted>2012-12-20T14:51:00Z</cp:lastPrinted>
  <dcterms:created xsi:type="dcterms:W3CDTF">2012-12-21T06:53:00Z</dcterms:created>
  <dcterms:modified xsi:type="dcterms:W3CDTF">2012-12-22T18:42:00Z</dcterms:modified>
</cp:coreProperties>
</file>