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Default="005709F0" w:rsidP="00A51A17">
      <w:pPr>
        <w:rPr>
          <w:sz w:val="22"/>
          <w:szCs w:val="22"/>
        </w:rPr>
      </w:pPr>
      <w:bookmarkStart w:id="0" w:name="_GoBack"/>
      <w:bookmarkEnd w:id="0"/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-696595</wp:posOffset>
            </wp:positionV>
            <wp:extent cx="2614930" cy="832485"/>
            <wp:effectExtent l="19050" t="0" r="0" b="0"/>
            <wp:wrapNone/>
            <wp:docPr id="175" name="Resim 17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640" w:rsidRDefault="007C3640" w:rsidP="00A51A17">
      <w:pPr>
        <w:rPr>
          <w:sz w:val="22"/>
          <w:szCs w:val="22"/>
        </w:rPr>
      </w:pPr>
    </w:p>
    <w:p w:rsidR="00D11443" w:rsidRDefault="009C06FB" w:rsidP="00A51A17">
      <w:pPr>
        <w:rPr>
          <w:sz w:val="22"/>
          <w:szCs w:val="22"/>
        </w:rPr>
      </w:pPr>
      <w:r w:rsidRPr="003A73D0">
        <w:rPr>
          <w:sz w:val="22"/>
          <w:szCs w:val="22"/>
        </w:rPr>
        <w:t>Adı Soyadı :</w:t>
      </w:r>
      <w:r w:rsidR="00495CD2" w:rsidRPr="003A73D0">
        <w:rPr>
          <w:sz w:val="22"/>
          <w:szCs w:val="22"/>
        </w:rPr>
        <w:t xml:space="preserve"> </w:t>
      </w:r>
      <w:r w:rsidR="00A51A17" w:rsidRPr="003A73D0">
        <w:rPr>
          <w:sz w:val="22"/>
          <w:szCs w:val="22"/>
        </w:rPr>
        <w:t>………………………….</w:t>
      </w:r>
      <w:r w:rsidR="003F2822" w:rsidRPr="003A73D0">
        <w:rPr>
          <w:sz w:val="22"/>
          <w:szCs w:val="22"/>
        </w:rPr>
        <w:t xml:space="preserve"> </w:t>
      </w:r>
      <w:r w:rsidR="00A51A17" w:rsidRPr="003A73D0">
        <w:rPr>
          <w:sz w:val="22"/>
          <w:szCs w:val="22"/>
        </w:rPr>
        <w:t xml:space="preserve">                                      </w:t>
      </w:r>
    </w:p>
    <w:p w:rsidR="00A51A17" w:rsidRPr="003A73D0" w:rsidRDefault="00C24563" w:rsidP="00A51A17">
      <w:pPr>
        <w:rPr>
          <w:sz w:val="22"/>
          <w:szCs w:val="22"/>
        </w:rPr>
      </w:pPr>
      <w:r w:rsidRPr="00C24563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3A73D0">
        <w:rPr>
          <w:sz w:val="22"/>
          <w:szCs w:val="22"/>
        </w:rPr>
        <w:t xml:space="preserve">No:  </w:t>
      </w:r>
      <w:r w:rsidR="00134E18">
        <w:rPr>
          <w:sz w:val="22"/>
          <w:szCs w:val="22"/>
        </w:rPr>
        <w:t xml:space="preserve">              </w:t>
      </w:r>
      <w:r w:rsidR="00A51A17" w:rsidRPr="003A73D0">
        <w:rPr>
          <w:sz w:val="22"/>
          <w:szCs w:val="22"/>
        </w:rPr>
        <w:t xml:space="preserve">……………..      </w:t>
      </w:r>
    </w:p>
    <w:p w:rsidR="00031D82" w:rsidRDefault="00031D82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0B3DA7" w:rsidRPr="003A73D0" w:rsidRDefault="000B3DA7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6B1A6F" w:rsidRPr="006B1A6F" w:rsidRDefault="006B1A6F" w:rsidP="006B1A6F">
      <w:pPr>
        <w:rPr>
          <w:b/>
        </w:rPr>
      </w:pPr>
      <w:r w:rsidRPr="006B1A6F">
        <w:rPr>
          <w:b/>
        </w:rPr>
        <w:t xml:space="preserve">1) </w:t>
      </w:r>
      <w:r w:rsidR="00813610">
        <w:rPr>
          <w:b/>
        </w:rPr>
        <w:t xml:space="preserve"> </w:t>
      </w:r>
      <w:r w:rsidRPr="006B1A6F">
        <w:rPr>
          <w:b/>
        </w:rPr>
        <w:t>Aşağıdaki ifadelerin önündeki parantezlerin içine doğru ise (D), yanlış ise (Y) harfi yazınız.</w:t>
      </w:r>
      <w:r w:rsidR="00813610">
        <w:rPr>
          <w:b/>
        </w:rPr>
        <w:t xml:space="preserve"> (</w:t>
      </w:r>
      <w:r w:rsidR="00813610" w:rsidRPr="00813610">
        <w:rPr>
          <w:b/>
          <w:sz w:val="20"/>
          <w:szCs w:val="20"/>
        </w:rPr>
        <w:t>10 Puan</w:t>
      </w:r>
      <w:r w:rsidR="00813610">
        <w:rPr>
          <w:b/>
        </w:rPr>
        <w:t>)</w:t>
      </w:r>
    </w:p>
    <w:p w:rsidR="006B1A6F" w:rsidRDefault="006B1A6F" w:rsidP="006B1A6F">
      <w:r>
        <w:t xml:space="preserve">      </w:t>
      </w:r>
    </w:p>
    <w:p w:rsidR="006B1A6F" w:rsidRDefault="006B1A6F" w:rsidP="006B1A6F">
      <w:r w:rsidRPr="00796F9C">
        <w:rPr>
          <w:b/>
        </w:rPr>
        <w:t>(      )</w:t>
      </w:r>
      <w:r w:rsidRPr="009F0888">
        <w:t xml:space="preserve"> </w:t>
      </w:r>
      <w:r>
        <w:t xml:space="preserve">     1 saat = 60 saniyedir.</w:t>
      </w:r>
    </w:p>
    <w:p w:rsidR="006B1A6F" w:rsidRDefault="006B1A6F" w:rsidP="006B1A6F">
      <w:r w:rsidRPr="00796F9C">
        <w:rPr>
          <w:b/>
        </w:rPr>
        <w:t>(      )</w:t>
      </w:r>
      <w:r>
        <w:t xml:space="preserve"> </w:t>
      </w:r>
      <w:r w:rsidRPr="009F0888">
        <w:t xml:space="preserve"> </w:t>
      </w:r>
      <w:r>
        <w:t xml:space="preserve">    </w:t>
      </w:r>
      <w:smartTag w:uri="urn:schemas-microsoft-com:office:smarttags" w:element="metricconverter">
        <w:smartTagPr>
          <w:attr w:name="ProductID" w:val="1 metre"/>
        </w:smartTagPr>
        <w:r>
          <w:t>1 metre</w:t>
        </w:r>
      </w:smartTag>
      <w:r>
        <w:t xml:space="preserve"> = 1000 santimetredir.</w:t>
      </w:r>
    </w:p>
    <w:p w:rsidR="006B1A6F" w:rsidRDefault="006B1A6F" w:rsidP="006B1A6F">
      <w:r w:rsidRPr="00796F9C">
        <w:rPr>
          <w:b/>
        </w:rPr>
        <w:t>(      )</w:t>
      </w:r>
      <w:r w:rsidRPr="009F0888">
        <w:t xml:space="preserve"> </w:t>
      </w:r>
      <w:r>
        <w:t xml:space="preserve">     % 60 “Yüzde altmış” diye okunur.</w:t>
      </w:r>
    </w:p>
    <w:p w:rsidR="006B1A6F" w:rsidRDefault="006B1A6F" w:rsidP="006B1A6F">
      <w:r w:rsidRPr="00796F9C">
        <w:rPr>
          <w:b/>
        </w:rPr>
        <w:t>(      )</w:t>
      </w:r>
      <w:r w:rsidRPr="009F0888">
        <w:t xml:space="preserve"> </w:t>
      </w:r>
      <w:r>
        <w:t xml:space="preserve">     Bir bütünün aynı miktarlarını gösteren  </w:t>
      </w:r>
    </w:p>
    <w:p w:rsidR="006B1A6F" w:rsidRDefault="006B1A6F" w:rsidP="006B1A6F">
      <w:r>
        <w:t xml:space="preserve">               kesirlere denk kesirler denir.</w:t>
      </w:r>
    </w:p>
    <w:p w:rsidR="006B1A6F" w:rsidRDefault="006B1A6F" w:rsidP="006B1A6F">
      <w:r w:rsidRPr="00796F9C">
        <w:rPr>
          <w:b/>
        </w:rPr>
        <w:t>(      )</w:t>
      </w:r>
      <w:r>
        <w:t xml:space="preserve">     </w:t>
      </w:r>
      <w:r w:rsidRPr="009F0888">
        <w:t xml:space="preserve"> </w:t>
      </w:r>
      <w:r>
        <w:t xml:space="preserve">Dörtgenlerin iç açılarının ölçüleri </w:t>
      </w:r>
    </w:p>
    <w:p w:rsidR="006B1A6F" w:rsidRDefault="006B1A6F" w:rsidP="006B1A6F">
      <w:r>
        <w:t xml:space="preserve">               toplamı 360 derecedir.</w:t>
      </w:r>
    </w:p>
    <w:p w:rsidR="00C648DD" w:rsidRPr="006B1A6F" w:rsidRDefault="00C648DD" w:rsidP="006B1A6F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A59CF" w:rsidRDefault="00DA59C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5D2BFF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5D2BFF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DA59CF" w:rsidRDefault="00DA59C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6619F4" w:rsidRPr="006619F4" w:rsidRDefault="006619F4" w:rsidP="006619F4">
      <w:pPr>
        <w:rPr>
          <w:b/>
        </w:rPr>
      </w:pPr>
      <w:r w:rsidRPr="006619F4">
        <w:rPr>
          <w:b/>
        </w:rPr>
        <w:t>2) Aşağıda okunuşları verilen ondalık kesirleri rakamlarıyla eşleştiriniz.</w:t>
      </w:r>
      <w:r>
        <w:rPr>
          <w:b/>
        </w:rPr>
        <w:t xml:space="preserve"> (</w:t>
      </w:r>
      <w:r w:rsidRPr="006619F4">
        <w:rPr>
          <w:b/>
          <w:sz w:val="20"/>
          <w:szCs w:val="20"/>
        </w:rPr>
        <w:t>10 Puan</w:t>
      </w:r>
      <w:r>
        <w:rPr>
          <w:b/>
        </w:rPr>
        <w:t>)</w:t>
      </w:r>
    </w:p>
    <w:p w:rsidR="006619F4" w:rsidRDefault="006619F4" w:rsidP="006619F4"/>
    <w:p w:rsidR="006619F4" w:rsidRPr="009F0888" w:rsidRDefault="006619F4" w:rsidP="006619F4">
      <w:r>
        <w:t xml:space="preserve">( </w:t>
      </w:r>
      <w:r w:rsidRPr="00E26858">
        <w:rPr>
          <w:b/>
        </w:rPr>
        <w:t xml:space="preserve">A </w:t>
      </w:r>
      <w:r>
        <w:t xml:space="preserve">)  İki tam onda sekiz                    (      )  2,005  ( </w:t>
      </w:r>
      <w:r w:rsidRPr="00E26858">
        <w:rPr>
          <w:b/>
        </w:rPr>
        <w:t xml:space="preserve">B </w:t>
      </w:r>
      <w:r>
        <w:t>)  İki tam yüzde yirmi beş            (      )  2,09</w:t>
      </w:r>
    </w:p>
    <w:p w:rsidR="006619F4" w:rsidRDefault="006619F4" w:rsidP="006619F4">
      <w:r>
        <w:t xml:space="preserve">( </w:t>
      </w:r>
      <w:r w:rsidRPr="00E26858">
        <w:rPr>
          <w:b/>
        </w:rPr>
        <w:t xml:space="preserve">C </w:t>
      </w:r>
      <w:r>
        <w:t xml:space="preserve">)  </w:t>
      </w:r>
      <w:r w:rsidRPr="006619F4">
        <w:rPr>
          <w:sz w:val="20"/>
          <w:szCs w:val="20"/>
        </w:rPr>
        <w:t>İki tam binde dört yüz elli dokuz</w:t>
      </w:r>
      <w:r>
        <w:t xml:space="preserve">      (      )  2,459</w:t>
      </w:r>
    </w:p>
    <w:p w:rsidR="006619F4" w:rsidRPr="009F0888" w:rsidRDefault="006619F4" w:rsidP="006619F4">
      <w:r>
        <w:t xml:space="preserve">( </w:t>
      </w:r>
      <w:r w:rsidRPr="00E26858">
        <w:rPr>
          <w:b/>
        </w:rPr>
        <w:t>D</w:t>
      </w:r>
      <w:r>
        <w:t xml:space="preserve"> )  İki tam binde beş                      (      )  2,25</w:t>
      </w:r>
    </w:p>
    <w:p w:rsidR="006619F4" w:rsidRDefault="006619F4" w:rsidP="006619F4">
      <w:r>
        <w:t xml:space="preserve">( </w:t>
      </w:r>
      <w:r w:rsidRPr="00E26858">
        <w:rPr>
          <w:b/>
        </w:rPr>
        <w:t>E</w:t>
      </w:r>
      <w:r>
        <w:t xml:space="preserve"> )  İki tam yüzde dokuz                 (      )  2,8</w:t>
      </w:r>
    </w:p>
    <w:p w:rsidR="006619F4" w:rsidRDefault="006619F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5D2BFF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5D2BFF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5D2BFF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BB4D2C" w:rsidRDefault="00BB4D2C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5D2BFF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55096" w:rsidRDefault="00A5509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b/>
          <w:sz w:val="28"/>
          <w:szCs w:val="28"/>
        </w:rPr>
      </w:pPr>
      <w:r w:rsidRPr="00A55096">
        <w:rPr>
          <w:b/>
        </w:rPr>
        <w:t>3)  3 gün 12 saat toplam kaç saat eder?</w:t>
      </w:r>
      <w:r w:rsidRPr="00A55096">
        <w:rPr>
          <w:b/>
          <w:sz w:val="28"/>
          <w:szCs w:val="28"/>
        </w:rPr>
        <w:t xml:space="preserve">  </w:t>
      </w:r>
    </w:p>
    <w:p w:rsidR="00AA4FD6" w:rsidRPr="00A55096" w:rsidRDefault="00A5509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b/>
          <w:sz w:val="28"/>
          <w:szCs w:val="28"/>
        </w:rPr>
      </w:pPr>
      <w:r w:rsidRPr="00A55096">
        <w:rPr>
          <w:b/>
          <w:sz w:val="28"/>
          <w:szCs w:val="28"/>
        </w:rPr>
        <w:t>(</w:t>
      </w:r>
      <w:r w:rsidR="005A55E4">
        <w:rPr>
          <w:b/>
          <w:sz w:val="20"/>
          <w:szCs w:val="20"/>
        </w:rPr>
        <w:t>10</w:t>
      </w:r>
      <w:r w:rsidRPr="00A55096">
        <w:rPr>
          <w:b/>
          <w:sz w:val="20"/>
          <w:szCs w:val="20"/>
        </w:rPr>
        <w:t xml:space="preserve"> Puan</w:t>
      </w:r>
      <w:r w:rsidRPr="00A55096">
        <w:rPr>
          <w:b/>
          <w:sz w:val="28"/>
          <w:szCs w:val="28"/>
        </w:rPr>
        <w:t>)</w:t>
      </w: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31D82" w:rsidRDefault="00031D82" w:rsidP="001347B7">
      <w:pPr>
        <w:pStyle w:val="ListeParagraf"/>
        <w:spacing w:before="240"/>
        <w:ind w:left="0"/>
        <w:jc w:val="both"/>
        <w:rPr>
          <w:b/>
        </w:rPr>
      </w:pPr>
    </w:p>
    <w:p w:rsidR="00031D82" w:rsidRDefault="00031D82" w:rsidP="001347B7">
      <w:pPr>
        <w:pStyle w:val="ListeParagraf"/>
        <w:spacing w:before="240"/>
        <w:ind w:left="0"/>
        <w:jc w:val="both"/>
        <w:rPr>
          <w:b/>
        </w:rPr>
      </w:pPr>
    </w:p>
    <w:p w:rsidR="00FE625F" w:rsidRDefault="00DE7923" w:rsidP="003A73D0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lastRenderedPageBreak/>
        <w:t xml:space="preserve">          </w:t>
      </w:r>
      <w:r w:rsidR="007C3640">
        <w:rPr>
          <w:rFonts w:ascii="Comic Sans MS" w:hAnsi="Comic Sans MS" w:cs="Arial"/>
          <w:sz w:val="22"/>
          <w:szCs w:val="22"/>
        </w:rPr>
        <w:t xml:space="preserve">                         </w:t>
      </w:r>
      <w:r w:rsidR="00D11443">
        <w:rPr>
          <w:rFonts w:ascii="Comic Sans MS" w:hAnsi="Comic Sans MS" w:cs="Arial"/>
          <w:sz w:val="22"/>
          <w:szCs w:val="22"/>
        </w:rPr>
        <w:t xml:space="preserve">  </w:t>
      </w:r>
      <w:r w:rsidR="00D11443">
        <w:rPr>
          <w:rStyle w:val="SayfaNumaras"/>
          <w:rFonts w:ascii="Comic Sans MS" w:hAnsi="Comic Sans MS"/>
          <w:b/>
          <w:sz w:val="22"/>
          <w:szCs w:val="22"/>
        </w:rPr>
        <w:t>NOTU:</w:t>
      </w:r>
    </w:p>
    <w:p w:rsidR="00D51DB5" w:rsidRPr="00DE7923" w:rsidRDefault="00D51DB5" w:rsidP="00FE625F">
      <w:pPr>
        <w:pStyle w:val="ListeParagraf"/>
        <w:jc w:val="both"/>
        <w:rPr>
          <w:sz w:val="22"/>
          <w:szCs w:val="22"/>
        </w:rPr>
      </w:pPr>
    </w:p>
    <w:p w:rsidR="00D51DB5" w:rsidRDefault="00D51DB5" w:rsidP="00FE625F">
      <w:pPr>
        <w:pStyle w:val="ListeParagraf"/>
        <w:jc w:val="both"/>
        <w:rPr>
          <w:sz w:val="22"/>
          <w:szCs w:val="22"/>
        </w:rPr>
      </w:pPr>
    </w:p>
    <w:p w:rsidR="00A510C5" w:rsidRPr="00DE7923" w:rsidRDefault="00A510C5" w:rsidP="00FE625F">
      <w:pPr>
        <w:pStyle w:val="ListeParagraf"/>
        <w:jc w:val="both"/>
        <w:rPr>
          <w:sz w:val="22"/>
          <w:szCs w:val="22"/>
        </w:rPr>
      </w:pPr>
    </w:p>
    <w:p w:rsidR="00DE7923" w:rsidRDefault="00DE7923" w:rsidP="00DE7923">
      <w:pPr>
        <w:rPr>
          <w:b/>
        </w:rPr>
      </w:pPr>
    </w:p>
    <w:p w:rsidR="00031D82" w:rsidRDefault="00031D82" w:rsidP="00DE7923">
      <w:pPr>
        <w:rPr>
          <w:b/>
        </w:rPr>
      </w:pPr>
    </w:p>
    <w:p w:rsidR="00E45AB7" w:rsidRPr="00E45AB7" w:rsidRDefault="00E45AB7" w:rsidP="00E45AB7">
      <w:pPr>
        <w:rPr>
          <w:b/>
        </w:rPr>
      </w:pPr>
      <w:r w:rsidRPr="00E45AB7">
        <w:rPr>
          <w:b/>
        </w:rPr>
        <w:t>4) Sabah evden 7.30’da çıkan Erdem saat 13.20’de eve döndüğüne göre dışarıda ne kadar kalmıştır?</w:t>
      </w:r>
      <w:r>
        <w:rPr>
          <w:b/>
        </w:rPr>
        <w:t xml:space="preserve"> (</w:t>
      </w:r>
      <w:r w:rsidRPr="00E45AB7">
        <w:rPr>
          <w:b/>
          <w:sz w:val="20"/>
          <w:szCs w:val="20"/>
        </w:rPr>
        <w:t>10 Puan</w:t>
      </w:r>
      <w:r>
        <w:rPr>
          <w:b/>
        </w:rPr>
        <w:t>)</w:t>
      </w:r>
    </w:p>
    <w:p w:rsidR="001347B7" w:rsidRDefault="001347B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E45AB7" w:rsidRDefault="00E45AB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E45AB7" w:rsidRPr="00E45AB7" w:rsidRDefault="00E45AB7" w:rsidP="00E45AB7">
      <w:pPr>
        <w:rPr>
          <w:b/>
        </w:rPr>
      </w:pPr>
      <w:r w:rsidRPr="00E45AB7">
        <w:rPr>
          <w:b/>
        </w:rPr>
        <w:t xml:space="preserve">5) </w:t>
      </w:r>
      <w:r>
        <w:rPr>
          <w:b/>
        </w:rPr>
        <w:t xml:space="preserve"> </w:t>
      </w:r>
      <w:r w:rsidRPr="00E45AB7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9" o:title=""/>
          </v:shape>
          <o:OLEObject Type="Embed" ProgID="Equation.3" ShapeID="_x0000_i1025" DrawAspect="Content" ObjectID="_1418923488" r:id="rId10"/>
        </w:object>
      </w:r>
      <w:r w:rsidRPr="00E45AB7">
        <w:rPr>
          <w:b/>
        </w:rPr>
        <w:t xml:space="preserve"> kesrinin yüzde sembolü ile gösterilişi aşağıda</w:t>
      </w:r>
      <w:r>
        <w:rPr>
          <w:b/>
        </w:rPr>
        <w:t xml:space="preserve">- </w:t>
      </w:r>
      <w:r w:rsidRPr="00E45AB7">
        <w:rPr>
          <w:b/>
        </w:rPr>
        <w:t>kilerden hangisidir?</w:t>
      </w:r>
      <w:r>
        <w:rPr>
          <w:b/>
        </w:rPr>
        <w:t xml:space="preserve"> (</w:t>
      </w:r>
      <w:r w:rsidR="00BB4D2C">
        <w:rPr>
          <w:b/>
          <w:sz w:val="20"/>
          <w:szCs w:val="20"/>
        </w:rPr>
        <w:t>5</w:t>
      </w:r>
      <w:r w:rsidRPr="00E45AB7">
        <w:rPr>
          <w:b/>
          <w:sz w:val="20"/>
          <w:szCs w:val="20"/>
        </w:rPr>
        <w:t xml:space="preserve"> Puan</w:t>
      </w:r>
      <w:r>
        <w:rPr>
          <w:b/>
        </w:rPr>
        <w:t>)</w:t>
      </w:r>
    </w:p>
    <w:p w:rsidR="00E45AB7" w:rsidRPr="00E45AB7" w:rsidRDefault="00E45AB7" w:rsidP="00E45AB7"/>
    <w:p w:rsidR="00E45AB7" w:rsidRPr="00E45AB7" w:rsidRDefault="00E45AB7" w:rsidP="00E45AB7">
      <w:r w:rsidRPr="00E45AB7">
        <w:rPr>
          <w:b/>
        </w:rPr>
        <w:t xml:space="preserve"> A</w:t>
      </w:r>
      <w:r w:rsidRPr="00E45AB7">
        <w:t xml:space="preserve">. % 30   </w:t>
      </w:r>
      <w:r>
        <w:t xml:space="preserve">       </w:t>
      </w:r>
      <w:r w:rsidRPr="00E45AB7">
        <w:rPr>
          <w:b/>
        </w:rPr>
        <w:t>B</w:t>
      </w:r>
      <w:r w:rsidRPr="00E45AB7">
        <w:t xml:space="preserve">. %40 </w:t>
      </w:r>
      <w:r>
        <w:t xml:space="preserve">    </w:t>
      </w:r>
      <w:r w:rsidRPr="00E45AB7">
        <w:t xml:space="preserve">  </w:t>
      </w:r>
      <w:r w:rsidRPr="00E45AB7">
        <w:rPr>
          <w:b/>
        </w:rPr>
        <w:t xml:space="preserve"> C</w:t>
      </w:r>
      <w:r w:rsidRPr="00E45AB7">
        <w:t xml:space="preserve">. % 50          </w:t>
      </w:r>
      <w:r w:rsidRPr="00E45AB7">
        <w:rPr>
          <w:b/>
        </w:rPr>
        <w:t xml:space="preserve"> D</w:t>
      </w:r>
      <w:r w:rsidRPr="00E45AB7">
        <w:t>. % 60</w:t>
      </w:r>
    </w:p>
    <w:p w:rsidR="00E45AB7" w:rsidRDefault="00E45AB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BB4D2C" w:rsidRDefault="00BB4D2C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BB4D2C" w:rsidRDefault="00BB4D2C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BB4D2C" w:rsidRDefault="00BB4D2C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BB4D2C" w:rsidRDefault="00BB4D2C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BB4D2C" w:rsidRPr="00BB4D2C" w:rsidRDefault="00BB4D2C" w:rsidP="00BB4D2C">
      <w:pPr>
        <w:rPr>
          <w:b/>
        </w:rPr>
      </w:pPr>
      <w:r w:rsidRPr="00BB4D2C">
        <w:rPr>
          <w:b/>
        </w:rPr>
        <w:t xml:space="preserve">6) </w:t>
      </w:r>
      <w:r w:rsidRPr="00BB4D2C">
        <w:rPr>
          <w:b/>
          <w:position w:val="-24"/>
        </w:rPr>
        <w:object w:dxaOrig="440" w:dyaOrig="620">
          <v:shape id="_x0000_i1026" type="#_x0000_t75" style="width:22.5pt;height:31.5pt" o:ole="">
            <v:imagedata r:id="rId11" o:title=""/>
          </v:shape>
          <o:OLEObject Type="Embed" ProgID="Equation.3" ShapeID="_x0000_i1026" DrawAspect="Content" ObjectID="_1418923489" r:id="rId12"/>
        </w:object>
      </w:r>
      <w:r w:rsidRPr="00BB4D2C">
        <w:rPr>
          <w:b/>
        </w:rPr>
        <w:t xml:space="preserve"> ondalık kesrinin virgül kullanılarak </w:t>
      </w:r>
      <w:r>
        <w:rPr>
          <w:b/>
        </w:rPr>
        <w:t xml:space="preserve">göste- </w:t>
      </w:r>
      <w:r w:rsidRPr="00BB4D2C">
        <w:rPr>
          <w:b/>
        </w:rPr>
        <w:t>rilişi aşağıdakilerden hangisidir? (</w:t>
      </w:r>
      <w:r>
        <w:rPr>
          <w:b/>
          <w:sz w:val="20"/>
          <w:szCs w:val="20"/>
        </w:rPr>
        <w:t>5</w:t>
      </w:r>
      <w:r w:rsidRPr="00BB4D2C">
        <w:rPr>
          <w:b/>
          <w:sz w:val="20"/>
          <w:szCs w:val="20"/>
        </w:rPr>
        <w:t xml:space="preserve"> Puan</w:t>
      </w:r>
      <w:r w:rsidRPr="00BB4D2C">
        <w:rPr>
          <w:b/>
        </w:rPr>
        <w:t>)</w:t>
      </w:r>
    </w:p>
    <w:p w:rsidR="00BB4D2C" w:rsidRPr="00BB4D2C" w:rsidRDefault="00BB4D2C" w:rsidP="00BB4D2C"/>
    <w:p w:rsidR="00BB4D2C" w:rsidRPr="00BB4D2C" w:rsidRDefault="00BB4D2C" w:rsidP="00BB4D2C">
      <w:r w:rsidRPr="00BB4D2C">
        <w:rPr>
          <w:b/>
        </w:rPr>
        <w:t>A</w:t>
      </w:r>
      <w:r w:rsidRPr="00BB4D2C">
        <w:t xml:space="preserve">. 76,100       </w:t>
      </w:r>
      <w:r w:rsidRPr="00BB4D2C">
        <w:rPr>
          <w:b/>
        </w:rPr>
        <w:t>B</w:t>
      </w:r>
      <w:r w:rsidRPr="00BB4D2C">
        <w:t xml:space="preserve">. 7,100         </w:t>
      </w:r>
      <w:r w:rsidRPr="00BB4D2C">
        <w:rPr>
          <w:b/>
        </w:rPr>
        <w:t>C</w:t>
      </w:r>
      <w:r w:rsidRPr="00BB4D2C">
        <w:t xml:space="preserve">. 0,76          </w:t>
      </w:r>
      <w:r w:rsidRPr="00BB4D2C">
        <w:rPr>
          <w:b/>
        </w:rPr>
        <w:t>D</w:t>
      </w:r>
      <w:r w:rsidRPr="00BB4D2C">
        <w:t>. 0,176</w:t>
      </w: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A4FD6" w:rsidRDefault="00AA4FD6" w:rsidP="001347B7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BB4D2C" w:rsidRDefault="00BB4D2C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031D82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031D82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5709F0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-657860</wp:posOffset>
            </wp:positionV>
            <wp:extent cx="2349500" cy="822960"/>
            <wp:effectExtent l="19050" t="0" r="0" b="0"/>
            <wp:wrapNone/>
            <wp:docPr id="211" name="Resim 211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5F" w:rsidRDefault="00C2456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 w:rsidRPr="00C24563">
        <w:rPr>
          <w:b/>
          <w:noProof/>
        </w:rPr>
        <w:pict>
          <v:line id="_x0000_s1241" style="position:absolute;left:0;text-align:left;z-index:251656704" from="252pt,12.5pt" to="252pt,762.15pt" strokeweight="6pt">
            <v:stroke linestyle="thickBetweenThin"/>
          </v:line>
        </w:pict>
      </w:r>
    </w:p>
    <w:p w:rsidR="006342E2" w:rsidRDefault="006342E2" w:rsidP="003861D1">
      <w:pPr>
        <w:rPr>
          <w:rFonts w:ascii="Comic Sans MS" w:hAnsi="Comic Sans MS"/>
          <w:b/>
          <w:sz w:val="22"/>
          <w:szCs w:val="22"/>
        </w:rPr>
      </w:pPr>
    </w:p>
    <w:p w:rsidR="006342E2" w:rsidRDefault="006342E2" w:rsidP="006342E2">
      <w:pPr>
        <w:jc w:val="both"/>
        <w:rPr>
          <w:b/>
        </w:rPr>
      </w:pPr>
      <w:r w:rsidRPr="006342E2">
        <w:rPr>
          <w:b/>
        </w:rPr>
        <w:t xml:space="preserve">7) </w:t>
      </w:r>
      <w:r>
        <w:rPr>
          <w:b/>
        </w:rPr>
        <w:t xml:space="preserve">  </w:t>
      </w:r>
      <w:smartTag w:uri="urn:schemas-microsoft-com:office:smarttags" w:element="metricconverter">
        <w:smartTagPr>
          <w:attr w:name="ProductID" w:val="5 m"/>
        </w:smartTagPr>
        <w:r w:rsidRPr="006342E2">
          <w:rPr>
            <w:b/>
          </w:rPr>
          <w:t>5 m</w:t>
        </w:r>
      </w:smartTag>
      <w:r w:rsidRPr="006342E2">
        <w:rPr>
          <w:b/>
        </w:rPr>
        <w:t xml:space="preserve"> uzunluğundaki kumaşın 450 cm’si </w:t>
      </w:r>
    </w:p>
    <w:p w:rsidR="006342E2" w:rsidRPr="006342E2" w:rsidRDefault="006342E2" w:rsidP="006342E2">
      <w:pPr>
        <w:jc w:val="both"/>
        <w:rPr>
          <w:b/>
        </w:rPr>
      </w:pPr>
      <w:r>
        <w:rPr>
          <w:b/>
        </w:rPr>
        <w:t xml:space="preserve">      </w:t>
      </w:r>
      <w:r w:rsidRPr="006342E2">
        <w:rPr>
          <w:b/>
        </w:rPr>
        <w:t>koltuklara kılıf için kullanılmıştır.</w:t>
      </w:r>
    </w:p>
    <w:p w:rsidR="006342E2" w:rsidRDefault="006342E2" w:rsidP="006342E2">
      <w:pPr>
        <w:jc w:val="both"/>
        <w:rPr>
          <w:b/>
        </w:rPr>
      </w:pPr>
      <w:r>
        <w:rPr>
          <w:b/>
        </w:rPr>
        <w:t xml:space="preserve">     </w:t>
      </w:r>
      <w:r w:rsidRPr="006342E2">
        <w:rPr>
          <w:b/>
        </w:rPr>
        <w:t xml:space="preserve"> Buna göre, geriye kaç cm kumaş kalmıştır?</w:t>
      </w:r>
      <w:r>
        <w:rPr>
          <w:b/>
        </w:rPr>
        <w:t xml:space="preserve">  </w:t>
      </w:r>
    </w:p>
    <w:p w:rsidR="006342E2" w:rsidRPr="006342E2" w:rsidRDefault="006342E2" w:rsidP="006342E2">
      <w:pPr>
        <w:jc w:val="both"/>
        <w:rPr>
          <w:b/>
          <w:sz w:val="20"/>
          <w:szCs w:val="20"/>
        </w:rPr>
      </w:pPr>
      <w:r w:rsidRPr="006342E2">
        <w:rPr>
          <w:b/>
          <w:sz w:val="20"/>
          <w:szCs w:val="20"/>
        </w:rPr>
        <w:t xml:space="preserve">    </w:t>
      </w:r>
      <w:r w:rsidR="003F2AD6">
        <w:rPr>
          <w:b/>
          <w:sz w:val="20"/>
          <w:szCs w:val="20"/>
        </w:rPr>
        <w:t xml:space="preserve">  </w:t>
      </w:r>
      <w:r w:rsidRPr="006342E2">
        <w:rPr>
          <w:b/>
          <w:sz w:val="20"/>
          <w:szCs w:val="20"/>
        </w:rPr>
        <w:t xml:space="preserve">  (</w:t>
      </w:r>
      <w:r w:rsidR="003F2AD6">
        <w:rPr>
          <w:b/>
          <w:sz w:val="20"/>
          <w:szCs w:val="20"/>
        </w:rPr>
        <w:t>5</w:t>
      </w:r>
      <w:r w:rsidRPr="006342E2">
        <w:rPr>
          <w:b/>
          <w:sz w:val="20"/>
          <w:szCs w:val="20"/>
        </w:rPr>
        <w:t xml:space="preserve"> Puan)</w:t>
      </w:r>
    </w:p>
    <w:p w:rsidR="006342E2" w:rsidRPr="006342E2" w:rsidRDefault="006342E2" w:rsidP="006342E2">
      <w:pPr>
        <w:jc w:val="both"/>
        <w:rPr>
          <w:b/>
        </w:rPr>
      </w:pPr>
    </w:p>
    <w:p w:rsidR="006342E2" w:rsidRPr="006342E2" w:rsidRDefault="006342E2" w:rsidP="006342E2">
      <w:pPr>
        <w:jc w:val="both"/>
      </w:pPr>
      <w:r>
        <w:rPr>
          <w:b/>
        </w:rPr>
        <w:t xml:space="preserve">    </w:t>
      </w:r>
      <w:r w:rsidRPr="006342E2">
        <w:rPr>
          <w:b/>
        </w:rPr>
        <w:t xml:space="preserve">  A</w:t>
      </w:r>
      <w:r w:rsidRPr="006342E2">
        <w:t xml:space="preserve">.50              </w:t>
      </w:r>
      <w:r w:rsidRPr="006342E2">
        <w:rPr>
          <w:b/>
        </w:rPr>
        <w:t>B</w:t>
      </w:r>
      <w:r w:rsidRPr="006342E2">
        <w:t xml:space="preserve">. 20           </w:t>
      </w:r>
      <w:r w:rsidRPr="006342E2">
        <w:rPr>
          <w:b/>
        </w:rPr>
        <w:t>C</w:t>
      </w:r>
      <w:r w:rsidRPr="006342E2">
        <w:t xml:space="preserve">. 10               </w:t>
      </w:r>
      <w:r w:rsidRPr="006342E2">
        <w:rPr>
          <w:b/>
        </w:rPr>
        <w:t>D</w:t>
      </w:r>
      <w:r w:rsidRPr="006342E2">
        <w:t>. 5</w:t>
      </w:r>
    </w:p>
    <w:p w:rsidR="002C48BA" w:rsidRDefault="002C48BA" w:rsidP="003861D1">
      <w:pPr>
        <w:rPr>
          <w:rFonts w:ascii="Comic Sans MS" w:hAnsi="Comic Sans MS"/>
          <w:b/>
          <w:sz w:val="22"/>
          <w:szCs w:val="22"/>
        </w:rPr>
      </w:pPr>
    </w:p>
    <w:p w:rsidR="002E5C5A" w:rsidRDefault="002E5C5A" w:rsidP="00031D82">
      <w:pPr>
        <w:jc w:val="both"/>
        <w:rPr>
          <w:rFonts w:ascii="Comic Sans MS" w:hAnsi="Comic Sans MS"/>
          <w:b/>
          <w:sz w:val="22"/>
          <w:szCs w:val="22"/>
        </w:rPr>
      </w:pPr>
    </w:p>
    <w:p w:rsidR="002C48BA" w:rsidRDefault="002C48BA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6C4FAE" w:rsidRDefault="006C4FA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3F2AD6" w:rsidRDefault="003F2AD6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295F05" w:rsidRDefault="00295F05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295F05" w:rsidRDefault="00295F05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295F05" w:rsidRDefault="003F2AD6" w:rsidP="00AB63DE">
      <w:pPr>
        <w:pStyle w:val="ListeParagraf"/>
        <w:ind w:left="0"/>
        <w:jc w:val="both"/>
        <w:rPr>
          <w:b/>
        </w:rPr>
      </w:pPr>
      <w:r w:rsidRPr="00295F05">
        <w:rPr>
          <w:b/>
        </w:rPr>
        <w:t xml:space="preserve">8) </w:t>
      </w:r>
      <w:r w:rsidR="00295F05" w:rsidRPr="00295F05">
        <w:rPr>
          <w:b/>
        </w:rPr>
        <w:t xml:space="preserve">Çiftçi elde ettiği buğdayın </w:t>
      </w:r>
      <w:r w:rsidR="00295F05" w:rsidRPr="00295F05">
        <w:rPr>
          <w:b/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F05" w:rsidRPr="00295F05">
        <w:rPr>
          <w:b/>
        </w:rPr>
        <w:t xml:space="preserve">’ini satmış, </w:t>
      </w:r>
    </w:p>
    <w:p w:rsidR="00295F05" w:rsidRDefault="00AB63DE" w:rsidP="00AB63DE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</w:t>
      </w:r>
      <w:r w:rsidR="00295F05" w:rsidRPr="00295F05">
        <w:rPr>
          <w:b/>
        </w:rPr>
        <w:t xml:space="preserve"> </w:t>
      </w:r>
      <w:r w:rsidR="00295F05" w:rsidRPr="00295F05">
        <w:rPr>
          <w:b/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F05" w:rsidRPr="00295F05">
        <w:rPr>
          <w:b/>
        </w:rPr>
        <w:t>’</w:t>
      </w:r>
      <w:r w:rsidR="00295F05">
        <w:rPr>
          <w:b/>
        </w:rPr>
        <w:t xml:space="preserve"> </w:t>
      </w:r>
      <w:r w:rsidR="00295F05" w:rsidRPr="00295F05">
        <w:rPr>
          <w:b/>
        </w:rPr>
        <w:t xml:space="preserve">sini tohumluk olarak ayırmıştır. </w:t>
      </w:r>
    </w:p>
    <w:p w:rsidR="00AB63DE" w:rsidRDefault="00AB63DE" w:rsidP="00AB63DE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</w:t>
      </w:r>
      <w:r w:rsidR="00295F05" w:rsidRPr="00295F05">
        <w:rPr>
          <w:b/>
        </w:rPr>
        <w:t xml:space="preserve">Geriye </w:t>
      </w:r>
      <w:smartTag w:uri="urn:schemas-microsoft-com:office:smarttags" w:element="metricconverter">
        <w:smartTagPr>
          <w:attr w:name="ProductID" w:val="80 kg"/>
        </w:smartTagPr>
        <w:r w:rsidR="00295F05" w:rsidRPr="00295F05">
          <w:rPr>
            <w:b/>
          </w:rPr>
          <w:t>80 kg</w:t>
        </w:r>
      </w:smartTag>
      <w:r w:rsidR="00295F05" w:rsidRPr="00295F05">
        <w:rPr>
          <w:b/>
        </w:rPr>
        <w:t xml:space="preserve"> buğday kaldığına göre, çiftçi </w:t>
      </w:r>
      <w:r>
        <w:rPr>
          <w:b/>
        </w:rPr>
        <w:t xml:space="preserve">   </w:t>
      </w:r>
    </w:p>
    <w:p w:rsidR="003F2AD6" w:rsidRPr="00295F05" w:rsidRDefault="00AB63DE" w:rsidP="00AB63DE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</w:t>
      </w:r>
      <w:r w:rsidR="00295F05" w:rsidRPr="00295F05">
        <w:rPr>
          <w:b/>
        </w:rPr>
        <w:t>kaç kg buğday elde etmiştir?</w:t>
      </w:r>
      <w:r w:rsidR="00295F05">
        <w:rPr>
          <w:b/>
        </w:rPr>
        <w:t xml:space="preserve"> </w:t>
      </w:r>
      <w:r w:rsidR="00295F05" w:rsidRPr="00295F05">
        <w:rPr>
          <w:b/>
          <w:sz w:val="20"/>
          <w:szCs w:val="20"/>
        </w:rPr>
        <w:t>(10 Puan)</w:t>
      </w:r>
    </w:p>
    <w:p w:rsidR="006C4FAE" w:rsidRDefault="006C4FA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6C4FAE" w:rsidRDefault="006C4FA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6C4FAE" w:rsidRDefault="006C4FA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B63DE" w:rsidRDefault="00AB63D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4045C" w:rsidRDefault="00F4045C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B63DE" w:rsidRDefault="00AB63D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AB63DE" w:rsidRPr="00AB63DE" w:rsidRDefault="00AB63DE" w:rsidP="00D54819">
      <w:pPr>
        <w:pStyle w:val="ListeParagraf"/>
        <w:ind w:left="0"/>
        <w:rPr>
          <w:b/>
        </w:rPr>
      </w:pPr>
      <w:r w:rsidRPr="00AB63DE">
        <w:rPr>
          <w:b/>
        </w:rPr>
        <w:t xml:space="preserve">9) </w:t>
      </w:r>
      <w:r w:rsidRPr="00AB63DE">
        <w:rPr>
          <w:b/>
          <w:position w:val="-24"/>
          <w:sz w:val="32"/>
          <w:szCs w:val="32"/>
        </w:rPr>
        <w:object w:dxaOrig="340" w:dyaOrig="620">
          <v:shape id="_x0000_i1027" type="#_x0000_t75" style="width:20.25pt;height:36.75pt" o:ole="">
            <v:imagedata r:id="rId15" o:title=""/>
          </v:shape>
          <o:OLEObject Type="Embed" ProgID="Equation.3" ShapeID="_x0000_i1027" DrawAspect="Content" ObjectID="_1418923490" r:id="rId16"/>
        </w:object>
      </w:r>
      <w:r>
        <w:rPr>
          <w:b/>
          <w:sz w:val="32"/>
          <w:szCs w:val="32"/>
        </w:rPr>
        <w:t xml:space="preserve"> </w:t>
      </w:r>
      <w:r w:rsidRPr="00AB63DE">
        <w:rPr>
          <w:b/>
          <w:sz w:val="32"/>
          <w:szCs w:val="32"/>
        </w:rPr>
        <w:t>+</w:t>
      </w:r>
      <w:r>
        <w:rPr>
          <w:b/>
          <w:sz w:val="32"/>
          <w:szCs w:val="32"/>
        </w:rPr>
        <w:t xml:space="preserve"> </w:t>
      </w:r>
      <w:r w:rsidRPr="00AB63DE">
        <w:rPr>
          <w:b/>
          <w:position w:val="-24"/>
          <w:sz w:val="32"/>
          <w:szCs w:val="32"/>
        </w:rPr>
        <w:object w:dxaOrig="380" w:dyaOrig="620">
          <v:shape id="_x0000_i1028" type="#_x0000_t75" style="width:23.25pt;height:38.25pt" o:ole="">
            <v:imagedata r:id="rId17" o:title=""/>
          </v:shape>
          <o:OLEObject Type="Embed" ProgID="Equation.3" ShapeID="_x0000_i1028" DrawAspect="Content" ObjectID="_1418923491" r:id="rId18"/>
        </w:object>
      </w:r>
      <w:r w:rsidRPr="00AB63DE">
        <w:rPr>
          <w:b/>
          <w:sz w:val="32"/>
          <w:szCs w:val="32"/>
        </w:rPr>
        <w:t>= ?</w:t>
      </w:r>
      <w:r w:rsidRPr="00AB63DE">
        <w:rPr>
          <w:b/>
        </w:rPr>
        <w:t xml:space="preserve">  </w:t>
      </w:r>
      <w:r>
        <w:rPr>
          <w:b/>
        </w:rPr>
        <w:t xml:space="preserve"> </w:t>
      </w:r>
      <w:r w:rsidRPr="00AB63DE">
        <w:rPr>
          <w:b/>
        </w:rPr>
        <w:t>işleminin sonucu kaçtır?</w:t>
      </w:r>
      <w:r>
        <w:rPr>
          <w:b/>
        </w:rPr>
        <w:t xml:space="preserve"> </w:t>
      </w:r>
      <w:r w:rsidRPr="00AB63DE">
        <w:rPr>
          <w:b/>
          <w:sz w:val="20"/>
          <w:szCs w:val="20"/>
        </w:rPr>
        <w:t>(10 Puan)</w:t>
      </w:r>
    </w:p>
    <w:p w:rsidR="006C4FAE" w:rsidRDefault="006C4FAE" w:rsidP="00D54819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F933EE" w:rsidRDefault="00F933EE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701D9" w:rsidRDefault="00A701D9" w:rsidP="00A701D9">
      <w:pPr>
        <w:pStyle w:val="Altbilgi"/>
      </w:pPr>
      <w:hyperlink r:id="rId19" w:history="1">
        <w:r>
          <w:rPr>
            <w:rStyle w:val="Kpr"/>
          </w:rPr>
          <w:t>www.sorubak.com</w:t>
        </w:r>
      </w:hyperlink>
      <w:r>
        <w:t xml:space="preserve"> </w:t>
      </w: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F4045C" w:rsidRDefault="00F4045C" w:rsidP="00F4045C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F4045C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324225" cy="1362074"/>
            <wp:effectExtent l="19050" t="0" r="0" b="0"/>
            <wp:docPr id="30" name="Resim 30" descr="http://www.okulistik.com/qimage/tr/q42263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okulistik.com/qimage/tr/q42263-c0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196" cy="136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D6" w:rsidRDefault="00C24563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4" type="#_x0000_t202" style="position:absolute;left:0;text-align:left;margin-left:-16.1pt;margin-top:2.7pt;width:293.25pt;height:135.65pt;z-index:251658240" stroked="f">
            <v:textbox style="mso-next-textbox:#_x0000_s1244">
              <w:txbxContent>
                <w:p w:rsidR="00F4045C" w:rsidRPr="00060DA1" w:rsidRDefault="00060DA1" w:rsidP="00060DA1">
                  <w:pPr>
                    <w:pStyle w:val="ListeParagraf"/>
                    <w:ind w:left="0"/>
                    <w:rPr>
                      <w:b/>
                    </w:rPr>
                  </w:pPr>
                  <w:r w:rsidRPr="00060DA1">
                    <w:rPr>
                      <w:b/>
                    </w:rPr>
                    <w:t xml:space="preserve">10)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Yukarı</w:t>
                  </w:r>
                  <w:r w:rsidR="00F4045C" w:rsidRPr="00F4045C">
                    <w:rPr>
                      <w:b/>
                      <w:sz w:val="20"/>
                      <w:szCs w:val="20"/>
                    </w:rPr>
                    <w:t xml:space="preserve">daki çizgi grafiğinde bir şehrin hafta içi bir haftalık sıcaklığı verilmiştir. Buna göre aşağıdaki ifadelerden hangisi </w:t>
                  </w:r>
                  <w:r w:rsidR="00F4045C" w:rsidRPr="00F4045C">
                    <w:rPr>
                      <w:b/>
                      <w:sz w:val="20"/>
                      <w:szCs w:val="20"/>
                      <w:u w:val="single"/>
                    </w:rPr>
                    <w:t>yanlıştır</w:t>
                  </w:r>
                  <w:r w:rsidR="00F4045C" w:rsidRPr="00F4045C">
                    <w:rPr>
                      <w:b/>
                      <w:sz w:val="20"/>
                      <w:szCs w:val="20"/>
                    </w:rPr>
                    <w:t>?</w:t>
                  </w:r>
                  <w:r w:rsidR="00F4045C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4045C" w:rsidRPr="00F4045C">
                    <w:rPr>
                      <w:b/>
                      <w:sz w:val="20"/>
                      <w:szCs w:val="20"/>
                    </w:rPr>
                    <w:t>(10 Puan)</w:t>
                  </w:r>
                </w:p>
                <w:p w:rsidR="00F4045C" w:rsidRDefault="00F4045C" w:rsidP="00F4045C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F4045C" w:rsidRPr="00F4045C" w:rsidRDefault="00F4045C" w:rsidP="00F4045C">
                  <w:pPr>
                    <w:rPr>
                      <w:sz w:val="20"/>
                      <w:szCs w:val="20"/>
                    </w:rPr>
                  </w:pPr>
                  <w:r w:rsidRPr="00F4045C">
                    <w:rPr>
                      <w:b/>
                      <w:sz w:val="20"/>
                      <w:szCs w:val="20"/>
                    </w:rPr>
                    <w:t>A</w:t>
                  </w:r>
                  <w:r w:rsidRPr="00F4045C">
                    <w:rPr>
                      <w:sz w:val="20"/>
                      <w:szCs w:val="20"/>
                    </w:rPr>
                    <w:t>) Pazartesi ile Cuma gününün hava sıcaklığı aynıdır.</w:t>
                  </w:r>
                </w:p>
                <w:p w:rsidR="00F4045C" w:rsidRDefault="00F4045C" w:rsidP="00F4045C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F4045C" w:rsidRPr="00F4045C" w:rsidRDefault="00F4045C" w:rsidP="00F4045C">
                  <w:pPr>
                    <w:rPr>
                      <w:sz w:val="20"/>
                      <w:szCs w:val="20"/>
                    </w:rPr>
                  </w:pPr>
                  <w:r w:rsidRPr="00F4045C">
                    <w:rPr>
                      <w:b/>
                      <w:sz w:val="20"/>
                      <w:szCs w:val="20"/>
                    </w:rPr>
                    <w:t>B</w:t>
                  </w:r>
                  <w:r w:rsidRPr="00F4045C">
                    <w:rPr>
                      <w:sz w:val="20"/>
                      <w:szCs w:val="20"/>
                    </w:rPr>
                    <w:t>) Çarşamba ve Perşembe günü sıcaklıklar aynıdır.</w:t>
                  </w:r>
                </w:p>
                <w:p w:rsidR="00F4045C" w:rsidRDefault="00F4045C" w:rsidP="00F4045C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F4045C" w:rsidRPr="00F4045C" w:rsidRDefault="00F4045C" w:rsidP="00F4045C">
                  <w:pPr>
                    <w:rPr>
                      <w:sz w:val="20"/>
                      <w:szCs w:val="20"/>
                    </w:rPr>
                  </w:pPr>
                  <w:r w:rsidRPr="00F4045C">
                    <w:rPr>
                      <w:b/>
                      <w:sz w:val="20"/>
                      <w:szCs w:val="20"/>
                    </w:rPr>
                    <w:t>C</w:t>
                  </w:r>
                  <w:r w:rsidRPr="00F4045C">
                    <w:rPr>
                      <w:sz w:val="20"/>
                      <w:szCs w:val="20"/>
                    </w:rPr>
                    <w:t>) En yüksek sıcaklık Çarşamba günü görülmüştür.</w:t>
                  </w:r>
                </w:p>
                <w:p w:rsidR="00F4045C" w:rsidRDefault="00F4045C" w:rsidP="00F4045C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F4045C" w:rsidRPr="00F4045C" w:rsidRDefault="00F4045C" w:rsidP="00F4045C">
                  <w:r w:rsidRPr="00F4045C">
                    <w:rPr>
                      <w:b/>
                      <w:sz w:val="20"/>
                      <w:szCs w:val="20"/>
                    </w:rPr>
                    <w:t>D</w:t>
                  </w:r>
                  <w:r w:rsidRPr="00F4045C">
                    <w:rPr>
                      <w:sz w:val="20"/>
                      <w:szCs w:val="20"/>
                    </w:rPr>
                    <w:t>) Bir önceki güne göre sadece Cuma günü sıcaklık düşmüştür.</w:t>
                  </w:r>
                </w:p>
              </w:txbxContent>
            </v:textbox>
          </v:shape>
        </w:pict>
      </w: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ED02B9" w:rsidRDefault="00ED02B9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8421B2" w:rsidRPr="008421B2" w:rsidRDefault="00CA2A40" w:rsidP="008421B2">
      <w:pPr>
        <w:jc w:val="both"/>
        <w:rPr>
          <w:b/>
        </w:rPr>
      </w:pPr>
      <w:r w:rsidRPr="008421B2">
        <w:rPr>
          <w:b/>
        </w:rPr>
        <w:t xml:space="preserve">11) </w:t>
      </w:r>
      <w:r w:rsidR="008421B2" w:rsidRPr="008421B2">
        <w:rPr>
          <w:b/>
        </w:rPr>
        <w:t xml:space="preserve">Yusuf, parasının </w:t>
      </w:r>
      <w:r w:rsidR="008421B2" w:rsidRPr="008421B2">
        <w:rPr>
          <w:b/>
          <w:position w:val="-24"/>
        </w:rPr>
        <w:object w:dxaOrig="240" w:dyaOrig="620">
          <v:shape id="_x0000_i1029" type="#_x0000_t75" style="width:12pt;height:30.75pt" o:ole="">
            <v:imagedata r:id="rId22" o:title=""/>
          </v:shape>
          <o:OLEObject Type="Embed" ProgID="Equation.3" ShapeID="_x0000_i1029" DrawAspect="Content" ObjectID="_1418923492" r:id="rId23"/>
        </w:object>
      </w:r>
      <w:r w:rsidR="008421B2" w:rsidRPr="008421B2">
        <w:rPr>
          <w:b/>
        </w:rPr>
        <w:t xml:space="preserve">’sini pazarda, </w:t>
      </w:r>
      <w:r w:rsidR="008421B2" w:rsidRPr="008421B2">
        <w:rPr>
          <w:b/>
          <w:position w:val="-24"/>
        </w:rPr>
        <w:object w:dxaOrig="220" w:dyaOrig="620">
          <v:shape id="_x0000_i1030" type="#_x0000_t75" style="width:11.25pt;height:30.75pt" o:ole="">
            <v:imagedata r:id="rId24" o:title=""/>
          </v:shape>
          <o:OLEObject Type="Embed" ProgID="Equation.3" ShapeID="_x0000_i1030" DrawAspect="Content" ObjectID="_1418923493" r:id="rId25"/>
        </w:object>
      </w:r>
      <w:r w:rsidR="008421B2" w:rsidRPr="008421B2">
        <w:rPr>
          <w:b/>
        </w:rPr>
        <w:t xml:space="preserve">’ini markette harcamıştır. </w:t>
      </w:r>
    </w:p>
    <w:p w:rsidR="008421B2" w:rsidRPr="008421B2" w:rsidRDefault="008421B2" w:rsidP="008421B2">
      <w:pPr>
        <w:jc w:val="both"/>
        <w:rPr>
          <w:b/>
        </w:rPr>
      </w:pPr>
      <w:r w:rsidRPr="008421B2">
        <w:rPr>
          <w:b/>
        </w:rPr>
        <w:t xml:space="preserve">      </w:t>
      </w:r>
      <w:r w:rsidRPr="008421B2">
        <w:t>Buna göre, Yusuf’un geriye kalan parası tüm parasının kaçta kaçıdır?</w:t>
      </w:r>
      <w:r>
        <w:rPr>
          <w:b/>
        </w:rPr>
        <w:t xml:space="preserve"> </w:t>
      </w:r>
      <w:r w:rsidRPr="008421B2">
        <w:rPr>
          <w:b/>
          <w:sz w:val="20"/>
          <w:szCs w:val="20"/>
        </w:rPr>
        <w:t>(</w:t>
      </w:r>
      <w:r w:rsidR="00380751">
        <w:rPr>
          <w:b/>
          <w:sz w:val="20"/>
          <w:szCs w:val="20"/>
        </w:rPr>
        <w:t>5</w:t>
      </w:r>
      <w:r w:rsidRPr="008421B2">
        <w:rPr>
          <w:b/>
          <w:sz w:val="20"/>
          <w:szCs w:val="20"/>
        </w:rPr>
        <w:t xml:space="preserve"> Puan)</w:t>
      </w:r>
    </w:p>
    <w:p w:rsidR="008421B2" w:rsidRDefault="008421B2" w:rsidP="008421B2">
      <w:pPr>
        <w:jc w:val="both"/>
        <w:rPr>
          <w:b/>
        </w:rPr>
      </w:pPr>
      <w:r w:rsidRPr="008421B2">
        <w:rPr>
          <w:b/>
        </w:rPr>
        <w:t xml:space="preserve">      </w:t>
      </w:r>
    </w:p>
    <w:p w:rsidR="008421B2" w:rsidRPr="008421B2" w:rsidRDefault="008421B2" w:rsidP="008421B2">
      <w:pPr>
        <w:jc w:val="both"/>
        <w:rPr>
          <w:b/>
        </w:rPr>
      </w:pPr>
      <w:r w:rsidRPr="008421B2">
        <w:rPr>
          <w:b/>
        </w:rPr>
        <w:t xml:space="preserve">A. </w:t>
      </w:r>
      <w:r w:rsidRPr="008421B2">
        <w:rPr>
          <w:b/>
          <w:position w:val="-24"/>
        </w:rPr>
        <w:object w:dxaOrig="220" w:dyaOrig="620">
          <v:shape id="_x0000_i1031" type="#_x0000_t75" style="width:11.25pt;height:30.75pt" o:ole="">
            <v:imagedata r:id="rId26" o:title=""/>
          </v:shape>
          <o:OLEObject Type="Embed" ProgID="Equation.3" ShapeID="_x0000_i1031" DrawAspect="Content" ObjectID="_1418923494" r:id="rId27"/>
        </w:object>
      </w:r>
      <w:r w:rsidRPr="008421B2">
        <w:rPr>
          <w:b/>
        </w:rPr>
        <w:t xml:space="preserve">                B. </w:t>
      </w:r>
      <w:r w:rsidRPr="008421B2">
        <w:rPr>
          <w:b/>
          <w:position w:val="-24"/>
        </w:rPr>
        <w:object w:dxaOrig="240" w:dyaOrig="620">
          <v:shape id="_x0000_i1032" type="#_x0000_t75" style="width:12pt;height:30.75pt" o:ole="">
            <v:imagedata r:id="rId28" o:title=""/>
          </v:shape>
          <o:OLEObject Type="Embed" ProgID="Equation.3" ShapeID="_x0000_i1032" DrawAspect="Content" ObjectID="_1418923495" r:id="rId29"/>
        </w:object>
      </w:r>
      <w:r w:rsidRPr="008421B2">
        <w:rPr>
          <w:b/>
        </w:rPr>
        <w:t xml:space="preserve">               C. </w:t>
      </w:r>
      <w:r w:rsidRPr="008421B2">
        <w:rPr>
          <w:b/>
          <w:position w:val="-24"/>
        </w:rPr>
        <w:object w:dxaOrig="220" w:dyaOrig="620">
          <v:shape id="_x0000_i1033" type="#_x0000_t75" style="width:11.25pt;height:30.75pt" o:ole="">
            <v:imagedata r:id="rId30" o:title=""/>
          </v:shape>
          <o:OLEObject Type="Embed" ProgID="Equation.3" ShapeID="_x0000_i1033" DrawAspect="Content" ObjectID="_1418923496" r:id="rId31"/>
        </w:object>
      </w:r>
      <w:r w:rsidRPr="008421B2">
        <w:rPr>
          <w:b/>
        </w:rPr>
        <w:t xml:space="preserve">                D. </w:t>
      </w:r>
      <w:r w:rsidRPr="008421B2">
        <w:rPr>
          <w:b/>
          <w:position w:val="-24"/>
        </w:rPr>
        <w:object w:dxaOrig="240" w:dyaOrig="620">
          <v:shape id="_x0000_i1034" type="#_x0000_t75" style="width:12pt;height:30.75pt" o:ole="">
            <v:imagedata r:id="rId32" o:title=""/>
          </v:shape>
          <o:OLEObject Type="Embed" ProgID="Equation.3" ShapeID="_x0000_i1034" DrawAspect="Content" ObjectID="_1418923497" r:id="rId33"/>
        </w:object>
      </w:r>
    </w:p>
    <w:p w:rsidR="00AA4FD6" w:rsidRDefault="00AA4FD6" w:rsidP="00CA2A40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060DA1" w:rsidRDefault="00060DA1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ED02B9" w:rsidRDefault="00ED02B9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ED02B9" w:rsidRDefault="00ED02B9" w:rsidP="00ED02B9">
      <w:pPr>
        <w:jc w:val="both"/>
        <w:rPr>
          <w:b/>
        </w:rPr>
      </w:pPr>
      <w:r w:rsidRPr="00ED02B9">
        <w:rPr>
          <w:b/>
        </w:rPr>
        <w:t xml:space="preserve">12) </w:t>
      </w:r>
      <w:r>
        <w:rPr>
          <w:b/>
        </w:rPr>
        <w:t xml:space="preserve">  </w:t>
      </w:r>
      <w:r w:rsidRPr="00ED02B9">
        <w:rPr>
          <w:b/>
        </w:rPr>
        <w:t xml:space="preserve">Nurhan, bilgi yarışmasında kendisine sorulan </w:t>
      </w:r>
    </w:p>
    <w:p w:rsidR="00ED02B9" w:rsidRPr="00ED02B9" w:rsidRDefault="00ED02B9" w:rsidP="00ED02B9">
      <w:pPr>
        <w:jc w:val="both"/>
        <w:rPr>
          <w:b/>
        </w:rPr>
      </w:pPr>
      <w:r>
        <w:rPr>
          <w:b/>
        </w:rPr>
        <w:t xml:space="preserve">        </w:t>
      </w:r>
      <w:r w:rsidRPr="00ED02B9">
        <w:rPr>
          <w:b/>
        </w:rPr>
        <w:t>25 sorudan 16’sına doğru cevap vermiştir.</w:t>
      </w:r>
    </w:p>
    <w:p w:rsidR="00ED02B9" w:rsidRDefault="00ED02B9" w:rsidP="00ED02B9">
      <w:pPr>
        <w:jc w:val="both"/>
        <w:rPr>
          <w:b/>
        </w:rPr>
      </w:pPr>
      <w:r w:rsidRPr="00ED02B9">
        <w:rPr>
          <w:b/>
        </w:rPr>
        <w:t xml:space="preserve">       </w:t>
      </w:r>
      <w:r>
        <w:rPr>
          <w:b/>
        </w:rPr>
        <w:t xml:space="preserve">      </w:t>
      </w:r>
      <w:r w:rsidRPr="00ED02B9">
        <w:rPr>
          <w:b/>
        </w:rPr>
        <w:t xml:space="preserve">Buna göre, Nurhan kendisine sorulan </w:t>
      </w:r>
    </w:p>
    <w:p w:rsidR="00380751" w:rsidRDefault="00ED02B9" w:rsidP="00ED02B9">
      <w:pPr>
        <w:jc w:val="both"/>
        <w:rPr>
          <w:b/>
        </w:rPr>
      </w:pPr>
      <w:r>
        <w:rPr>
          <w:b/>
        </w:rPr>
        <w:t xml:space="preserve">        </w:t>
      </w:r>
      <w:r w:rsidRPr="00ED02B9">
        <w:rPr>
          <w:b/>
        </w:rPr>
        <w:t>soruların yüzde kaçını doğru cevaplamıştır?</w:t>
      </w:r>
      <w:r w:rsidR="00380751">
        <w:rPr>
          <w:b/>
        </w:rPr>
        <w:t xml:space="preserve">   </w:t>
      </w:r>
    </w:p>
    <w:p w:rsidR="00ED02B9" w:rsidRPr="00380751" w:rsidRDefault="00380751" w:rsidP="00ED02B9">
      <w:pPr>
        <w:jc w:val="both"/>
        <w:rPr>
          <w:b/>
          <w:sz w:val="20"/>
          <w:szCs w:val="20"/>
        </w:rPr>
      </w:pPr>
      <w:r>
        <w:rPr>
          <w:b/>
        </w:rPr>
        <w:t xml:space="preserve">        </w:t>
      </w:r>
      <w:r w:rsidRPr="00380751">
        <w:rPr>
          <w:b/>
          <w:sz w:val="20"/>
          <w:szCs w:val="20"/>
        </w:rPr>
        <w:t>(10 Puan)</w:t>
      </w:r>
    </w:p>
    <w:p w:rsidR="00ED02B9" w:rsidRDefault="00ED02B9" w:rsidP="00ED02B9">
      <w:pPr>
        <w:jc w:val="both"/>
        <w:rPr>
          <w:b/>
        </w:rPr>
      </w:pPr>
      <w:r w:rsidRPr="00ED02B9">
        <w:rPr>
          <w:b/>
        </w:rPr>
        <w:t xml:space="preserve">       </w:t>
      </w:r>
    </w:p>
    <w:p w:rsidR="00ED02B9" w:rsidRPr="00ED02B9" w:rsidRDefault="00ED02B9" w:rsidP="00ED02B9">
      <w:pPr>
        <w:jc w:val="both"/>
      </w:pPr>
      <w:r w:rsidRPr="00ED02B9">
        <w:rPr>
          <w:b/>
        </w:rPr>
        <w:t xml:space="preserve">A. </w:t>
      </w:r>
      <w:r w:rsidRPr="00ED02B9">
        <w:t xml:space="preserve">60 </w:t>
      </w:r>
      <w:r w:rsidRPr="00ED02B9">
        <w:rPr>
          <w:b/>
        </w:rPr>
        <w:t xml:space="preserve">  </w:t>
      </w:r>
      <w:r>
        <w:rPr>
          <w:b/>
        </w:rPr>
        <w:t xml:space="preserve">  </w:t>
      </w:r>
      <w:r w:rsidRPr="00ED02B9">
        <w:rPr>
          <w:b/>
        </w:rPr>
        <w:t xml:space="preserve">        B. </w:t>
      </w:r>
      <w:r w:rsidRPr="00ED02B9">
        <w:t>61</w:t>
      </w:r>
      <w:r w:rsidRPr="00ED02B9">
        <w:rPr>
          <w:b/>
        </w:rPr>
        <w:t xml:space="preserve">    </w:t>
      </w:r>
      <w:r>
        <w:rPr>
          <w:b/>
        </w:rPr>
        <w:t xml:space="preserve">     </w:t>
      </w:r>
      <w:r w:rsidRPr="00ED02B9">
        <w:rPr>
          <w:b/>
        </w:rPr>
        <w:t xml:space="preserve">     C. </w:t>
      </w:r>
      <w:r w:rsidRPr="00ED02B9">
        <w:t xml:space="preserve">62 </w:t>
      </w:r>
      <w:r w:rsidRPr="00ED02B9">
        <w:rPr>
          <w:b/>
        </w:rPr>
        <w:t xml:space="preserve">  </w:t>
      </w:r>
      <w:r>
        <w:rPr>
          <w:b/>
        </w:rPr>
        <w:t xml:space="preserve">     </w:t>
      </w:r>
      <w:r w:rsidRPr="00ED02B9">
        <w:rPr>
          <w:b/>
        </w:rPr>
        <w:t xml:space="preserve">      D. </w:t>
      </w:r>
      <w:r w:rsidRPr="00ED02B9">
        <w:t>64</w:t>
      </w:r>
    </w:p>
    <w:p w:rsidR="00AA4FD6" w:rsidRDefault="00AA4FD6" w:rsidP="00ED02B9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rFonts w:ascii="Comic Sans MS" w:hAnsi="Comic Sans MS"/>
          <w:sz w:val="22"/>
          <w:szCs w:val="22"/>
        </w:rPr>
      </w:pPr>
    </w:p>
    <w:p w:rsidR="00A8697E" w:rsidRDefault="00A8697E" w:rsidP="00A8697E">
      <w:pPr>
        <w:rPr>
          <w:rFonts w:ascii="Comic Sans MS" w:hAnsi="Comic Sans MS"/>
          <w:sz w:val="22"/>
          <w:szCs w:val="22"/>
        </w:rPr>
      </w:pPr>
    </w:p>
    <w:p w:rsidR="00060DA1" w:rsidRDefault="00060DA1" w:rsidP="00A8697E">
      <w:pPr>
        <w:rPr>
          <w:rFonts w:ascii="Comic Sans MS" w:hAnsi="Comic Sans MS"/>
          <w:sz w:val="22"/>
          <w:szCs w:val="22"/>
        </w:rPr>
      </w:pPr>
    </w:p>
    <w:p w:rsidR="00AC5726" w:rsidRDefault="00AC5726" w:rsidP="00AC5726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A37143" w:rsidRPr="00DB4577" w:rsidRDefault="005709F0" w:rsidP="00A3714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7143" w:rsidRPr="00DB4577">
        <w:rPr>
          <w:rFonts w:ascii="Chiller" w:hAnsi="Chiller"/>
          <w:sz w:val="36"/>
          <w:szCs w:val="36"/>
        </w:rPr>
        <w:t xml:space="preserve"> </w:t>
      </w:r>
      <w:r w:rsidR="00A37143" w:rsidRPr="00DB4577">
        <w:rPr>
          <w:rFonts w:ascii="Chiller" w:hAnsi="Chiller"/>
          <w:b/>
          <w:sz w:val="36"/>
          <w:szCs w:val="36"/>
        </w:rPr>
        <w:t xml:space="preserve">: 40 dakika      </w:t>
      </w:r>
      <w:r w:rsidR="00A37143">
        <w:rPr>
          <w:rFonts w:ascii="Chiller" w:hAnsi="Chiller"/>
          <w:b/>
          <w:sz w:val="36"/>
          <w:szCs w:val="36"/>
        </w:rPr>
        <w:t xml:space="preserve">  </w:t>
      </w:r>
      <w:r w:rsidR="00A37143" w:rsidRPr="00DB4577">
        <w:rPr>
          <w:rFonts w:ascii="Chiller" w:hAnsi="Chiller"/>
          <w:b/>
          <w:sz w:val="36"/>
          <w:szCs w:val="36"/>
        </w:rPr>
        <w:t xml:space="preserve"> Mustafa Murat NANGIR</w:t>
      </w:r>
    </w:p>
    <w:p w:rsidR="00F933EE" w:rsidRPr="00D04449" w:rsidRDefault="00A37143" w:rsidP="00D04449">
      <w:pPr>
        <w:rPr>
          <w:rFonts w:ascii="Chiller" w:hAnsi="Chiller"/>
          <w:sz w:val="36"/>
          <w:szCs w:val="36"/>
        </w:rPr>
      </w:pPr>
      <w:r w:rsidRPr="00DB4577">
        <w:rPr>
          <w:rFonts w:ascii="Chiller" w:hAnsi="Chiller"/>
          <w:b/>
          <w:i/>
          <w:sz w:val="36"/>
          <w:szCs w:val="36"/>
        </w:rPr>
        <w:lastRenderedPageBreak/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 xml:space="preserve">arılar  dilerim.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 xml:space="preserve">retmeni </w:t>
      </w:r>
    </w:p>
    <w:sectPr w:rsidR="00F933EE" w:rsidRPr="00D04449" w:rsidSect="004F43B6">
      <w:headerReference w:type="even" r:id="rId35"/>
      <w:headerReference w:type="default" r:id="rId36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097" w:rsidRDefault="00A17097">
      <w:r>
        <w:separator/>
      </w:r>
    </w:p>
  </w:endnote>
  <w:endnote w:type="continuationSeparator" w:id="0">
    <w:p w:rsidR="00A17097" w:rsidRDefault="00A17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097" w:rsidRDefault="00A17097">
      <w:r>
        <w:separator/>
      </w:r>
    </w:p>
  </w:footnote>
  <w:footnote w:type="continuationSeparator" w:id="0">
    <w:p w:rsidR="00A17097" w:rsidRDefault="00A17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C24563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D1604A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134E18" w:rsidRPr="009C53A0">
      <w:rPr>
        <w:rStyle w:val="SayfaNumaras"/>
        <w:b/>
      </w:rPr>
      <w:t xml:space="preserve">KAVAKLAR – BEYELLİ MEHMET ALTAŞ ORTAOKULU 5. SINIF                                        </w:t>
    </w:r>
  </w:p>
  <w:p w:rsidR="00AC35DE" w:rsidRPr="009C53A0" w:rsidRDefault="00134E18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 w:rsidRPr="009C53A0">
      <w:rPr>
        <w:rStyle w:val="SayfaNumaras"/>
        <w:b/>
      </w:rPr>
      <w:t xml:space="preserve">                                      </w:t>
    </w:r>
    <w:r w:rsidR="00FE625F" w:rsidRPr="009C53A0">
      <w:rPr>
        <w:rStyle w:val="SayfaNumaras"/>
        <w:b/>
      </w:rPr>
      <w:t xml:space="preserve">   </w:t>
    </w:r>
    <w:r w:rsidRPr="009C53A0">
      <w:rPr>
        <w:rStyle w:val="SayfaNumaras"/>
        <w:b/>
      </w:rPr>
      <w:t xml:space="preserve">  </w:t>
    </w:r>
    <w:r w:rsidR="009C53A0">
      <w:rPr>
        <w:rStyle w:val="SayfaNumaras"/>
        <w:b/>
      </w:rPr>
      <w:t xml:space="preserve">                                  </w:t>
    </w:r>
    <w:r w:rsidRPr="009C53A0">
      <w:rPr>
        <w:rStyle w:val="SayfaNumaras"/>
        <w:b/>
      </w:rPr>
      <w:t>MATEMATİK DERSİ</w:t>
    </w:r>
    <w:r w:rsidR="003861D1" w:rsidRPr="009C53A0">
      <w:rPr>
        <w:rStyle w:val="SayfaNumaras"/>
        <w:b/>
      </w:rPr>
      <w:t xml:space="preserve">    1.DÖNEM </w:t>
    </w:r>
    <w:r w:rsidR="0091623E" w:rsidRPr="009C53A0">
      <w:rPr>
        <w:rStyle w:val="SayfaNumaras"/>
        <w:b/>
      </w:rPr>
      <w:t xml:space="preserve">  </w:t>
    </w:r>
    <w:r w:rsidR="00AA4FD6">
      <w:rPr>
        <w:rStyle w:val="SayfaNumaras"/>
        <w:b/>
      </w:rPr>
      <w:t>3</w:t>
    </w:r>
    <w:r w:rsidR="003861D1" w:rsidRPr="009C53A0">
      <w:rPr>
        <w:rStyle w:val="SayfaNumaras"/>
        <w:b/>
      </w:rPr>
      <w:t xml:space="preserve">.YAZILISI     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6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8"/>
  </w:num>
  <w:num w:numId="3">
    <w:abstractNumId w:val="28"/>
  </w:num>
  <w:num w:numId="4">
    <w:abstractNumId w:val="36"/>
  </w:num>
  <w:num w:numId="5">
    <w:abstractNumId w:val="29"/>
  </w:num>
  <w:num w:numId="6">
    <w:abstractNumId w:val="9"/>
  </w:num>
  <w:num w:numId="7">
    <w:abstractNumId w:val="15"/>
  </w:num>
  <w:num w:numId="8">
    <w:abstractNumId w:val="16"/>
  </w:num>
  <w:num w:numId="9">
    <w:abstractNumId w:val="13"/>
  </w:num>
  <w:num w:numId="10">
    <w:abstractNumId w:val="31"/>
  </w:num>
  <w:num w:numId="11">
    <w:abstractNumId w:val="7"/>
  </w:num>
  <w:num w:numId="12">
    <w:abstractNumId w:val="1"/>
  </w:num>
  <w:num w:numId="13">
    <w:abstractNumId w:val="10"/>
  </w:num>
  <w:num w:numId="14">
    <w:abstractNumId w:val="39"/>
  </w:num>
  <w:num w:numId="15">
    <w:abstractNumId w:val="40"/>
  </w:num>
  <w:num w:numId="16">
    <w:abstractNumId w:val="8"/>
  </w:num>
  <w:num w:numId="17">
    <w:abstractNumId w:val="22"/>
  </w:num>
  <w:num w:numId="18">
    <w:abstractNumId w:val="35"/>
  </w:num>
  <w:num w:numId="19">
    <w:abstractNumId w:val="3"/>
  </w:num>
  <w:num w:numId="20">
    <w:abstractNumId w:val="34"/>
  </w:num>
  <w:num w:numId="21">
    <w:abstractNumId w:val="23"/>
  </w:num>
  <w:num w:numId="22">
    <w:abstractNumId w:val="14"/>
  </w:num>
  <w:num w:numId="23">
    <w:abstractNumId w:val="20"/>
  </w:num>
  <w:num w:numId="24">
    <w:abstractNumId w:val="37"/>
  </w:num>
  <w:num w:numId="25">
    <w:abstractNumId w:val="38"/>
  </w:num>
  <w:num w:numId="26">
    <w:abstractNumId w:val="24"/>
  </w:num>
  <w:num w:numId="27">
    <w:abstractNumId w:val="19"/>
  </w:num>
  <w:num w:numId="28">
    <w:abstractNumId w:val="27"/>
  </w:num>
  <w:num w:numId="29">
    <w:abstractNumId w:val="12"/>
  </w:num>
  <w:num w:numId="30">
    <w:abstractNumId w:val="30"/>
  </w:num>
  <w:num w:numId="31">
    <w:abstractNumId w:val="4"/>
  </w:num>
  <w:num w:numId="32">
    <w:abstractNumId w:val="0"/>
  </w:num>
  <w:num w:numId="33">
    <w:abstractNumId w:val="26"/>
  </w:num>
  <w:num w:numId="34">
    <w:abstractNumId w:val="6"/>
  </w:num>
  <w:num w:numId="35">
    <w:abstractNumId w:val="25"/>
  </w:num>
  <w:num w:numId="36">
    <w:abstractNumId w:val="2"/>
  </w:num>
  <w:num w:numId="37">
    <w:abstractNumId w:val="21"/>
  </w:num>
  <w:num w:numId="38">
    <w:abstractNumId w:val="17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5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31D82"/>
    <w:rsid w:val="0003287C"/>
    <w:rsid w:val="00033085"/>
    <w:rsid w:val="000350D0"/>
    <w:rsid w:val="000355BA"/>
    <w:rsid w:val="00035EB7"/>
    <w:rsid w:val="000406BC"/>
    <w:rsid w:val="00040CA7"/>
    <w:rsid w:val="00052608"/>
    <w:rsid w:val="00060DA1"/>
    <w:rsid w:val="00097D1F"/>
    <w:rsid w:val="000A3F27"/>
    <w:rsid w:val="000B3DA7"/>
    <w:rsid w:val="000B55E6"/>
    <w:rsid w:val="000B7899"/>
    <w:rsid w:val="000B79F6"/>
    <w:rsid w:val="000E409F"/>
    <w:rsid w:val="000E4AAF"/>
    <w:rsid w:val="000E5668"/>
    <w:rsid w:val="001021F2"/>
    <w:rsid w:val="00103DF4"/>
    <w:rsid w:val="00107576"/>
    <w:rsid w:val="0011495C"/>
    <w:rsid w:val="00130D0F"/>
    <w:rsid w:val="001323C4"/>
    <w:rsid w:val="001347B7"/>
    <w:rsid w:val="00134E18"/>
    <w:rsid w:val="00141387"/>
    <w:rsid w:val="00172C9C"/>
    <w:rsid w:val="00176AD9"/>
    <w:rsid w:val="00176C95"/>
    <w:rsid w:val="00177908"/>
    <w:rsid w:val="001970C5"/>
    <w:rsid w:val="001A14E7"/>
    <w:rsid w:val="001C2402"/>
    <w:rsid w:val="001D4C97"/>
    <w:rsid w:val="001E5C98"/>
    <w:rsid w:val="001F6D3F"/>
    <w:rsid w:val="00212425"/>
    <w:rsid w:val="00222F80"/>
    <w:rsid w:val="002348D6"/>
    <w:rsid w:val="00237E53"/>
    <w:rsid w:val="00241440"/>
    <w:rsid w:val="00250E35"/>
    <w:rsid w:val="00260AB2"/>
    <w:rsid w:val="0026579A"/>
    <w:rsid w:val="0027403D"/>
    <w:rsid w:val="0028203A"/>
    <w:rsid w:val="00295D51"/>
    <w:rsid w:val="00295F05"/>
    <w:rsid w:val="002C48BA"/>
    <w:rsid w:val="002E411E"/>
    <w:rsid w:val="002E5C5A"/>
    <w:rsid w:val="00301E74"/>
    <w:rsid w:val="00313E07"/>
    <w:rsid w:val="0031596B"/>
    <w:rsid w:val="003212F6"/>
    <w:rsid w:val="003416E6"/>
    <w:rsid w:val="0035049B"/>
    <w:rsid w:val="00356523"/>
    <w:rsid w:val="0036541E"/>
    <w:rsid w:val="00380751"/>
    <w:rsid w:val="003861D1"/>
    <w:rsid w:val="0038692B"/>
    <w:rsid w:val="003A2F7B"/>
    <w:rsid w:val="003A73D0"/>
    <w:rsid w:val="003A7884"/>
    <w:rsid w:val="003B10FF"/>
    <w:rsid w:val="003F2822"/>
    <w:rsid w:val="003F2AD6"/>
    <w:rsid w:val="003F5E79"/>
    <w:rsid w:val="00404D9C"/>
    <w:rsid w:val="0041172B"/>
    <w:rsid w:val="00412AB3"/>
    <w:rsid w:val="00413212"/>
    <w:rsid w:val="00423439"/>
    <w:rsid w:val="00436A9F"/>
    <w:rsid w:val="00446C1F"/>
    <w:rsid w:val="00465858"/>
    <w:rsid w:val="00475787"/>
    <w:rsid w:val="00476F16"/>
    <w:rsid w:val="00495CD2"/>
    <w:rsid w:val="004A2976"/>
    <w:rsid w:val="004B462C"/>
    <w:rsid w:val="004C65A0"/>
    <w:rsid w:val="004D6A2A"/>
    <w:rsid w:val="004E682C"/>
    <w:rsid w:val="004E6DCC"/>
    <w:rsid w:val="004F1B7C"/>
    <w:rsid w:val="004F2A0D"/>
    <w:rsid w:val="004F43B6"/>
    <w:rsid w:val="00505F5D"/>
    <w:rsid w:val="00512725"/>
    <w:rsid w:val="00512804"/>
    <w:rsid w:val="005137DE"/>
    <w:rsid w:val="00537201"/>
    <w:rsid w:val="00541261"/>
    <w:rsid w:val="005709F0"/>
    <w:rsid w:val="00571E05"/>
    <w:rsid w:val="0057715C"/>
    <w:rsid w:val="005818C6"/>
    <w:rsid w:val="0058498E"/>
    <w:rsid w:val="005A3134"/>
    <w:rsid w:val="005A55E4"/>
    <w:rsid w:val="005C4769"/>
    <w:rsid w:val="005C4ED8"/>
    <w:rsid w:val="005D2BFF"/>
    <w:rsid w:val="005D79F0"/>
    <w:rsid w:val="005E41F8"/>
    <w:rsid w:val="005E6970"/>
    <w:rsid w:val="005F731F"/>
    <w:rsid w:val="006022F1"/>
    <w:rsid w:val="00602B13"/>
    <w:rsid w:val="00632AF9"/>
    <w:rsid w:val="006342E2"/>
    <w:rsid w:val="006351D1"/>
    <w:rsid w:val="006401F5"/>
    <w:rsid w:val="00640FC6"/>
    <w:rsid w:val="006619F4"/>
    <w:rsid w:val="006807CF"/>
    <w:rsid w:val="00682DC5"/>
    <w:rsid w:val="00685393"/>
    <w:rsid w:val="00692FA2"/>
    <w:rsid w:val="0069723F"/>
    <w:rsid w:val="006A1C8C"/>
    <w:rsid w:val="006B1924"/>
    <w:rsid w:val="006B1A6F"/>
    <w:rsid w:val="006C1DF7"/>
    <w:rsid w:val="006C4FAE"/>
    <w:rsid w:val="006D4403"/>
    <w:rsid w:val="007017E3"/>
    <w:rsid w:val="007024C6"/>
    <w:rsid w:val="0070499F"/>
    <w:rsid w:val="00714712"/>
    <w:rsid w:val="0072533E"/>
    <w:rsid w:val="00754C7E"/>
    <w:rsid w:val="00764079"/>
    <w:rsid w:val="00774A86"/>
    <w:rsid w:val="00796F9C"/>
    <w:rsid w:val="007A37B8"/>
    <w:rsid w:val="007C3640"/>
    <w:rsid w:val="007D4D41"/>
    <w:rsid w:val="007E704F"/>
    <w:rsid w:val="007E7739"/>
    <w:rsid w:val="007F1FFA"/>
    <w:rsid w:val="00802437"/>
    <w:rsid w:val="0080270C"/>
    <w:rsid w:val="00813610"/>
    <w:rsid w:val="00814915"/>
    <w:rsid w:val="008421B2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13810"/>
    <w:rsid w:val="0091623E"/>
    <w:rsid w:val="00941DFB"/>
    <w:rsid w:val="009444CC"/>
    <w:rsid w:val="0095106A"/>
    <w:rsid w:val="00975F5C"/>
    <w:rsid w:val="00983E96"/>
    <w:rsid w:val="00994BB2"/>
    <w:rsid w:val="009A5C71"/>
    <w:rsid w:val="009C06FB"/>
    <w:rsid w:val="009C53A0"/>
    <w:rsid w:val="009E75CF"/>
    <w:rsid w:val="009E77D4"/>
    <w:rsid w:val="00A17097"/>
    <w:rsid w:val="00A22095"/>
    <w:rsid w:val="00A34481"/>
    <w:rsid w:val="00A37143"/>
    <w:rsid w:val="00A44326"/>
    <w:rsid w:val="00A510C5"/>
    <w:rsid w:val="00A51A17"/>
    <w:rsid w:val="00A55096"/>
    <w:rsid w:val="00A63F16"/>
    <w:rsid w:val="00A701D9"/>
    <w:rsid w:val="00A8697E"/>
    <w:rsid w:val="00A967A4"/>
    <w:rsid w:val="00AA0EA4"/>
    <w:rsid w:val="00AA49DB"/>
    <w:rsid w:val="00AA4FD6"/>
    <w:rsid w:val="00AB0428"/>
    <w:rsid w:val="00AB63DE"/>
    <w:rsid w:val="00AC35DE"/>
    <w:rsid w:val="00AC5077"/>
    <w:rsid w:val="00AC5726"/>
    <w:rsid w:val="00AE23F6"/>
    <w:rsid w:val="00AE2F31"/>
    <w:rsid w:val="00AF5BD7"/>
    <w:rsid w:val="00B00607"/>
    <w:rsid w:val="00B02571"/>
    <w:rsid w:val="00B27D0C"/>
    <w:rsid w:val="00B36FEA"/>
    <w:rsid w:val="00B44646"/>
    <w:rsid w:val="00B9716D"/>
    <w:rsid w:val="00B97F2A"/>
    <w:rsid w:val="00BB228A"/>
    <w:rsid w:val="00BB4D2C"/>
    <w:rsid w:val="00BF0775"/>
    <w:rsid w:val="00BF2998"/>
    <w:rsid w:val="00C06112"/>
    <w:rsid w:val="00C06CF1"/>
    <w:rsid w:val="00C07211"/>
    <w:rsid w:val="00C0793C"/>
    <w:rsid w:val="00C24563"/>
    <w:rsid w:val="00C439C1"/>
    <w:rsid w:val="00C43DA9"/>
    <w:rsid w:val="00C51906"/>
    <w:rsid w:val="00C63EC5"/>
    <w:rsid w:val="00C648DD"/>
    <w:rsid w:val="00C64CF0"/>
    <w:rsid w:val="00C7119E"/>
    <w:rsid w:val="00CA2A40"/>
    <w:rsid w:val="00CB3BB5"/>
    <w:rsid w:val="00CB4BB9"/>
    <w:rsid w:val="00CD772B"/>
    <w:rsid w:val="00CE509D"/>
    <w:rsid w:val="00D04449"/>
    <w:rsid w:val="00D11443"/>
    <w:rsid w:val="00D13004"/>
    <w:rsid w:val="00D1604A"/>
    <w:rsid w:val="00D209EF"/>
    <w:rsid w:val="00D36814"/>
    <w:rsid w:val="00D370A5"/>
    <w:rsid w:val="00D42EE2"/>
    <w:rsid w:val="00D46ABE"/>
    <w:rsid w:val="00D51DB5"/>
    <w:rsid w:val="00D523FF"/>
    <w:rsid w:val="00D528F4"/>
    <w:rsid w:val="00D5451D"/>
    <w:rsid w:val="00D54819"/>
    <w:rsid w:val="00D60771"/>
    <w:rsid w:val="00D77982"/>
    <w:rsid w:val="00D873F7"/>
    <w:rsid w:val="00DA59CF"/>
    <w:rsid w:val="00DC38BE"/>
    <w:rsid w:val="00DC44A1"/>
    <w:rsid w:val="00DD169D"/>
    <w:rsid w:val="00DD27C2"/>
    <w:rsid w:val="00DD6756"/>
    <w:rsid w:val="00DE4E48"/>
    <w:rsid w:val="00DE5066"/>
    <w:rsid w:val="00DE7923"/>
    <w:rsid w:val="00DF46B4"/>
    <w:rsid w:val="00DF6714"/>
    <w:rsid w:val="00E22D73"/>
    <w:rsid w:val="00E26858"/>
    <w:rsid w:val="00E26F67"/>
    <w:rsid w:val="00E310CD"/>
    <w:rsid w:val="00E4460A"/>
    <w:rsid w:val="00E45AB7"/>
    <w:rsid w:val="00E4782A"/>
    <w:rsid w:val="00E56E1E"/>
    <w:rsid w:val="00E60130"/>
    <w:rsid w:val="00E7448A"/>
    <w:rsid w:val="00E82AFF"/>
    <w:rsid w:val="00E83A15"/>
    <w:rsid w:val="00E955E3"/>
    <w:rsid w:val="00EA0645"/>
    <w:rsid w:val="00EA299E"/>
    <w:rsid w:val="00EC7A93"/>
    <w:rsid w:val="00ED02B9"/>
    <w:rsid w:val="00F05D4E"/>
    <w:rsid w:val="00F10E07"/>
    <w:rsid w:val="00F12696"/>
    <w:rsid w:val="00F15420"/>
    <w:rsid w:val="00F17DBF"/>
    <w:rsid w:val="00F22E01"/>
    <w:rsid w:val="00F25EC1"/>
    <w:rsid w:val="00F277CB"/>
    <w:rsid w:val="00F31236"/>
    <w:rsid w:val="00F3241C"/>
    <w:rsid w:val="00F4045C"/>
    <w:rsid w:val="00F44AC7"/>
    <w:rsid w:val="00F53F94"/>
    <w:rsid w:val="00F60815"/>
    <w:rsid w:val="00F61DCD"/>
    <w:rsid w:val="00F64E1C"/>
    <w:rsid w:val="00F65E76"/>
    <w:rsid w:val="00F67271"/>
    <w:rsid w:val="00F840B1"/>
    <w:rsid w:val="00F933EE"/>
    <w:rsid w:val="00F9483E"/>
    <w:rsid w:val="00FA1488"/>
    <w:rsid w:val="00FA7E3D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link w:val="AltbilgiChar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character" w:styleId="Kpr">
    <w:name w:val="Hyperlink"/>
    <w:basedOn w:val="VarsaylanParagrafYazTipi"/>
    <w:unhideWhenUsed/>
    <w:rsid w:val="00A701D9"/>
    <w:rPr>
      <w:color w:val="0000FF" w:themeColor="hyperlink"/>
      <w:u w:val="single"/>
    </w:rPr>
  </w:style>
  <w:style w:type="character" w:customStyle="1" w:styleId="AltbilgiChar">
    <w:name w:val="Altbilgi Char"/>
    <w:basedOn w:val="VarsaylanParagrafYazTipi"/>
    <w:link w:val="Altbilgi"/>
    <w:rsid w:val="00A701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http://www.okulistik.com/qimage/tr/q42263-c0.png" TargetMode="External"/><Relationship Id="rId34" Type="http://schemas.openxmlformats.org/officeDocument/2006/relationships/image" Target="media/image15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png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5.bin"/><Relationship Id="rId28" Type="http://schemas.openxmlformats.org/officeDocument/2006/relationships/image" Target="media/image12.wmf"/><Relationship Id="rId36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sorubak.com" TargetMode="External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7.bin"/><Relationship Id="rId30" Type="http://schemas.openxmlformats.org/officeDocument/2006/relationships/image" Target="media/image13.wmf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3B858-92F2-469D-938A-5779ED99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39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Company>milli eğitim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 :………………………………</dc:title>
  <dc:creator>BABA</dc:creator>
  <cp:lastModifiedBy>lenovo</cp:lastModifiedBy>
  <cp:revision>31</cp:revision>
  <cp:lastPrinted>2010-11-07T18:15:00Z</cp:lastPrinted>
  <dcterms:created xsi:type="dcterms:W3CDTF">2012-11-27T16:39:00Z</dcterms:created>
  <dcterms:modified xsi:type="dcterms:W3CDTF">2013-01-05T18:38:00Z</dcterms:modified>
</cp:coreProperties>
</file>