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AD" w:rsidRDefault="00AD2AAD" w:rsidP="00D64107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Aşağıdaki toplama işlemlerini yapınız.</w:t>
      </w:r>
    </w:p>
    <w:p w:rsidR="00AD2AAD" w:rsidRDefault="00AD2AAD" w:rsidP="00FE0BE3">
      <w:pPr>
        <w:pStyle w:val="AralkYok"/>
        <w:rPr>
          <w:rFonts w:asciiTheme="majorHAnsi" w:hAnsiTheme="majorHAnsi"/>
        </w:rPr>
      </w:pPr>
    </w:p>
    <w:p w:rsidR="00D64107" w:rsidRDefault="00D64107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38"/>
        <w:gridCol w:w="304"/>
        <w:gridCol w:w="347"/>
        <w:gridCol w:w="338"/>
        <w:gridCol w:w="359"/>
        <w:gridCol w:w="338"/>
        <w:gridCol w:w="358"/>
        <w:gridCol w:w="259"/>
        <w:gridCol w:w="347"/>
        <w:gridCol w:w="338"/>
        <w:gridCol w:w="338"/>
        <w:gridCol w:w="338"/>
      </w:tblGrid>
      <w:tr w:rsidR="00AD2AAD" w:rsidRPr="00AD2AAD" w:rsidTr="00AD2AAD">
        <w:tc>
          <w:tcPr>
            <w:tcW w:w="236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5</w:t>
            </w:r>
          </w:p>
        </w:tc>
        <w:tc>
          <w:tcPr>
            <w:tcW w:w="356" w:type="dxa"/>
            <w:vMerge w:val="restart"/>
            <w:tcBorders>
              <w:top w:val="nil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2</w:t>
            </w:r>
          </w:p>
        </w:tc>
        <w:tc>
          <w:tcPr>
            <w:tcW w:w="372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5</w:t>
            </w:r>
          </w:p>
        </w:tc>
        <w:tc>
          <w:tcPr>
            <w:tcW w:w="371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1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84" w:type="dxa"/>
            <w:tcBorders>
              <w:top w:val="single" w:sz="4" w:space="0" w:color="000000" w:themeColor="text1"/>
            </w:tcBorders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</w:tr>
      <w:tr w:rsidR="00AD2AAD" w:rsidRPr="00AD2AAD" w:rsidTr="00AD2AAD">
        <w:tc>
          <w:tcPr>
            <w:tcW w:w="236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1</w:t>
            </w:r>
          </w:p>
        </w:tc>
        <w:tc>
          <w:tcPr>
            <w:tcW w:w="356" w:type="dxa"/>
            <w:vMerge/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1</w:t>
            </w:r>
          </w:p>
        </w:tc>
        <w:tc>
          <w:tcPr>
            <w:tcW w:w="372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8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9</w:t>
            </w:r>
          </w:p>
        </w:tc>
        <w:tc>
          <w:tcPr>
            <w:tcW w:w="371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4</w:t>
            </w: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84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</w:tr>
      <w:tr w:rsidR="00AD2AAD" w:rsidRPr="00AD2AAD" w:rsidTr="00AD2AAD">
        <w:tc>
          <w:tcPr>
            <w:tcW w:w="23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D64107" w:rsidRDefault="00AD2AAD" w:rsidP="00AD2AAD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3</w:t>
            </w:r>
          </w:p>
        </w:tc>
        <w:tc>
          <w:tcPr>
            <w:tcW w:w="356" w:type="dxa"/>
            <w:vMerge/>
            <w:tcBorders>
              <w:right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D64107" w:rsidRDefault="00AD2AAD" w:rsidP="00FE0BE3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4</w:t>
            </w:r>
          </w:p>
        </w:tc>
        <w:tc>
          <w:tcPr>
            <w:tcW w:w="3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 w:rsidRPr="00AD2AAD">
              <w:rPr>
                <w:rFonts w:asciiTheme="majorHAnsi" w:hAnsiTheme="majorHAnsi"/>
              </w:rPr>
              <w:t>2</w:t>
            </w: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18" w:space="0" w:color="000000" w:themeColor="text1"/>
            </w:tcBorders>
            <w:vAlign w:val="center"/>
          </w:tcPr>
          <w:p w:rsidR="00AD2AAD" w:rsidRPr="00D64107" w:rsidRDefault="00AD2AAD" w:rsidP="00FE0BE3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283" w:type="dxa"/>
            <w:tcBorders>
              <w:bottom w:val="single" w:sz="18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18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84" w:type="dxa"/>
            <w:tcBorders>
              <w:bottom w:val="single" w:sz="18" w:space="0" w:color="000000" w:themeColor="text1"/>
            </w:tcBorders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</w:tr>
      <w:tr w:rsidR="00AD2AAD" w:rsidRPr="00AD2AAD" w:rsidTr="00AD2AAD">
        <w:tc>
          <w:tcPr>
            <w:tcW w:w="236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6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2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AD2AAD" w:rsidRPr="00AD2AAD" w:rsidRDefault="00AD2AAD" w:rsidP="00FE0BE3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FE0BE3" w:rsidRDefault="00FE0BE3" w:rsidP="00FE0BE3">
      <w:pPr>
        <w:pStyle w:val="AralkYok"/>
        <w:rPr>
          <w:rFonts w:asciiTheme="majorHAnsi" w:hAnsiTheme="majorHAnsi"/>
        </w:rPr>
      </w:pPr>
    </w:p>
    <w:p w:rsidR="00D64107" w:rsidRPr="00AD2AAD" w:rsidRDefault="00D64107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38"/>
        <w:gridCol w:w="304"/>
        <w:gridCol w:w="347"/>
        <w:gridCol w:w="338"/>
        <w:gridCol w:w="359"/>
        <w:gridCol w:w="338"/>
        <w:gridCol w:w="358"/>
        <w:gridCol w:w="259"/>
        <w:gridCol w:w="347"/>
        <w:gridCol w:w="338"/>
        <w:gridCol w:w="338"/>
        <w:gridCol w:w="338"/>
      </w:tblGrid>
      <w:tr w:rsidR="00AD2AAD" w:rsidRPr="00AD2AAD" w:rsidTr="00AD2AAD">
        <w:tc>
          <w:tcPr>
            <w:tcW w:w="236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56" w:type="dxa"/>
            <w:vMerge w:val="restart"/>
            <w:tcBorders>
              <w:top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72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71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84" w:type="dxa"/>
            <w:tcBorders>
              <w:top w:val="single" w:sz="4" w:space="0" w:color="000000" w:themeColor="text1"/>
            </w:tcBorders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</w:tr>
      <w:tr w:rsidR="00AD2AAD" w:rsidRPr="00AD2AAD" w:rsidTr="00AD2AAD">
        <w:tc>
          <w:tcPr>
            <w:tcW w:w="236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56" w:type="dxa"/>
            <w:vMerge/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72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71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84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</w:tr>
      <w:tr w:rsidR="00AD2AAD" w:rsidRPr="00AD2AAD" w:rsidTr="00AD2AAD">
        <w:tc>
          <w:tcPr>
            <w:tcW w:w="23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D64107" w:rsidRDefault="00AD2AAD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56" w:type="dxa"/>
            <w:vMerge/>
            <w:tcBorders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D64107" w:rsidRDefault="00AD2AAD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18" w:space="0" w:color="000000" w:themeColor="text1"/>
            </w:tcBorders>
            <w:vAlign w:val="center"/>
          </w:tcPr>
          <w:p w:rsidR="00AD2AAD" w:rsidRPr="00D64107" w:rsidRDefault="00AD2AAD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283" w:type="dxa"/>
            <w:tcBorders>
              <w:bottom w:val="single" w:sz="18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18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84" w:type="dxa"/>
            <w:tcBorders>
              <w:bottom w:val="single" w:sz="18" w:space="0" w:color="000000" w:themeColor="text1"/>
            </w:tcBorders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</w:tr>
      <w:tr w:rsidR="00AD2AAD" w:rsidRPr="00AD2AAD" w:rsidTr="00AD2AAD">
        <w:tc>
          <w:tcPr>
            <w:tcW w:w="236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6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2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FE0BE3" w:rsidRDefault="00FE0BE3" w:rsidP="00FE0BE3">
      <w:pPr>
        <w:pStyle w:val="AralkYok"/>
        <w:rPr>
          <w:rFonts w:asciiTheme="majorHAnsi" w:hAnsiTheme="majorHAnsi"/>
        </w:rPr>
      </w:pPr>
    </w:p>
    <w:p w:rsidR="00D64107" w:rsidRDefault="00D64107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38"/>
        <w:gridCol w:w="304"/>
        <w:gridCol w:w="347"/>
        <w:gridCol w:w="338"/>
        <w:gridCol w:w="359"/>
        <w:gridCol w:w="338"/>
        <w:gridCol w:w="358"/>
        <w:gridCol w:w="259"/>
        <w:gridCol w:w="347"/>
        <w:gridCol w:w="338"/>
        <w:gridCol w:w="338"/>
        <w:gridCol w:w="338"/>
      </w:tblGrid>
      <w:tr w:rsidR="00AD2AAD" w:rsidRPr="00AD2AAD" w:rsidTr="00AD2AAD">
        <w:tc>
          <w:tcPr>
            <w:tcW w:w="236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56" w:type="dxa"/>
            <w:vMerge w:val="restart"/>
            <w:tcBorders>
              <w:top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72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71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84" w:type="dxa"/>
            <w:tcBorders>
              <w:top w:val="single" w:sz="4" w:space="0" w:color="000000" w:themeColor="text1"/>
            </w:tcBorders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</w:tr>
      <w:tr w:rsidR="00AD2AAD" w:rsidRPr="00AD2AAD" w:rsidTr="00AD2AAD">
        <w:tc>
          <w:tcPr>
            <w:tcW w:w="236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56" w:type="dxa"/>
            <w:vMerge/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72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71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84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</w:tr>
      <w:tr w:rsidR="00AD2AAD" w:rsidRPr="00AD2AAD" w:rsidTr="00AD2AAD">
        <w:tc>
          <w:tcPr>
            <w:tcW w:w="23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D64107" w:rsidRDefault="00AD2AAD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56" w:type="dxa"/>
            <w:vMerge/>
            <w:tcBorders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D64107" w:rsidRDefault="00AD2AAD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18" w:space="0" w:color="000000" w:themeColor="text1"/>
            </w:tcBorders>
            <w:vAlign w:val="center"/>
          </w:tcPr>
          <w:p w:rsidR="00AD2AAD" w:rsidRPr="00D64107" w:rsidRDefault="00AD2AAD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283" w:type="dxa"/>
            <w:tcBorders>
              <w:bottom w:val="single" w:sz="18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84" w:type="dxa"/>
            <w:tcBorders>
              <w:bottom w:val="single" w:sz="18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84" w:type="dxa"/>
            <w:tcBorders>
              <w:bottom w:val="single" w:sz="18" w:space="0" w:color="000000" w:themeColor="text1"/>
            </w:tcBorders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</w:tr>
      <w:tr w:rsidR="00AD2AAD" w:rsidRPr="00AD2AAD" w:rsidTr="00AD2AAD">
        <w:tc>
          <w:tcPr>
            <w:tcW w:w="236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6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2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AD2AAD" w:rsidRDefault="00AD2AAD" w:rsidP="00FE0BE3">
      <w:pPr>
        <w:pStyle w:val="AralkYok"/>
        <w:rPr>
          <w:rFonts w:asciiTheme="majorHAnsi" w:hAnsiTheme="majorHAnsi"/>
        </w:rPr>
      </w:pPr>
    </w:p>
    <w:p w:rsidR="00D64107" w:rsidRDefault="00D64107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38"/>
        <w:gridCol w:w="304"/>
        <w:gridCol w:w="347"/>
        <w:gridCol w:w="338"/>
        <w:gridCol w:w="359"/>
        <w:gridCol w:w="338"/>
        <w:gridCol w:w="358"/>
        <w:gridCol w:w="259"/>
        <w:gridCol w:w="347"/>
        <w:gridCol w:w="338"/>
        <w:gridCol w:w="338"/>
        <w:gridCol w:w="338"/>
      </w:tblGrid>
      <w:tr w:rsidR="00AD2AAD" w:rsidRPr="00AD2AAD" w:rsidTr="00AD2AAD">
        <w:tc>
          <w:tcPr>
            <w:tcW w:w="236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56" w:type="dxa"/>
            <w:vMerge w:val="restart"/>
            <w:tcBorders>
              <w:top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72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71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84" w:type="dxa"/>
            <w:tcBorders>
              <w:top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 w:themeColor="text1"/>
            </w:tcBorders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</w:tr>
      <w:tr w:rsidR="00AD2AAD" w:rsidRPr="00AD2AAD" w:rsidTr="00AD2AAD">
        <w:tc>
          <w:tcPr>
            <w:tcW w:w="236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56" w:type="dxa"/>
            <w:vMerge/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72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71" w:type="dxa"/>
            <w:tcBorders>
              <w:bottom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84" w:type="dxa"/>
            <w:tcBorders>
              <w:bottom w:val="single" w:sz="4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</w:tr>
      <w:tr w:rsidR="00AD2AAD" w:rsidRPr="00AD2AAD" w:rsidTr="00AD2AAD">
        <w:tc>
          <w:tcPr>
            <w:tcW w:w="23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D64107" w:rsidRDefault="00AD2AAD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56" w:type="dxa"/>
            <w:vMerge/>
            <w:tcBorders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D64107" w:rsidRDefault="00AD2AAD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bottom w:val="single" w:sz="18" w:space="0" w:color="000000" w:themeColor="text1"/>
            </w:tcBorders>
            <w:vAlign w:val="center"/>
          </w:tcPr>
          <w:p w:rsidR="00AD2AAD" w:rsidRPr="00D64107" w:rsidRDefault="00AD2AAD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283" w:type="dxa"/>
            <w:tcBorders>
              <w:bottom w:val="single" w:sz="18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84" w:type="dxa"/>
            <w:tcBorders>
              <w:bottom w:val="single" w:sz="18" w:space="0" w:color="000000" w:themeColor="text1"/>
            </w:tcBorders>
            <w:vAlign w:val="center"/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84" w:type="dxa"/>
            <w:tcBorders>
              <w:bottom w:val="single" w:sz="18" w:space="0" w:color="000000" w:themeColor="text1"/>
            </w:tcBorders>
          </w:tcPr>
          <w:p w:rsidR="00AD2AAD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</w:tr>
      <w:tr w:rsidR="00AD2AAD" w:rsidRPr="00AD2AAD" w:rsidTr="00AD2AAD">
        <w:tc>
          <w:tcPr>
            <w:tcW w:w="236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6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2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7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4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AD2AAD" w:rsidRPr="00AD2AAD" w:rsidRDefault="00AD2AAD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AD2AAD" w:rsidRPr="00AD2AAD" w:rsidRDefault="00AD2AAD" w:rsidP="00FE0BE3">
      <w:pPr>
        <w:pStyle w:val="AralkYok"/>
        <w:rPr>
          <w:rFonts w:asciiTheme="majorHAnsi" w:hAnsiTheme="majorHAnsi"/>
        </w:rPr>
      </w:pPr>
    </w:p>
    <w:p w:rsidR="00FE0BE3" w:rsidRDefault="00D64107" w:rsidP="00D64107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toplama işlemlerini yapmak için sayıları önce </w:t>
      </w:r>
      <w:r w:rsidRPr="00D64107">
        <w:rPr>
          <w:rFonts w:asciiTheme="majorHAnsi" w:hAnsiTheme="majorHAnsi"/>
          <w:b/>
          <w:u w:val="single"/>
        </w:rPr>
        <w:t>onluğa</w:t>
      </w:r>
      <w:r>
        <w:rPr>
          <w:rFonts w:asciiTheme="majorHAnsi" w:hAnsiTheme="majorHAnsi"/>
        </w:rPr>
        <w:t xml:space="preserve">, sonra </w:t>
      </w:r>
      <w:r w:rsidRPr="00D64107">
        <w:rPr>
          <w:rFonts w:asciiTheme="majorHAnsi" w:hAnsiTheme="majorHAnsi"/>
          <w:b/>
          <w:u w:val="single"/>
        </w:rPr>
        <w:t>yüzlüğe</w:t>
      </w:r>
      <w:r>
        <w:rPr>
          <w:rFonts w:asciiTheme="majorHAnsi" w:hAnsiTheme="majorHAnsi"/>
        </w:rPr>
        <w:t xml:space="preserve"> yuvarlayınız. Sonra sonuçlarını bulunuz.</w:t>
      </w:r>
    </w:p>
    <w:p w:rsidR="00D64107" w:rsidRPr="00AD2AAD" w:rsidRDefault="00D64107" w:rsidP="00D64107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38"/>
        <w:gridCol w:w="286"/>
        <w:gridCol w:w="347"/>
        <w:gridCol w:w="300"/>
        <w:gridCol w:w="317"/>
        <w:gridCol w:w="300"/>
        <w:gridCol w:w="316"/>
        <w:gridCol w:w="251"/>
        <w:gridCol w:w="347"/>
        <w:gridCol w:w="300"/>
        <w:gridCol w:w="300"/>
        <w:gridCol w:w="300"/>
        <w:gridCol w:w="300"/>
      </w:tblGrid>
      <w:tr w:rsidR="00D64107" w:rsidRPr="00AD2AAD" w:rsidTr="00EF0161">
        <w:tc>
          <w:tcPr>
            <w:tcW w:w="1679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Default="00D64107" w:rsidP="00D64107">
            <w:pPr>
              <w:pStyle w:val="AralkYok"/>
              <w:jc w:val="center"/>
              <w:rPr>
                <w:rFonts w:asciiTheme="majorHAnsi" w:hAnsiTheme="majorHAnsi"/>
              </w:rPr>
            </w:pPr>
            <w:r w:rsidRPr="00D64107">
              <w:rPr>
                <w:rFonts w:asciiTheme="majorHAnsi" w:hAnsiTheme="majorHAnsi"/>
                <w:sz w:val="20"/>
              </w:rPr>
              <w:t>Toplama</w:t>
            </w:r>
          </w:p>
        </w:tc>
        <w:tc>
          <w:tcPr>
            <w:tcW w:w="288" w:type="dxa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Pr="00D64107" w:rsidRDefault="00D64107" w:rsidP="00D64107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 w:rsidRPr="00D64107">
              <w:rPr>
                <w:rFonts w:asciiTheme="majorHAnsi" w:hAnsiTheme="majorHAnsi"/>
                <w:sz w:val="18"/>
              </w:rPr>
              <w:t>Onluğa Yuvarla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sz w:val="18"/>
              </w:rPr>
            </w:pPr>
          </w:p>
        </w:tc>
        <w:tc>
          <w:tcPr>
            <w:tcW w:w="1550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Pr="00D64107" w:rsidRDefault="00D64107" w:rsidP="00D64107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 w:rsidRPr="00D64107">
              <w:rPr>
                <w:rFonts w:asciiTheme="majorHAnsi" w:hAnsiTheme="majorHAnsi"/>
                <w:sz w:val="18"/>
              </w:rPr>
              <w:t>Yüzlüğe Yuvarla</w:t>
            </w:r>
          </w:p>
        </w:tc>
      </w:tr>
      <w:tr w:rsidR="00D64107" w:rsidRPr="00AD2AAD" w:rsidTr="00D64107">
        <w:tc>
          <w:tcPr>
            <w:tcW w:w="327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88" w:type="dxa"/>
            <w:vMerge w:val="restart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 w:val="restart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D64107">
        <w:tc>
          <w:tcPr>
            <w:tcW w:w="327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D64107">
        <w:tc>
          <w:tcPr>
            <w:tcW w:w="327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88" w:type="dxa"/>
            <w:vMerge/>
            <w:tcBorders>
              <w:bottom w:val="nil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D64107">
        <w:tc>
          <w:tcPr>
            <w:tcW w:w="32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FE0BE3" w:rsidRDefault="00FE0BE3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38"/>
        <w:gridCol w:w="286"/>
        <w:gridCol w:w="347"/>
        <w:gridCol w:w="300"/>
        <w:gridCol w:w="317"/>
        <w:gridCol w:w="300"/>
        <w:gridCol w:w="316"/>
        <w:gridCol w:w="251"/>
        <w:gridCol w:w="347"/>
        <w:gridCol w:w="300"/>
        <w:gridCol w:w="300"/>
        <w:gridCol w:w="300"/>
        <w:gridCol w:w="300"/>
      </w:tblGrid>
      <w:tr w:rsidR="00D64107" w:rsidRPr="00AD2AAD" w:rsidTr="00EF0161">
        <w:tc>
          <w:tcPr>
            <w:tcW w:w="1679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Default="00D64107" w:rsidP="00EF0161">
            <w:pPr>
              <w:pStyle w:val="AralkYok"/>
              <w:jc w:val="center"/>
              <w:rPr>
                <w:rFonts w:asciiTheme="majorHAnsi" w:hAnsiTheme="majorHAnsi"/>
              </w:rPr>
            </w:pPr>
            <w:r w:rsidRPr="00D64107">
              <w:rPr>
                <w:rFonts w:asciiTheme="majorHAnsi" w:hAnsiTheme="majorHAnsi"/>
                <w:sz w:val="20"/>
              </w:rPr>
              <w:t>Toplama</w:t>
            </w:r>
          </w:p>
        </w:tc>
        <w:tc>
          <w:tcPr>
            <w:tcW w:w="288" w:type="dxa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Pr="00D64107" w:rsidRDefault="00D64107" w:rsidP="00D64107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 w:rsidRPr="00D64107">
              <w:rPr>
                <w:rFonts w:asciiTheme="majorHAnsi" w:hAnsiTheme="majorHAnsi"/>
                <w:sz w:val="18"/>
              </w:rPr>
              <w:t>Onluğa Yuvarla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sz w:val="18"/>
              </w:rPr>
            </w:pPr>
          </w:p>
        </w:tc>
        <w:tc>
          <w:tcPr>
            <w:tcW w:w="1550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Pr="00D64107" w:rsidRDefault="00D64107" w:rsidP="00D64107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 w:rsidRPr="00D64107">
              <w:rPr>
                <w:rFonts w:asciiTheme="majorHAnsi" w:hAnsiTheme="majorHAnsi"/>
                <w:sz w:val="18"/>
              </w:rPr>
              <w:t>Yüzlüğe Yuvarla</w:t>
            </w:r>
          </w:p>
        </w:tc>
      </w:tr>
      <w:tr w:rsidR="00D64107" w:rsidRPr="00AD2AAD" w:rsidTr="00EF0161">
        <w:tc>
          <w:tcPr>
            <w:tcW w:w="327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88" w:type="dxa"/>
            <w:vMerge w:val="restart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 w:val="restart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EF0161">
        <w:tc>
          <w:tcPr>
            <w:tcW w:w="327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EF0161">
        <w:tc>
          <w:tcPr>
            <w:tcW w:w="327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88" w:type="dxa"/>
            <w:vMerge/>
            <w:tcBorders>
              <w:bottom w:val="nil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EF0161">
        <w:tc>
          <w:tcPr>
            <w:tcW w:w="32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D64107" w:rsidRPr="00AD2AAD" w:rsidRDefault="00D64107" w:rsidP="00FE0BE3">
      <w:pPr>
        <w:pStyle w:val="AralkYok"/>
        <w:rPr>
          <w:rFonts w:asciiTheme="majorHAnsi" w:hAnsiTheme="majorHAnsi"/>
        </w:rPr>
      </w:pPr>
    </w:p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38"/>
        <w:gridCol w:w="286"/>
        <w:gridCol w:w="347"/>
        <w:gridCol w:w="300"/>
        <w:gridCol w:w="317"/>
        <w:gridCol w:w="300"/>
        <w:gridCol w:w="316"/>
        <w:gridCol w:w="251"/>
        <w:gridCol w:w="347"/>
        <w:gridCol w:w="300"/>
        <w:gridCol w:w="300"/>
        <w:gridCol w:w="300"/>
        <w:gridCol w:w="300"/>
      </w:tblGrid>
      <w:tr w:rsidR="00D64107" w:rsidRPr="00AD2AAD" w:rsidTr="00EF0161">
        <w:tc>
          <w:tcPr>
            <w:tcW w:w="1679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Default="00D64107" w:rsidP="00EF0161">
            <w:pPr>
              <w:pStyle w:val="AralkYok"/>
              <w:jc w:val="center"/>
              <w:rPr>
                <w:rFonts w:asciiTheme="majorHAnsi" w:hAnsiTheme="majorHAnsi"/>
              </w:rPr>
            </w:pPr>
            <w:r w:rsidRPr="00D64107">
              <w:rPr>
                <w:rFonts w:asciiTheme="majorHAnsi" w:hAnsiTheme="majorHAnsi"/>
                <w:sz w:val="20"/>
              </w:rPr>
              <w:t>Toplama</w:t>
            </w:r>
          </w:p>
        </w:tc>
        <w:tc>
          <w:tcPr>
            <w:tcW w:w="288" w:type="dxa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 w:rsidRPr="00D64107">
              <w:rPr>
                <w:rFonts w:asciiTheme="majorHAnsi" w:hAnsiTheme="majorHAnsi"/>
                <w:sz w:val="18"/>
              </w:rPr>
              <w:t>Onluğa Yuvarla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sz w:val="18"/>
              </w:rPr>
            </w:pPr>
          </w:p>
        </w:tc>
        <w:tc>
          <w:tcPr>
            <w:tcW w:w="1550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 w:rsidRPr="00D64107">
              <w:rPr>
                <w:rFonts w:asciiTheme="majorHAnsi" w:hAnsiTheme="majorHAnsi"/>
                <w:sz w:val="18"/>
              </w:rPr>
              <w:t>Yüzlüğe Yuvarla</w:t>
            </w:r>
          </w:p>
        </w:tc>
      </w:tr>
      <w:tr w:rsidR="00D64107" w:rsidRPr="00AD2AAD" w:rsidTr="00EF0161">
        <w:tc>
          <w:tcPr>
            <w:tcW w:w="327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88" w:type="dxa"/>
            <w:vMerge w:val="restart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 w:val="restart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EF0161">
        <w:tc>
          <w:tcPr>
            <w:tcW w:w="327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EF0161">
        <w:tc>
          <w:tcPr>
            <w:tcW w:w="327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88" w:type="dxa"/>
            <w:vMerge/>
            <w:tcBorders>
              <w:bottom w:val="nil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EF0161">
        <w:tc>
          <w:tcPr>
            <w:tcW w:w="32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38"/>
        <w:gridCol w:w="286"/>
        <w:gridCol w:w="347"/>
        <w:gridCol w:w="300"/>
        <w:gridCol w:w="317"/>
        <w:gridCol w:w="300"/>
        <w:gridCol w:w="316"/>
        <w:gridCol w:w="251"/>
        <w:gridCol w:w="347"/>
        <w:gridCol w:w="300"/>
        <w:gridCol w:w="300"/>
        <w:gridCol w:w="300"/>
        <w:gridCol w:w="300"/>
      </w:tblGrid>
      <w:tr w:rsidR="00D64107" w:rsidRPr="00AD2AAD" w:rsidTr="00EF0161">
        <w:tc>
          <w:tcPr>
            <w:tcW w:w="1679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Default="00D64107" w:rsidP="00EF0161">
            <w:pPr>
              <w:pStyle w:val="AralkYok"/>
              <w:jc w:val="center"/>
              <w:rPr>
                <w:rFonts w:asciiTheme="majorHAnsi" w:hAnsiTheme="majorHAnsi"/>
              </w:rPr>
            </w:pPr>
            <w:r w:rsidRPr="00D64107">
              <w:rPr>
                <w:rFonts w:asciiTheme="majorHAnsi" w:hAnsiTheme="majorHAnsi"/>
                <w:sz w:val="20"/>
              </w:rPr>
              <w:t>Toplama</w:t>
            </w:r>
          </w:p>
        </w:tc>
        <w:tc>
          <w:tcPr>
            <w:tcW w:w="288" w:type="dxa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 w:rsidRPr="00D64107">
              <w:rPr>
                <w:rFonts w:asciiTheme="majorHAnsi" w:hAnsiTheme="majorHAnsi"/>
                <w:sz w:val="18"/>
              </w:rPr>
              <w:t>Onluğa Yuvarla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sz w:val="18"/>
              </w:rPr>
            </w:pPr>
          </w:p>
        </w:tc>
        <w:tc>
          <w:tcPr>
            <w:tcW w:w="1550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 w:rsidRPr="00D64107">
              <w:rPr>
                <w:rFonts w:asciiTheme="majorHAnsi" w:hAnsiTheme="majorHAnsi"/>
                <w:sz w:val="18"/>
              </w:rPr>
              <w:t>Yüzlüğe Yuvarla</w:t>
            </w:r>
          </w:p>
        </w:tc>
      </w:tr>
      <w:tr w:rsidR="00D64107" w:rsidRPr="00AD2AAD" w:rsidTr="00EF0161">
        <w:tc>
          <w:tcPr>
            <w:tcW w:w="327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88" w:type="dxa"/>
            <w:vMerge w:val="restart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 w:val="restart"/>
            <w:tcBorders>
              <w:top w:val="nil"/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EF0161">
        <w:tc>
          <w:tcPr>
            <w:tcW w:w="327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bottom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EF0161">
        <w:tc>
          <w:tcPr>
            <w:tcW w:w="327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88" w:type="dxa"/>
            <w:vMerge/>
            <w:tcBorders>
              <w:bottom w:val="nil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D64107" w:rsidRPr="00D64107" w:rsidRDefault="00D64107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D64107" w:rsidRPr="00AD2AAD" w:rsidTr="00EF0161">
        <w:tc>
          <w:tcPr>
            <w:tcW w:w="32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D64107" w:rsidRPr="00AD2AAD" w:rsidRDefault="00D64107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9843E7" w:rsidRDefault="009843E7" w:rsidP="009843E7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Aşağıdaki toplama işlemlerini örnekteki gibi </w:t>
      </w:r>
      <w:r w:rsidRPr="008E3B4C">
        <w:rPr>
          <w:rFonts w:asciiTheme="majorHAnsi" w:hAnsiTheme="majorHAnsi"/>
          <w:b/>
          <w:u w:val="single"/>
        </w:rPr>
        <w:t xml:space="preserve">yan yana </w:t>
      </w:r>
      <w:r>
        <w:rPr>
          <w:rFonts w:asciiTheme="majorHAnsi" w:hAnsiTheme="majorHAnsi"/>
        </w:rPr>
        <w:t>yapınız.</w:t>
      </w:r>
    </w:p>
    <w:p w:rsidR="00D64107" w:rsidRPr="00AD2AAD" w:rsidRDefault="00FB0EE4" w:rsidP="00FE0BE3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group id="_x0000_s1030" style="position:absolute;margin-left:20.4pt;margin-top:7.5pt;width:44.6pt;height:6.8pt;flip:y;z-index:251662336" coordorigin="6691,1578" coordsize="892,36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6691;top:1578;width:0;height:356" o:connectortype="straight"/>
            <v:shape id="_x0000_s1032" type="#_x0000_t32" style="position:absolute;left:6691;top:1934;width:892;height:1;flip:x" o:connectortype="straight"/>
            <v:shape id="_x0000_s1033" type="#_x0000_t32" style="position:absolute;left:7583;top:1587;width:0;height:356" o:connectortype="straight"/>
          </v:group>
        </w:pict>
      </w:r>
    </w:p>
    <w:p w:rsidR="00FE0BE3" w:rsidRPr="009843E7" w:rsidRDefault="00FB0EE4" w:rsidP="00FE0BE3">
      <w:pPr>
        <w:pStyle w:val="AralkYok"/>
        <w:rPr>
          <w:rFonts w:asciiTheme="majorHAnsi" w:hAnsiTheme="majorHAnsi"/>
          <w:b/>
        </w:rPr>
      </w:pPr>
      <w:r w:rsidRPr="00FB0EE4">
        <w:rPr>
          <w:rFonts w:asciiTheme="majorHAnsi" w:hAnsiTheme="majorHAnsi"/>
          <w:noProof/>
        </w:rPr>
        <w:pict>
          <v:group id="_x0000_s1029" style="position:absolute;margin-left:29.8pt;margin-top:12.1pt;width:44.6pt;height:8.35pt;z-index:251661312" coordorigin="6691,1578" coordsize="892,365">
            <v:shape id="_x0000_s1026" type="#_x0000_t32" style="position:absolute;left:6691;top:1578;width:0;height:356" o:connectortype="straight"/>
            <v:shape id="_x0000_s1027" type="#_x0000_t32" style="position:absolute;left:6691;top:1934;width:892;height:1;flip:x" o:connectortype="straight"/>
            <v:shape id="_x0000_s1028" type="#_x0000_t32" style="position:absolute;left:7583;top:1587;width:0;height:356" o:connectortype="straight"/>
          </v:group>
        </w:pict>
      </w:r>
      <w:r w:rsidRPr="00FB0EE4">
        <w:rPr>
          <w:rFonts w:asciiTheme="majorHAnsi" w:hAnsiTheme="majorHAnsi"/>
          <w:noProof/>
        </w:rPr>
        <w:pict>
          <v:group id="_x0000_s1034" style="position:absolute;margin-left:11.25pt;margin-top:12.1pt;width:44.6pt;height:12.05pt;z-index:251663360" coordorigin="6691,1578" coordsize="892,365">
            <v:shape id="_x0000_s1035" type="#_x0000_t32" style="position:absolute;left:6691;top:1578;width:0;height:356" o:connectortype="straight" strokeweight="1.25pt">
              <v:stroke dashstyle="1 1"/>
            </v:shape>
            <v:shape id="_x0000_s1036" type="#_x0000_t32" style="position:absolute;left:6691;top:1934;width:892;height:1;flip:x" o:connectortype="straight" strokeweight="1.25pt">
              <v:stroke dashstyle="1 1"/>
            </v:shape>
            <v:shape id="_x0000_s1037" type="#_x0000_t32" style="position:absolute;left:7583;top:1587;width:0;height:356" o:connectortype="straight" strokeweight="1.25pt">
              <v:stroke dashstyle="1 1"/>
            </v:shape>
          </v:group>
        </w:pict>
      </w:r>
      <w:r w:rsidR="009843E7" w:rsidRPr="009843E7">
        <w:rPr>
          <w:rFonts w:asciiTheme="majorHAnsi" w:hAnsiTheme="majorHAnsi"/>
          <w:b/>
        </w:rPr>
        <w:t>2 3 4 5 + 1 9 8 6 = 4 3 3 1</w:t>
      </w:r>
      <w:r w:rsidR="009843E7">
        <w:rPr>
          <w:rFonts w:asciiTheme="majorHAnsi" w:hAnsiTheme="majorHAnsi"/>
          <w:b/>
        </w:rPr>
        <w:tab/>
        <w:t>1 5 5 3 + 2 4 4 0 = ………..</w:t>
      </w:r>
    </w:p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FE0BE3" w:rsidRDefault="00FE0BE3" w:rsidP="00FE0BE3">
      <w:pPr>
        <w:pStyle w:val="AralkYok"/>
        <w:rPr>
          <w:rFonts w:asciiTheme="majorHAnsi" w:hAnsiTheme="majorHAnsi"/>
        </w:rPr>
      </w:pPr>
    </w:p>
    <w:p w:rsidR="009843E7" w:rsidRPr="00AD2AAD" w:rsidRDefault="009843E7" w:rsidP="00FE0BE3">
      <w:pPr>
        <w:pStyle w:val="AralkYok"/>
        <w:rPr>
          <w:rFonts w:asciiTheme="majorHAnsi" w:hAnsiTheme="majorHAnsi"/>
        </w:rPr>
      </w:pPr>
    </w:p>
    <w:p w:rsidR="009843E7" w:rsidRPr="009843E7" w:rsidRDefault="009843E7" w:rsidP="009843E7">
      <w:pPr>
        <w:pStyle w:val="AralkYok"/>
        <w:rPr>
          <w:rFonts w:asciiTheme="majorHAnsi" w:hAnsiTheme="majorHAnsi"/>
          <w:b/>
        </w:rPr>
      </w:pPr>
      <w:r w:rsidRPr="009843E7">
        <w:rPr>
          <w:rFonts w:asciiTheme="majorHAnsi" w:hAnsiTheme="majorHAnsi"/>
          <w:b/>
        </w:rPr>
        <w:t xml:space="preserve">2 </w:t>
      </w:r>
      <w:r>
        <w:rPr>
          <w:rFonts w:asciiTheme="majorHAnsi" w:hAnsiTheme="majorHAnsi"/>
          <w:b/>
        </w:rPr>
        <w:t>6</w:t>
      </w:r>
      <w:r w:rsidRP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1</w:t>
      </w:r>
      <w:r w:rsidRP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8</w:t>
      </w:r>
      <w:r w:rsidRPr="009843E7">
        <w:rPr>
          <w:rFonts w:asciiTheme="majorHAnsi" w:hAnsiTheme="majorHAnsi"/>
          <w:b/>
        </w:rPr>
        <w:t xml:space="preserve"> + </w:t>
      </w:r>
      <w:r>
        <w:rPr>
          <w:rFonts w:asciiTheme="majorHAnsi" w:hAnsiTheme="majorHAnsi"/>
          <w:b/>
        </w:rPr>
        <w:t>3</w:t>
      </w:r>
      <w:r w:rsidRPr="009843E7">
        <w:rPr>
          <w:rFonts w:asciiTheme="majorHAnsi" w:hAnsiTheme="majorHAnsi"/>
          <w:b/>
        </w:rPr>
        <w:t xml:space="preserve"> 9 </w:t>
      </w:r>
      <w:r>
        <w:rPr>
          <w:rFonts w:asciiTheme="majorHAnsi" w:hAnsiTheme="majorHAnsi"/>
          <w:b/>
        </w:rPr>
        <w:t>5</w:t>
      </w:r>
      <w:r w:rsidRP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2</w:t>
      </w:r>
      <w:r w:rsidRPr="009843E7">
        <w:rPr>
          <w:rFonts w:asciiTheme="majorHAnsi" w:hAnsiTheme="majorHAnsi"/>
          <w:b/>
        </w:rPr>
        <w:t xml:space="preserve"> = </w:t>
      </w:r>
      <w:r>
        <w:rPr>
          <w:rFonts w:asciiTheme="majorHAnsi" w:hAnsiTheme="majorHAnsi"/>
          <w:b/>
        </w:rPr>
        <w:t>…………</w:t>
      </w:r>
      <w:r>
        <w:rPr>
          <w:rFonts w:asciiTheme="majorHAnsi" w:hAnsiTheme="majorHAnsi"/>
          <w:b/>
        </w:rPr>
        <w:tab/>
        <w:t>4 9 3 2 + 2 2 4 6 = ………..</w:t>
      </w:r>
    </w:p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FE0BE3" w:rsidRDefault="00FE0BE3" w:rsidP="00FE0BE3">
      <w:pPr>
        <w:pStyle w:val="AralkYok"/>
        <w:rPr>
          <w:rFonts w:asciiTheme="majorHAnsi" w:hAnsiTheme="majorHAnsi"/>
        </w:rPr>
      </w:pPr>
    </w:p>
    <w:p w:rsidR="009843E7" w:rsidRPr="00AD2AAD" w:rsidRDefault="009843E7" w:rsidP="00FE0BE3">
      <w:pPr>
        <w:pStyle w:val="AralkYok"/>
        <w:rPr>
          <w:rFonts w:asciiTheme="majorHAnsi" w:hAnsiTheme="majorHAnsi"/>
        </w:rPr>
      </w:pPr>
    </w:p>
    <w:p w:rsidR="009843E7" w:rsidRPr="009843E7" w:rsidRDefault="00575976" w:rsidP="009843E7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</w:t>
      </w:r>
      <w:r w:rsidR="009843E7" w:rsidRPr="009843E7">
        <w:rPr>
          <w:rFonts w:asciiTheme="majorHAnsi" w:hAnsiTheme="majorHAnsi"/>
          <w:b/>
        </w:rPr>
        <w:t xml:space="preserve"> </w:t>
      </w:r>
      <w:r w:rsidR="009843E7">
        <w:rPr>
          <w:rFonts w:asciiTheme="majorHAnsi" w:hAnsiTheme="majorHAnsi"/>
          <w:b/>
        </w:rPr>
        <w:t>6</w:t>
      </w:r>
      <w:r w:rsidR="009843E7" w:rsidRP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7</w:t>
      </w:r>
      <w:r w:rsidR="009843E7" w:rsidRP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4</w:t>
      </w:r>
      <w:r w:rsidR="009843E7" w:rsidRPr="009843E7">
        <w:rPr>
          <w:rFonts w:asciiTheme="majorHAnsi" w:hAnsiTheme="majorHAnsi"/>
          <w:b/>
        </w:rPr>
        <w:t xml:space="preserve"> + </w:t>
      </w:r>
      <w:r>
        <w:rPr>
          <w:rFonts w:asciiTheme="majorHAnsi" w:hAnsiTheme="majorHAnsi"/>
          <w:b/>
        </w:rPr>
        <w:t>2</w:t>
      </w:r>
      <w:r w:rsidR="009843E7" w:rsidRP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4</w:t>
      </w:r>
      <w:r w:rsidR="009843E7" w:rsidRP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3</w:t>
      </w:r>
      <w:r w:rsidR="009843E7" w:rsidRP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5</w:t>
      </w:r>
      <w:r w:rsidR="009843E7" w:rsidRPr="009843E7">
        <w:rPr>
          <w:rFonts w:asciiTheme="majorHAnsi" w:hAnsiTheme="majorHAnsi"/>
          <w:b/>
        </w:rPr>
        <w:t xml:space="preserve"> = </w:t>
      </w:r>
      <w:r w:rsidR="009843E7">
        <w:rPr>
          <w:rFonts w:asciiTheme="majorHAnsi" w:hAnsiTheme="majorHAnsi"/>
          <w:b/>
        </w:rPr>
        <w:t>…………</w:t>
      </w:r>
      <w:r w:rsidR="009843E7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3</w:t>
      </w:r>
      <w:r w:rsid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2</w:t>
      </w:r>
      <w:r w:rsid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0</w:t>
      </w:r>
      <w:r w:rsid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1</w:t>
      </w:r>
      <w:r w:rsidR="009843E7">
        <w:rPr>
          <w:rFonts w:asciiTheme="majorHAnsi" w:hAnsiTheme="majorHAnsi"/>
          <w:b/>
        </w:rPr>
        <w:t xml:space="preserve"> + 2 </w:t>
      </w:r>
      <w:r>
        <w:rPr>
          <w:rFonts w:asciiTheme="majorHAnsi" w:hAnsiTheme="majorHAnsi"/>
          <w:b/>
        </w:rPr>
        <w:t>3</w:t>
      </w:r>
      <w:r w:rsid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2</w:t>
      </w:r>
      <w:r w:rsid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2</w:t>
      </w:r>
      <w:r w:rsidR="009843E7">
        <w:rPr>
          <w:rFonts w:asciiTheme="majorHAnsi" w:hAnsiTheme="majorHAnsi"/>
          <w:b/>
        </w:rPr>
        <w:t xml:space="preserve"> = ………..</w:t>
      </w:r>
    </w:p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FE0BE3" w:rsidRDefault="00FE0BE3" w:rsidP="00FE0BE3">
      <w:pPr>
        <w:pStyle w:val="AralkYok"/>
        <w:rPr>
          <w:rFonts w:asciiTheme="majorHAnsi" w:hAnsiTheme="majorHAnsi"/>
        </w:rPr>
      </w:pPr>
    </w:p>
    <w:p w:rsidR="009843E7" w:rsidRPr="00AD2AAD" w:rsidRDefault="009843E7" w:rsidP="00FE0BE3">
      <w:pPr>
        <w:pStyle w:val="AralkYok"/>
        <w:rPr>
          <w:rFonts w:asciiTheme="majorHAnsi" w:hAnsiTheme="majorHAnsi"/>
        </w:rPr>
      </w:pPr>
    </w:p>
    <w:p w:rsidR="009843E7" w:rsidRPr="009843E7" w:rsidRDefault="009843E7" w:rsidP="009843E7">
      <w:pPr>
        <w:pStyle w:val="AralkYok"/>
        <w:rPr>
          <w:rFonts w:asciiTheme="majorHAnsi" w:hAnsiTheme="majorHAnsi"/>
          <w:b/>
        </w:rPr>
      </w:pPr>
      <w:r w:rsidRPr="009843E7">
        <w:rPr>
          <w:rFonts w:asciiTheme="majorHAnsi" w:hAnsiTheme="majorHAnsi"/>
          <w:b/>
        </w:rPr>
        <w:t xml:space="preserve">2 </w:t>
      </w:r>
      <w:r w:rsidR="00575976">
        <w:rPr>
          <w:rFonts w:asciiTheme="majorHAnsi" w:hAnsiTheme="majorHAnsi"/>
          <w:b/>
        </w:rPr>
        <w:t>3</w:t>
      </w:r>
      <w:r w:rsidRPr="009843E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1</w:t>
      </w:r>
      <w:r w:rsidRPr="009843E7"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4</w:t>
      </w:r>
      <w:r w:rsidRPr="009843E7">
        <w:rPr>
          <w:rFonts w:asciiTheme="majorHAnsi" w:hAnsiTheme="majorHAnsi"/>
          <w:b/>
        </w:rPr>
        <w:t xml:space="preserve"> + </w:t>
      </w:r>
      <w:r w:rsidR="00575976">
        <w:rPr>
          <w:rFonts w:asciiTheme="majorHAnsi" w:hAnsiTheme="majorHAnsi"/>
          <w:b/>
        </w:rPr>
        <w:t>1</w:t>
      </w:r>
      <w:r w:rsidRPr="009843E7"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5</w:t>
      </w:r>
      <w:r w:rsidRPr="009843E7"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6</w:t>
      </w:r>
      <w:r w:rsidRPr="009843E7"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3</w:t>
      </w:r>
      <w:r w:rsidRPr="009843E7">
        <w:rPr>
          <w:rFonts w:asciiTheme="majorHAnsi" w:hAnsiTheme="majorHAnsi"/>
          <w:b/>
        </w:rPr>
        <w:t xml:space="preserve"> = </w:t>
      </w:r>
      <w:r>
        <w:rPr>
          <w:rFonts w:asciiTheme="majorHAnsi" w:hAnsiTheme="majorHAnsi"/>
          <w:b/>
        </w:rPr>
        <w:t>…………</w:t>
      </w:r>
      <w:r>
        <w:rPr>
          <w:rFonts w:asciiTheme="majorHAnsi" w:hAnsiTheme="majorHAnsi"/>
          <w:b/>
        </w:rPr>
        <w:tab/>
      </w:r>
      <w:r w:rsidR="00575976">
        <w:rPr>
          <w:rFonts w:asciiTheme="majorHAnsi" w:hAnsiTheme="majorHAnsi"/>
          <w:b/>
        </w:rPr>
        <w:t>2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3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4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4</w:t>
      </w:r>
      <w:r>
        <w:rPr>
          <w:rFonts w:asciiTheme="majorHAnsi" w:hAnsiTheme="majorHAnsi"/>
          <w:b/>
        </w:rPr>
        <w:t xml:space="preserve"> + 2 </w:t>
      </w:r>
      <w:r w:rsidR="00575976">
        <w:rPr>
          <w:rFonts w:asciiTheme="majorHAnsi" w:hAnsiTheme="majorHAnsi"/>
          <w:b/>
        </w:rPr>
        <w:t>1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5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8</w:t>
      </w:r>
      <w:r>
        <w:rPr>
          <w:rFonts w:asciiTheme="majorHAnsi" w:hAnsiTheme="majorHAnsi"/>
          <w:b/>
        </w:rPr>
        <w:t xml:space="preserve"> = ………..</w:t>
      </w:r>
    </w:p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FE0BE3" w:rsidRDefault="00FE0BE3" w:rsidP="00FE0BE3">
      <w:pPr>
        <w:pStyle w:val="AralkYok"/>
        <w:rPr>
          <w:rFonts w:asciiTheme="majorHAnsi" w:hAnsiTheme="majorHAnsi"/>
        </w:rPr>
      </w:pPr>
    </w:p>
    <w:p w:rsidR="009843E7" w:rsidRDefault="009843E7" w:rsidP="00FE0BE3">
      <w:pPr>
        <w:pStyle w:val="AralkYok"/>
        <w:rPr>
          <w:rFonts w:asciiTheme="majorHAnsi" w:hAnsiTheme="majorHAnsi"/>
        </w:rPr>
      </w:pPr>
    </w:p>
    <w:p w:rsidR="009843E7" w:rsidRPr="009843E7" w:rsidRDefault="009843E7" w:rsidP="009843E7">
      <w:pPr>
        <w:pStyle w:val="AralkYok"/>
        <w:rPr>
          <w:rFonts w:asciiTheme="majorHAnsi" w:hAnsiTheme="majorHAnsi"/>
          <w:b/>
        </w:rPr>
      </w:pPr>
      <w:r w:rsidRPr="009843E7">
        <w:rPr>
          <w:rFonts w:asciiTheme="majorHAnsi" w:hAnsiTheme="majorHAnsi"/>
          <w:b/>
        </w:rPr>
        <w:t xml:space="preserve">2 </w:t>
      </w:r>
      <w:r w:rsidR="00575976">
        <w:rPr>
          <w:rFonts w:asciiTheme="majorHAnsi" w:hAnsiTheme="majorHAnsi"/>
          <w:b/>
        </w:rPr>
        <w:t>0</w:t>
      </w:r>
      <w:r w:rsidRPr="009843E7"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7</w:t>
      </w:r>
      <w:r w:rsidRPr="009843E7"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3</w:t>
      </w:r>
      <w:r w:rsidRPr="009843E7">
        <w:rPr>
          <w:rFonts w:asciiTheme="majorHAnsi" w:hAnsiTheme="majorHAnsi"/>
          <w:b/>
        </w:rPr>
        <w:t xml:space="preserve"> + </w:t>
      </w:r>
      <w:r w:rsidR="00575976">
        <w:rPr>
          <w:rFonts w:asciiTheme="majorHAnsi" w:hAnsiTheme="majorHAnsi"/>
          <w:b/>
        </w:rPr>
        <w:t>5</w:t>
      </w:r>
      <w:r w:rsidRPr="009843E7"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3</w:t>
      </w:r>
      <w:r w:rsidRPr="009843E7"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1</w:t>
      </w:r>
      <w:r w:rsidRPr="009843E7"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4</w:t>
      </w:r>
      <w:r w:rsidRPr="009843E7">
        <w:rPr>
          <w:rFonts w:asciiTheme="majorHAnsi" w:hAnsiTheme="majorHAnsi"/>
          <w:b/>
        </w:rPr>
        <w:t xml:space="preserve"> = </w:t>
      </w:r>
      <w:r>
        <w:rPr>
          <w:rFonts w:asciiTheme="majorHAnsi" w:hAnsiTheme="majorHAnsi"/>
          <w:b/>
        </w:rPr>
        <w:t>…………</w:t>
      </w:r>
      <w:r>
        <w:rPr>
          <w:rFonts w:asciiTheme="majorHAnsi" w:hAnsiTheme="majorHAnsi"/>
          <w:b/>
        </w:rPr>
        <w:tab/>
      </w:r>
      <w:r w:rsidR="00575976">
        <w:rPr>
          <w:rFonts w:asciiTheme="majorHAnsi" w:hAnsiTheme="majorHAnsi"/>
          <w:b/>
        </w:rPr>
        <w:t>2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4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3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1</w:t>
      </w:r>
      <w:r>
        <w:rPr>
          <w:rFonts w:asciiTheme="majorHAnsi" w:hAnsiTheme="majorHAnsi"/>
          <w:b/>
        </w:rPr>
        <w:t xml:space="preserve"> + </w:t>
      </w:r>
      <w:r w:rsidR="00575976">
        <w:rPr>
          <w:rFonts w:asciiTheme="majorHAnsi" w:hAnsiTheme="majorHAnsi"/>
          <w:b/>
        </w:rPr>
        <w:t>3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6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3</w:t>
      </w:r>
      <w:r>
        <w:rPr>
          <w:rFonts w:asciiTheme="majorHAnsi" w:hAnsiTheme="majorHAnsi"/>
          <w:b/>
        </w:rPr>
        <w:t xml:space="preserve"> </w:t>
      </w:r>
      <w:r w:rsidR="00575976">
        <w:rPr>
          <w:rFonts w:asciiTheme="majorHAnsi" w:hAnsiTheme="majorHAnsi"/>
          <w:b/>
        </w:rPr>
        <w:t>2</w:t>
      </w:r>
      <w:r>
        <w:rPr>
          <w:rFonts w:asciiTheme="majorHAnsi" w:hAnsiTheme="majorHAnsi"/>
          <w:b/>
        </w:rPr>
        <w:t xml:space="preserve"> = ………..</w:t>
      </w:r>
    </w:p>
    <w:p w:rsidR="009843E7" w:rsidRDefault="009843E7" w:rsidP="00FE0BE3">
      <w:pPr>
        <w:pStyle w:val="AralkYok"/>
        <w:rPr>
          <w:rFonts w:asciiTheme="majorHAnsi" w:hAnsiTheme="majorHAnsi"/>
        </w:rPr>
      </w:pPr>
    </w:p>
    <w:p w:rsidR="00EF0161" w:rsidRPr="00AD2AAD" w:rsidRDefault="00EF0161" w:rsidP="00FE0BE3">
      <w:pPr>
        <w:pStyle w:val="AralkYok"/>
        <w:rPr>
          <w:rFonts w:asciiTheme="majorHAnsi" w:hAnsiTheme="majorHAnsi"/>
        </w:rPr>
      </w:pPr>
    </w:p>
    <w:p w:rsidR="00FE0BE3" w:rsidRPr="00AD2AAD" w:rsidRDefault="00575976" w:rsidP="00575976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işlemleri </w:t>
      </w:r>
      <w:r w:rsidRPr="00575976">
        <w:rPr>
          <w:rFonts w:asciiTheme="majorHAnsi" w:hAnsiTheme="majorHAnsi"/>
          <w:b/>
        </w:rPr>
        <w:t>ok yönünde</w:t>
      </w:r>
      <w:r>
        <w:rPr>
          <w:rFonts w:asciiTheme="majorHAnsi" w:hAnsiTheme="majorHAnsi"/>
        </w:rPr>
        <w:t xml:space="preserve"> takip ederek devam ediniz.</w:t>
      </w:r>
    </w:p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04"/>
        <w:gridCol w:w="347"/>
        <w:gridCol w:w="338"/>
        <w:gridCol w:w="359"/>
        <w:gridCol w:w="338"/>
        <w:gridCol w:w="358"/>
        <w:gridCol w:w="259"/>
        <w:gridCol w:w="347"/>
        <w:gridCol w:w="338"/>
        <w:gridCol w:w="338"/>
        <w:gridCol w:w="338"/>
        <w:gridCol w:w="338"/>
      </w:tblGrid>
      <w:tr w:rsidR="00EF0161" w:rsidRPr="00AD2AAD" w:rsidTr="00EF0161">
        <w:tc>
          <w:tcPr>
            <w:tcW w:w="336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057" style="position:absolute;margin-left:9.25pt;margin-top:6.45pt;width:17.5pt;height:42.3pt;z-index:251671552;mso-position-horizontal-relative:text;mso-position-vertical-relative:text" coordorigin="7424,8711" coordsize="350,635">
                  <v:group id="_x0000_s1058" style="position:absolute;left:7583;top:8711;width:191;height:627" coordorigin="7583,8711" coordsize="191,627">
                    <v:shape id="_x0000_s1059" type="#_x0000_t32" style="position:absolute;left:7583;top:8711;width:0;height:627" o:connectortype="straight"/>
                    <v:shape id="_x0000_s1060" type="#_x0000_t32" style="position:absolute;left:7583;top:8711;width:191;height:0" o:connectortype="straight">
                      <v:stroke endarrow="block"/>
                    </v:shape>
                  </v:group>
                  <v:shape id="_x0000_s1061" type="#_x0000_t32" style="position:absolute;left:7424;top:9338;width:159;height:8;flip:x" o:connectortype="straight">
                    <v:stroke endarrow="block"/>
                  </v:shape>
                </v:group>
              </w:pict>
            </w:r>
            <w:r w:rsidR="00EF0161">
              <w:rPr>
                <w:rFonts w:asciiTheme="majorHAnsi" w:hAnsiTheme="majorHAnsi"/>
              </w:rPr>
              <w:t>4</w:t>
            </w:r>
          </w:p>
        </w:tc>
        <w:tc>
          <w:tcPr>
            <w:tcW w:w="304" w:type="dxa"/>
            <w:vMerge w:val="restart"/>
            <w:tcBorders>
              <w:top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062" style="position:absolute;margin-left:9.15pt;margin-top:6.05pt;width:17.5pt;height:42.3pt;z-index:251672576;mso-position-horizontal-relative:text;mso-position-vertical-relative:text" coordorigin="7424,8711" coordsize="350,635">
                  <v:group id="_x0000_s1063" style="position:absolute;left:7583;top:8711;width:191;height:627" coordorigin="7583,8711" coordsize="191,627">
                    <v:shape id="_x0000_s1064" type="#_x0000_t32" style="position:absolute;left:7583;top:8711;width:0;height:627" o:connectortype="straight"/>
                    <v:shape id="_x0000_s1065" type="#_x0000_t32" style="position:absolute;left:7583;top:8711;width:191;height:0" o:connectortype="straight">
                      <v:stroke endarrow="block"/>
                    </v:shape>
                  </v:group>
                  <v:shape id="_x0000_s1066" type="#_x0000_t32" style="position:absolute;left:7424;top:9338;width:159;height:8;flip:x" o:connectortype="straight">
                    <v:stroke endarrow="block"/>
                  </v:shape>
                </v:group>
              </w:pict>
            </w:r>
          </w:p>
        </w:tc>
        <w:tc>
          <w:tcPr>
            <w:tcW w:w="259" w:type="dxa"/>
            <w:vMerge w:val="restart"/>
            <w:tcBorders>
              <w:top w:val="nil"/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F0161" w:rsidRPr="00AD2AAD" w:rsidTr="00EF0161">
        <w:tc>
          <w:tcPr>
            <w:tcW w:w="336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04" w:type="dxa"/>
            <w:vMerge/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59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5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04" w:type="dxa"/>
            <w:vMerge/>
            <w:tcBorders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18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4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FE0BE3" w:rsidRDefault="00FE0BE3" w:rsidP="00FE0BE3">
      <w:pPr>
        <w:pStyle w:val="AralkYok"/>
        <w:rPr>
          <w:rFonts w:asciiTheme="majorHAnsi" w:hAnsiTheme="majorHAnsi"/>
        </w:rPr>
      </w:pPr>
    </w:p>
    <w:p w:rsidR="00EF0161" w:rsidRPr="00AD2AAD" w:rsidRDefault="00EF0161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04"/>
        <w:gridCol w:w="347"/>
        <w:gridCol w:w="338"/>
        <w:gridCol w:w="359"/>
        <w:gridCol w:w="338"/>
        <w:gridCol w:w="358"/>
        <w:gridCol w:w="259"/>
        <w:gridCol w:w="347"/>
        <w:gridCol w:w="338"/>
        <w:gridCol w:w="338"/>
        <w:gridCol w:w="338"/>
        <w:gridCol w:w="338"/>
      </w:tblGrid>
      <w:tr w:rsidR="00EF0161" w:rsidRPr="00AD2AAD" w:rsidTr="00EF0161">
        <w:tc>
          <w:tcPr>
            <w:tcW w:w="336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067" style="position:absolute;margin-left:9.25pt;margin-top:6.45pt;width:17.5pt;height:42.3pt;z-index:251674624;mso-position-horizontal-relative:text;mso-position-vertical-relative:text" coordorigin="7424,8711" coordsize="350,635">
                  <v:group id="_x0000_s1068" style="position:absolute;left:7583;top:8711;width:191;height:627" coordorigin="7583,8711" coordsize="191,627">
                    <v:shape id="_x0000_s1069" type="#_x0000_t32" style="position:absolute;left:7583;top:8711;width:0;height:627" o:connectortype="straight"/>
                    <v:shape id="_x0000_s1070" type="#_x0000_t32" style="position:absolute;left:7583;top:8711;width:191;height:0" o:connectortype="straight">
                      <v:stroke endarrow="block"/>
                    </v:shape>
                  </v:group>
                  <v:shape id="_x0000_s1071" type="#_x0000_t32" style="position:absolute;left:7424;top:9338;width:159;height:8;flip:x" o:connectortype="straight">
                    <v:stroke endarrow="block"/>
                  </v:shape>
                </v:group>
              </w:pict>
            </w:r>
            <w:r w:rsidR="00EF0161">
              <w:rPr>
                <w:rFonts w:asciiTheme="majorHAnsi" w:hAnsiTheme="majorHAnsi"/>
                <w:noProof/>
              </w:rPr>
              <w:t>3</w:t>
            </w:r>
          </w:p>
        </w:tc>
        <w:tc>
          <w:tcPr>
            <w:tcW w:w="304" w:type="dxa"/>
            <w:vMerge w:val="restart"/>
            <w:tcBorders>
              <w:top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072" style="position:absolute;margin-left:9.15pt;margin-top:6.05pt;width:17.5pt;height:42.3pt;z-index:251675648;mso-position-horizontal-relative:text;mso-position-vertical-relative:text" coordorigin="7424,8711" coordsize="350,635">
                  <v:group id="_x0000_s1073" style="position:absolute;left:7583;top:8711;width:191;height:627" coordorigin="7583,8711" coordsize="191,627">
                    <v:shape id="_x0000_s1074" type="#_x0000_t32" style="position:absolute;left:7583;top:8711;width:0;height:627" o:connectortype="straight"/>
                    <v:shape id="_x0000_s1075" type="#_x0000_t32" style="position:absolute;left:7583;top:8711;width:191;height:0" o:connectortype="straight">
                      <v:stroke endarrow="block"/>
                    </v:shape>
                  </v:group>
                  <v:shape id="_x0000_s1076" type="#_x0000_t32" style="position:absolute;left:7424;top:9338;width:159;height:8;flip:x" o:connectortype="straight">
                    <v:stroke endarrow="block"/>
                  </v:shape>
                </v:group>
              </w:pict>
            </w:r>
          </w:p>
        </w:tc>
        <w:tc>
          <w:tcPr>
            <w:tcW w:w="259" w:type="dxa"/>
            <w:vMerge w:val="restart"/>
            <w:tcBorders>
              <w:top w:val="nil"/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F0161" w:rsidRPr="00AD2AAD" w:rsidTr="00EF0161">
        <w:tc>
          <w:tcPr>
            <w:tcW w:w="336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04" w:type="dxa"/>
            <w:vMerge/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59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5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04" w:type="dxa"/>
            <w:vMerge/>
            <w:tcBorders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18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4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FE0BE3" w:rsidRDefault="00FE0BE3" w:rsidP="00FE0BE3">
      <w:pPr>
        <w:pStyle w:val="AralkYok"/>
        <w:rPr>
          <w:rFonts w:asciiTheme="majorHAnsi" w:hAnsiTheme="majorHAnsi"/>
        </w:rPr>
      </w:pPr>
    </w:p>
    <w:p w:rsidR="00EF0161" w:rsidRDefault="00EF0161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04"/>
        <w:gridCol w:w="347"/>
        <w:gridCol w:w="338"/>
        <w:gridCol w:w="359"/>
        <w:gridCol w:w="338"/>
        <w:gridCol w:w="358"/>
        <w:gridCol w:w="259"/>
        <w:gridCol w:w="347"/>
        <w:gridCol w:w="338"/>
        <w:gridCol w:w="338"/>
        <w:gridCol w:w="338"/>
        <w:gridCol w:w="338"/>
      </w:tblGrid>
      <w:tr w:rsidR="00EF0161" w:rsidRPr="00AD2AAD" w:rsidTr="00EF0161">
        <w:tc>
          <w:tcPr>
            <w:tcW w:w="336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107" style="position:absolute;margin-left:9.15pt;margin-top:5.8pt;width:17.5pt;height:42.3pt;z-index:251685888;mso-position-horizontal-relative:text;mso-position-vertical-relative:text" coordorigin="7424,8711" coordsize="350,635">
                  <v:group id="_x0000_s1108" style="position:absolute;left:7583;top:8711;width:191;height:627" coordorigin="7583,8711" coordsize="191,627">
                    <v:shape id="_x0000_s1109" type="#_x0000_t32" style="position:absolute;left:7583;top:8711;width:0;height:627" o:connectortype="straight"/>
                    <v:shape id="_x0000_s1110" type="#_x0000_t32" style="position:absolute;left:7583;top:8711;width:191;height:0" o:connectortype="straight">
                      <v:stroke endarrow="block"/>
                    </v:shape>
                  </v:group>
                  <v:shape id="_x0000_s1111" type="#_x0000_t32" style="position:absolute;left:7424;top:9338;width:159;height:8;flip:x" o:connectortype="straight">
                    <v:stroke endarrow="block"/>
                  </v:shape>
                </v:group>
              </w:pict>
            </w:r>
            <w:r w:rsidR="00EF0161">
              <w:rPr>
                <w:rFonts w:asciiTheme="majorHAnsi" w:hAnsiTheme="majorHAnsi"/>
              </w:rPr>
              <w:t>5</w:t>
            </w:r>
          </w:p>
        </w:tc>
        <w:tc>
          <w:tcPr>
            <w:tcW w:w="304" w:type="dxa"/>
            <w:vMerge w:val="restart"/>
            <w:tcBorders>
              <w:top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082" style="position:absolute;margin-left:9.15pt;margin-top:6.05pt;width:17.5pt;height:42.3pt;z-index:251678720;mso-position-horizontal-relative:text;mso-position-vertical-relative:text" coordorigin="7424,8711" coordsize="350,635">
                  <v:group id="_x0000_s1083" style="position:absolute;left:7583;top:8711;width:191;height:627" coordorigin="7583,8711" coordsize="191,627">
                    <v:shape id="_x0000_s1084" type="#_x0000_t32" style="position:absolute;left:7583;top:8711;width:0;height:627" o:connectortype="straight"/>
                    <v:shape id="_x0000_s1085" type="#_x0000_t32" style="position:absolute;left:7583;top:8711;width:191;height:0" o:connectortype="straight">
                      <v:stroke endarrow="block"/>
                    </v:shape>
                  </v:group>
                  <v:shape id="_x0000_s1086" type="#_x0000_t32" style="position:absolute;left:7424;top:9338;width:159;height:8;flip:x" o:connectortype="straight">
                    <v:stroke endarrow="block"/>
                  </v:shape>
                </v:group>
              </w:pict>
            </w:r>
          </w:p>
        </w:tc>
        <w:tc>
          <w:tcPr>
            <w:tcW w:w="259" w:type="dxa"/>
            <w:vMerge w:val="restart"/>
            <w:tcBorders>
              <w:top w:val="nil"/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F0161" w:rsidRPr="00AD2AAD" w:rsidTr="00EF0161">
        <w:tc>
          <w:tcPr>
            <w:tcW w:w="336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04" w:type="dxa"/>
            <w:vMerge/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59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  <w:tc>
          <w:tcPr>
            <w:tcW w:w="35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04" w:type="dxa"/>
            <w:vMerge/>
            <w:tcBorders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18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4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EF0161" w:rsidRPr="00AD2AAD" w:rsidRDefault="00EF0161" w:rsidP="00FE0BE3">
      <w:pPr>
        <w:pStyle w:val="AralkYok"/>
        <w:rPr>
          <w:rFonts w:asciiTheme="majorHAnsi" w:hAnsiTheme="majorHAnsi"/>
        </w:rPr>
      </w:pPr>
    </w:p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p w:rsidR="00FE0BE3" w:rsidRPr="00AD2AAD" w:rsidRDefault="00FE0BE3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04"/>
        <w:gridCol w:w="347"/>
        <w:gridCol w:w="338"/>
        <w:gridCol w:w="359"/>
        <w:gridCol w:w="338"/>
        <w:gridCol w:w="358"/>
        <w:gridCol w:w="259"/>
        <w:gridCol w:w="347"/>
        <w:gridCol w:w="338"/>
        <w:gridCol w:w="338"/>
        <w:gridCol w:w="338"/>
        <w:gridCol w:w="338"/>
      </w:tblGrid>
      <w:tr w:rsidR="00EF0161" w:rsidRPr="00AD2AAD" w:rsidTr="00EF0161">
        <w:tc>
          <w:tcPr>
            <w:tcW w:w="336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087" style="position:absolute;margin-left:9.25pt;margin-top:6.45pt;width:17.5pt;height:42.3pt;z-index:251680768;mso-position-horizontal-relative:text;mso-position-vertical-relative:text" coordorigin="7424,8711" coordsize="350,635">
                  <v:group id="_x0000_s1088" style="position:absolute;left:7583;top:8711;width:191;height:627" coordorigin="7583,8711" coordsize="191,627">
                    <v:shape id="_x0000_s1089" type="#_x0000_t32" style="position:absolute;left:7583;top:8711;width:0;height:627" o:connectortype="straight"/>
                    <v:shape id="_x0000_s1090" type="#_x0000_t32" style="position:absolute;left:7583;top:8711;width:191;height:0" o:connectortype="straight">
                      <v:stroke endarrow="block"/>
                    </v:shape>
                  </v:group>
                  <v:shape id="_x0000_s1091" type="#_x0000_t32" style="position:absolute;left:7424;top:9338;width:159;height:8;flip:x" o:connectortype="straight">
                    <v:stroke endarrow="block"/>
                  </v:shape>
                </v:group>
              </w:pict>
            </w:r>
            <w:r w:rsidR="00EF0161">
              <w:rPr>
                <w:rFonts w:asciiTheme="majorHAnsi" w:hAnsiTheme="majorHAnsi"/>
                <w:noProof/>
              </w:rPr>
              <w:t>1</w:t>
            </w:r>
          </w:p>
        </w:tc>
        <w:tc>
          <w:tcPr>
            <w:tcW w:w="304" w:type="dxa"/>
            <w:vMerge w:val="restart"/>
            <w:tcBorders>
              <w:top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092" style="position:absolute;margin-left:9.15pt;margin-top:6.05pt;width:17.5pt;height:42.3pt;z-index:251681792;mso-position-horizontal-relative:text;mso-position-vertical-relative:text" coordorigin="7424,8711" coordsize="350,635">
                  <v:group id="_x0000_s1093" style="position:absolute;left:7583;top:8711;width:191;height:627" coordorigin="7583,8711" coordsize="191,627">
                    <v:shape id="_x0000_s1094" type="#_x0000_t32" style="position:absolute;left:7583;top:8711;width:0;height:627" o:connectortype="straight"/>
                    <v:shape id="_x0000_s1095" type="#_x0000_t32" style="position:absolute;left:7583;top:8711;width:191;height:0" o:connectortype="straight">
                      <v:stroke endarrow="block"/>
                    </v:shape>
                  </v:group>
                  <v:shape id="_x0000_s1096" type="#_x0000_t32" style="position:absolute;left:7424;top:9338;width:159;height:8;flip:x" o:connectortype="straight">
                    <v:stroke endarrow="block"/>
                  </v:shape>
                </v:group>
              </w:pict>
            </w:r>
          </w:p>
        </w:tc>
        <w:tc>
          <w:tcPr>
            <w:tcW w:w="259" w:type="dxa"/>
            <w:vMerge w:val="restart"/>
            <w:tcBorders>
              <w:top w:val="nil"/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F0161" w:rsidRPr="00AD2AAD" w:rsidTr="00EF0161">
        <w:tc>
          <w:tcPr>
            <w:tcW w:w="336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04" w:type="dxa"/>
            <w:vMerge/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59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  <w:tc>
          <w:tcPr>
            <w:tcW w:w="35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04" w:type="dxa"/>
            <w:vMerge/>
            <w:tcBorders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18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4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FE0BE3" w:rsidRDefault="00FE0BE3" w:rsidP="00FE0BE3">
      <w:pPr>
        <w:pStyle w:val="AralkYok"/>
        <w:rPr>
          <w:rFonts w:asciiTheme="majorHAnsi" w:hAnsiTheme="majorHAnsi"/>
        </w:rPr>
      </w:pPr>
    </w:p>
    <w:p w:rsidR="00FD7C03" w:rsidRDefault="00FD7C03" w:rsidP="00FE0BE3">
      <w:pPr>
        <w:pStyle w:val="AralkYok"/>
        <w:rPr>
          <w:rFonts w:asciiTheme="majorHAnsi" w:hAnsiTheme="majorHAnsi"/>
        </w:rPr>
      </w:pPr>
    </w:p>
    <w:p w:rsidR="00EF0161" w:rsidRDefault="00EF0161" w:rsidP="00FE0BE3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6"/>
        <w:gridCol w:w="338"/>
        <w:gridCol w:w="338"/>
        <w:gridCol w:w="338"/>
        <w:gridCol w:w="304"/>
        <w:gridCol w:w="347"/>
        <w:gridCol w:w="338"/>
        <w:gridCol w:w="359"/>
        <w:gridCol w:w="338"/>
        <w:gridCol w:w="358"/>
        <w:gridCol w:w="259"/>
        <w:gridCol w:w="347"/>
        <w:gridCol w:w="338"/>
        <w:gridCol w:w="338"/>
        <w:gridCol w:w="338"/>
        <w:gridCol w:w="338"/>
      </w:tblGrid>
      <w:tr w:rsidR="00EF0161" w:rsidRPr="00AD2AAD" w:rsidTr="00EF0161">
        <w:tc>
          <w:tcPr>
            <w:tcW w:w="336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097" style="position:absolute;margin-left:9.25pt;margin-top:6.45pt;width:17.5pt;height:42.3pt;z-index:251683840;mso-position-horizontal-relative:text;mso-position-vertical-relative:text" coordorigin="7424,8711" coordsize="350,635">
                  <v:group id="_x0000_s1098" style="position:absolute;left:7583;top:8711;width:191;height:627" coordorigin="7583,8711" coordsize="191,627">
                    <v:shape id="_x0000_s1099" type="#_x0000_t32" style="position:absolute;left:7583;top:8711;width:0;height:627" o:connectortype="straight"/>
                    <v:shape id="_x0000_s1100" type="#_x0000_t32" style="position:absolute;left:7583;top:8711;width:191;height:0" o:connectortype="straight">
                      <v:stroke endarrow="block"/>
                    </v:shape>
                  </v:group>
                  <v:shape id="_x0000_s1101" type="#_x0000_t32" style="position:absolute;left:7424;top:9338;width:159;height:8;flip:x" o:connectortype="straight">
                    <v:stroke endarrow="block"/>
                  </v:shape>
                </v:group>
              </w:pict>
            </w:r>
            <w:r w:rsidR="00EF0161">
              <w:rPr>
                <w:rFonts w:asciiTheme="majorHAnsi" w:hAnsiTheme="majorHAnsi"/>
              </w:rPr>
              <w:t>4</w:t>
            </w:r>
          </w:p>
        </w:tc>
        <w:tc>
          <w:tcPr>
            <w:tcW w:w="304" w:type="dxa"/>
            <w:vMerge w:val="restart"/>
            <w:tcBorders>
              <w:top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FB0EE4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group id="_x0000_s1102" style="position:absolute;margin-left:9.15pt;margin-top:6.05pt;width:17.5pt;height:42.3pt;z-index:251684864;mso-position-horizontal-relative:text;mso-position-vertical-relative:text" coordorigin="7424,8711" coordsize="350,635">
                  <v:group id="_x0000_s1103" style="position:absolute;left:7583;top:8711;width:191;height:627" coordorigin="7583,8711" coordsize="191,627">
                    <v:shape id="_x0000_s1104" type="#_x0000_t32" style="position:absolute;left:7583;top:8711;width:0;height:627" o:connectortype="straight"/>
                    <v:shape id="_x0000_s1105" type="#_x0000_t32" style="position:absolute;left:7583;top:8711;width:191;height:0" o:connectortype="straight">
                      <v:stroke endarrow="block"/>
                    </v:shape>
                  </v:group>
                  <v:shape id="_x0000_s1106" type="#_x0000_t32" style="position:absolute;left:7424;top:9338;width:159;height:8;flip:x" o:connectortype="straight">
                    <v:stroke endarrow="block"/>
                  </v:shape>
                </v:group>
              </w:pict>
            </w:r>
          </w:p>
        </w:tc>
        <w:tc>
          <w:tcPr>
            <w:tcW w:w="259" w:type="dxa"/>
            <w:vMerge w:val="restart"/>
            <w:tcBorders>
              <w:top w:val="nil"/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F0161" w:rsidRPr="00AD2AAD" w:rsidTr="00EF0161">
        <w:tc>
          <w:tcPr>
            <w:tcW w:w="336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04" w:type="dxa"/>
            <w:vMerge/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59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58" w:type="dxa"/>
            <w:tcBorders>
              <w:bottom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4" w:space="0" w:color="000000" w:themeColor="text1"/>
            </w:tcBorders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04" w:type="dxa"/>
            <w:vMerge/>
            <w:tcBorders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bottom w:val="single" w:sz="18" w:space="0" w:color="000000" w:themeColor="text1"/>
            </w:tcBorders>
            <w:vAlign w:val="center"/>
          </w:tcPr>
          <w:p w:rsidR="00EF0161" w:rsidRPr="00D64107" w:rsidRDefault="00EF0161" w:rsidP="00EF0161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18" w:space="0" w:color="000000" w:themeColor="text1"/>
            </w:tcBorders>
          </w:tcPr>
          <w:p w:rsidR="00EF0161" w:rsidRPr="00AD2AAD" w:rsidRDefault="00FD7C03" w:rsidP="00EF0161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</w:tr>
      <w:tr w:rsidR="00EF0161" w:rsidRPr="00AD2AAD" w:rsidTr="00EF0161">
        <w:tc>
          <w:tcPr>
            <w:tcW w:w="336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4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5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9" w:type="dxa"/>
            <w:vMerge/>
            <w:tcBorders>
              <w:bottom w:val="nil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EF0161" w:rsidRPr="00AD2AAD" w:rsidRDefault="00EF0161" w:rsidP="00EF0161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FE0BE3" w:rsidRDefault="00FE0BE3" w:rsidP="00EF0161">
      <w:pPr>
        <w:pStyle w:val="AralkYok"/>
        <w:rPr>
          <w:rFonts w:asciiTheme="majorHAnsi" w:hAnsiTheme="majorHAnsi"/>
        </w:rPr>
      </w:pPr>
    </w:p>
    <w:p w:rsidR="004F3282" w:rsidRDefault="004F3282" w:rsidP="004F3282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Aşağıdaki toplama işlemlerinde </w:t>
      </w:r>
      <w:r w:rsidRPr="004F3282">
        <w:rPr>
          <w:rFonts w:asciiTheme="majorHAnsi" w:hAnsiTheme="majorHAnsi"/>
          <w:b/>
        </w:rPr>
        <w:t>verilmeyen sayıları</w:t>
      </w:r>
      <w:r>
        <w:rPr>
          <w:rFonts w:asciiTheme="majorHAnsi" w:hAnsiTheme="majorHAnsi"/>
        </w:rPr>
        <w:t xml:space="preserve"> bulunuz.</w:t>
      </w:r>
    </w:p>
    <w:p w:rsidR="004F3282" w:rsidRDefault="00FB0EE4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roundrect id="_x0000_s1165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+ 230 = 240</w:t>
      </w:r>
      <w:r w:rsidR="004F3282">
        <w:rPr>
          <w:rFonts w:asciiTheme="majorHAnsi" w:hAnsiTheme="majorHAnsi"/>
        </w:rPr>
        <w:tab/>
      </w:r>
      <w:r w:rsidR="004F3282">
        <w:rPr>
          <w:rFonts w:asciiTheme="majorHAnsi" w:hAnsiTheme="majorHAnsi"/>
        </w:rPr>
        <w:tab/>
      </w: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roundrect id="_x0000_s1164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+ 310 = 350</w:t>
      </w:r>
    </w:p>
    <w:p w:rsidR="004F3282" w:rsidRDefault="00FB0EE4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roundrect id="_x0000_s1163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+ 250 = 300</w:t>
      </w:r>
      <w:r w:rsidR="004F3282">
        <w:rPr>
          <w:rFonts w:asciiTheme="majorHAnsi" w:hAnsiTheme="majorHAnsi"/>
        </w:rPr>
        <w:tab/>
      </w:r>
      <w:r w:rsidR="004F3282">
        <w:rPr>
          <w:rFonts w:asciiTheme="majorHAnsi" w:hAnsiTheme="majorHAnsi"/>
        </w:rPr>
        <w:tab/>
      </w: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roundrect id="_x0000_s1162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+ 370 = 400</w:t>
      </w:r>
    </w:p>
    <w:p w:rsidR="004F3282" w:rsidRDefault="00FB0EE4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roundrect id="_x0000_s1161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+ 600 = 700</w:t>
      </w:r>
      <w:r w:rsidR="004F3282">
        <w:rPr>
          <w:rFonts w:asciiTheme="majorHAnsi" w:hAnsiTheme="majorHAnsi"/>
        </w:rPr>
        <w:tab/>
      </w:r>
      <w:r w:rsidR="004F3282">
        <w:rPr>
          <w:rFonts w:asciiTheme="majorHAnsi" w:hAnsiTheme="majorHAnsi"/>
        </w:rPr>
        <w:tab/>
      </w: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roundrect id="_x0000_s1160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+ 390 = 460</w:t>
      </w:r>
    </w:p>
    <w:p w:rsidR="00095166" w:rsidRDefault="00FB0EE4" w:rsidP="00095166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roundrect id="_x0000_s1159" style="width:43.3pt;height:14.6pt;mso-position-horizontal-relative:char;mso-position-vertical-relative:line" arcsize="10923f">
            <w10:wrap type="none"/>
            <w10:anchorlock/>
          </v:roundrect>
        </w:pict>
      </w:r>
      <w:r w:rsidR="00095166">
        <w:rPr>
          <w:rFonts w:asciiTheme="majorHAnsi" w:hAnsiTheme="majorHAnsi"/>
        </w:rPr>
        <w:t xml:space="preserve"> + 690 = 780</w:t>
      </w:r>
      <w:r w:rsidR="00095166">
        <w:rPr>
          <w:rFonts w:asciiTheme="majorHAnsi" w:hAnsiTheme="majorHAnsi"/>
        </w:rPr>
        <w:tab/>
      </w:r>
      <w:r w:rsidR="00095166">
        <w:rPr>
          <w:rFonts w:asciiTheme="majorHAnsi" w:hAnsiTheme="majorHAnsi"/>
        </w:rPr>
        <w:tab/>
      </w: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roundrect id="_x0000_s1158" style="width:43.3pt;height:14.6pt;mso-position-horizontal-relative:char;mso-position-vertical-relative:line" arcsize="10923f">
            <w10:wrap type="none"/>
            <w10:anchorlock/>
          </v:roundrect>
        </w:pict>
      </w:r>
      <w:r w:rsidR="00095166">
        <w:rPr>
          <w:rFonts w:asciiTheme="majorHAnsi" w:hAnsiTheme="majorHAnsi"/>
        </w:rPr>
        <w:t xml:space="preserve"> + 560 = 650</w:t>
      </w:r>
    </w:p>
    <w:p w:rsidR="004F3282" w:rsidRDefault="004F3282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610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57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700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645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56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705</w:t>
      </w:r>
    </w:p>
    <w:p w:rsidR="004F3282" w:rsidRDefault="004F3282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730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55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800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745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54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800</w:t>
      </w:r>
    </w:p>
    <w:p w:rsidR="004F3282" w:rsidRDefault="004F3282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880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53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930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890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52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950</w:t>
      </w:r>
    </w:p>
    <w:p w:rsidR="004F3282" w:rsidRDefault="004F3282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890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51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  <w:t xml:space="preserve">900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50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1040</w:t>
      </w:r>
    </w:p>
    <w:p w:rsidR="004F3282" w:rsidRDefault="00095166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970</w:t>
      </w:r>
      <w:r w:rsidR="004F3282">
        <w:rPr>
          <w:rFonts w:asciiTheme="majorHAnsi" w:hAnsiTheme="majorHAnsi"/>
        </w:rPr>
        <w:t xml:space="preserve">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9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= 1</w:t>
      </w:r>
      <w:r>
        <w:rPr>
          <w:rFonts w:asciiTheme="majorHAnsi" w:hAnsiTheme="majorHAnsi"/>
        </w:rPr>
        <w:t>1</w:t>
      </w:r>
      <w:r w:rsidR="004F3282">
        <w:rPr>
          <w:rFonts w:asciiTheme="majorHAnsi" w:hAnsiTheme="majorHAnsi"/>
        </w:rPr>
        <w:t>00</w:t>
      </w:r>
      <w:r w:rsidR="004F3282">
        <w:rPr>
          <w:rFonts w:asciiTheme="majorHAnsi" w:hAnsiTheme="majorHAnsi"/>
        </w:rPr>
        <w:tab/>
        <w:t>9</w:t>
      </w:r>
      <w:r>
        <w:rPr>
          <w:rFonts w:asciiTheme="majorHAnsi" w:hAnsiTheme="majorHAnsi"/>
        </w:rPr>
        <w:t>9</w:t>
      </w:r>
      <w:r w:rsidR="004F3282">
        <w:rPr>
          <w:rFonts w:asciiTheme="majorHAnsi" w:hAnsiTheme="majorHAnsi"/>
        </w:rPr>
        <w:t xml:space="preserve">0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8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= 10</w:t>
      </w:r>
      <w:r>
        <w:rPr>
          <w:rFonts w:asciiTheme="majorHAnsi" w:hAnsiTheme="majorHAnsi"/>
        </w:rPr>
        <w:t>7</w:t>
      </w:r>
      <w:r w:rsidR="004F3282">
        <w:rPr>
          <w:rFonts w:asciiTheme="majorHAnsi" w:hAnsiTheme="majorHAnsi"/>
        </w:rPr>
        <w:t>0</w:t>
      </w:r>
    </w:p>
    <w:p w:rsidR="004F3282" w:rsidRDefault="00095166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995</w:t>
      </w:r>
      <w:r w:rsidR="004F3282">
        <w:rPr>
          <w:rFonts w:asciiTheme="majorHAnsi" w:hAnsiTheme="majorHAnsi"/>
        </w:rPr>
        <w:t xml:space="preserve">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7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= 1</w:t>
      </w:r>
      <w:r>
        <w:rPr>
          <w:rFonts w:asciiTheme="majorHAnsi" w:hAnsiTheme="majorHAnsi"/>
        </w:rPr>
        <w:t>150</w:t>
      </w:r>
      <w:r w:rsidR="004F3282">
        <w:rPr>
          <w:rFonts w:asciiTheme="majorHAnsi" w:hAnsiTheme="majorHAnsi"/>
        </w:rPr>
        <w:tab/>
        <w:t>9</w:t>
      </w:r>
      <w:r>
        <w:rPr>
          <w:rFonts w:asciiTheme="majorHAnsi" w:hAnsiTheme="majorHAnsi"/>
        </w:rPr>
        <w:t>99</w:t>
      </w:r>
      <w:r w:rsidR="004F3282">
        <w:rPr>
          <w:rFonts w:asciiTheme="majorHAnsi" w:hAnsiTheme="majorHAnsi"/>
        </w:rPr>
        <w:t xml:space="preserve"> 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6" style="width:43.3pt;height:14.6pt;mso-position-horizontal-relative:char;mso-position-vertical-relative:line" arcsize="10923f">
            <w10:wrap type="none"/>
            <w10:anchorlock/>
          </v:roundrect>
        </w:pict>
      </w:r>
      <w:r w:rsidR="004F3282">
        <w:rPr>
          <w:rFonts w:asciiTheme="majorHAnsi" w:hAnsiTheme="majorHAnsi"/>
        </w:rPr>
        <w:t xml:space="preserve"> = 1</w:t>
      </w:r>
      <w:r>
        <w:rPr>
          <w:rFonts w:asciiTheme="majorHAnsi" w:hAnsiTheme="majorHAnsi"/>
        </w:rPr>
        <w:t>100</w:t>
      </w:r>
    </w:p>
    <w:p w:rsidR="00095166" w:rsidRDefault="00095166" w:rsidP="004F3282">
      <w:pPr>
        <w:pStyle w:val="AralkYok"/>
        <w:spacing w:line="360" w:lineRule="auto"/>
        <w:rPr>
          <w:rFonts w:asciiTheme="majorHAnsi" w:hAnsiTheme="majorHAnsi"/>
        </w:rPr>
      </w:pPr>
    </w:p>
    <w:p w:rsidR="00095166" w:rsidRDefault="00095166" w:rsidP="00095166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toplama işlemlerinde </w:t>
      </w:r>
      <w:r w:rsidRPr="004F3282">
        <w:rPr>
          <w:rFonts w:asciiTheme="majorHAnsi" w:hAnsiTheme="majorHAnsi"/>
          <w:b/>
        </w:rPr>
        <w:t>verilmeyen sayıları</w:t>
      </w:r>
      <w:r>
        <w:rPr>
          <w:rFonts w:asciiTheme="majorHAnsi" w:hAnsiTheme="majorHAnsi"/>
        </w:rPr>
        <w:t xml:space="preserve"> bulunuz.</w:t>
      </w:r>
    </w:p>
    <w:p w:rsidR="00095166" w:rsidRDefault="00095166" w:rsidP="004F3282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150+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5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4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+ 180 = 1000</w:t>
      </w:r>
    </w:p>
    <w:p w:rsidR="00095166" w:rsidRDefault="00095166" w:rsidP="00095166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190+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3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2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+ 220 = 1000</w:t>
      </w:r>
    </w:p>
    <w:p w:rsidR="00095166" w:rsidRDefault="00095166" w:rsidP="00095166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240+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1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40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+ 230 = 1000</w:t>
      </w:r>
    </w:p>
    <w:p w:rsidR="00095166" w:rsidRDefault="00095166" w:rsidP="00095166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260+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9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8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+ 270 = 1000</w:t>
      </w:r>
    </w:p>
    <w:p w:rsidR="00095166" w:rsidRDefault="00095166" w:rsidP="00095166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370+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7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6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+ 440 = 1000</w:t>
      </w:r>
    </w:p>
    <w:p w:rsidR="00095166" w:rsidRDefault="00095166" w:rsidP="00095166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470+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5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4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+ 490 = 1000</w:t>
      </w:r>
    </w:p>
    <w:p w:rsidR="00095166" w:rsidRDefault="00095166" w:rsidP="00095166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530+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3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2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+ 570 = 1000</w:t>
      </w:r>
    </w:p>
    <w:p w:rsidR="00095166" w:rsidRDefault="00095166" w:rsidP="00095166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620+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1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30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+ 670 = 1000</w:t>
      </w:r>
    </w:p>
    <w:p w:rsidR="00095166" w:rsidRDefault="00095166" w:rsidP="00095166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770+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9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8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+ 880 = 1000</w:t>
      </w:r>
    </w:p>
    <w:p w:rsidR="005B16C0" w:rsidRDefault="005B16C0" w:rsidP="005B16C0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720+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7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6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+ 880 = 2000</w:t>
      </w:r>
    </w:p>
    <w:p w:rsidR="005B16C0" w:rsidRDefault="005B16C0" w:rsidP="005B16C0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620+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5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4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+ 890 = 2000</w:t>
      </w:r>
    </w:p>
    <w:p w:rsidR="005B16C0" w:rsidRDefault="005B16C0" w:rsidP="005B16C0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910+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3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2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+ 990 = 2000</w:t>
      </w:r>
    </w:p>
    <w:p w:rsidR="005B16C0" w:rsidRDefault="005B16C0" w:rsidP="005B16C0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1030+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1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20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+ 1050 = 2000</w:t>
      </w:r>
    </w:p>
    <w:p w:rsidR="005B16C0" w:rsidRDefault="005B16C0" w:rsidP="005B16C0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1080+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19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18" style="width:43.3pt;height:14.6pt;mso-position-horizontal-relative:char;mso-position-vertical-relative:line" arcsize="10923f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+ 1120 = 2000</w:t>
      </w:r>
    </w:p>
    <w:p w:rsidR="005B16C0" w:rsidRDefault="00295758" w:rsidP="005B16C0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1190</w:t>
      </w:r>
      <w:r w:rsidR="005B16C0">
        <w:rPr>
          <w:rFonts w:asciiTheme="majorHAnsi" w:hAnsiTheme="majorHAnsi"/>
        </w:rPr>
        <w:t xml:space="preserve">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17" style="width:43.3pt;height:14.6pt;mso-position-horizontal-relative:char;mso-position-vertical-relative:line" arcsize="10923f">
            <w10:wrap type="none"/>
            <w10:anchorlock/>
          </v:roundrect>
        </w:pict>
      </w:r>
      <w:r w:rsidR="005B16C0">
        <w:rPr>
          <w:rFonts w:asciiTheme="majorHAnsi" w:hAnsiTheme="majorHAnsi"/>
        </w:rPr>
        <w:t xml:space="preserve"> = 2000</w:t>
      </w:r>
      <w:r w:rsidR="005B16C0"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16" style="width:43.3pt;height:14.6pt;mso-position-horizontal-relative:char;mso-position-vertical-relative:line" arcsize="10923f">
            <w10:wrap type="none"/>
            <w10:anchorlock/>
          </v:roundrect>
        </w:pict>
      </w:r>
      <w:r w:rsidR="005B16C0">
        <w:rPr>
          <w:rFonts w:asciiTheme="majorHAnsi" w:hAnsiTheme="majorHAnsi"/>
        </w:rPr>
        <w:t xml:space="preserve"> + </w:t>
      </w:r>
      <w:r>
        <w:rPr>
          <w:rFonts w:asciiTheme="majorHAnsi" w:hAnsiTheme="majorHAnsi"/>
        </w:rPr>
        <w:t>1280</w:t>
      </w:r>
      <w:r w:rsidR="005B16C0">
        <w:rPr>
          <w:rFonts w:asciiTheme="majorHAnsi" w:hAnsiTheme="majorHAnsi"/>
        </w:rPr>
        <w:t xml:space="preserve"> = 2000</w:t>
      </w:r>
    </w:p>
    <w:p w:rsidR="005B16C0" w:rsidRDefault="00295758" w:rsidP="005B16C0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139</w:t>
      </w:r>
      <w:r w:rsidR="005B16C0">
        <w:rPr>
          <w:rFonts w:asciiTheme="majorHAnsi" w:hAnsiTheme="majorHAnsi"/>
        </w:rPr>
        <w:t xml:space="preserve">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15" style="width:43.3pt;height:14.6pt;mso-position-horizontal-relative:char;mso-position-vertical-relative:line" arcsize="10923f">
            <w10:wrap type="none"/>
            <w10:anchorlock/>
          </v:roundrect>
        </w:pict>
      </w:r>
      <w:r w:rsidR="005B16C0">
        <w:rPr>
          <w:rFonts w:asciiTheme="majorHAnsi" w:hAnsiTheme="majorHAnsi"/>
        </w:rPr>
        <w:t xml:space="preserve"> = 2000</w:t>
      </w:r>
      <w:r w:rsidR="005B16C0"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14" style="width:43.3pt;height:14.6pt;mso-position-horizontal-relative:char;mso-position-vertical-relative:line" arcsize="10923f">
            <w10:wrap type="none"/>
            <w10:anchorlock/>
          </v:roundrect>
        </w:pict>
      </w:r>
      <w:r w:rsidR="005B16C0">
        <w:rPr>
          <w:rFonts w:asciiTheme="majorHAnsi" w:hAnsiTheme="majorHAnsi"/>
        </w:rPr>
        <w:t xml:space="preserve"> + </w:t>
      </w:r>
      <w:r w:rsidR="007D002E">
        <w:rPr>
          <w:rFonts w:asciiTheme="majorHAnsi" w:hAnsiTheme="majorHAnsi"/>
        </w:rPr>
        <w:t>147</w:t>
      </w:r>
      <w:r w:rsidR="005B16C0">
        <w:rPr>
          <w:rFonts w:asciiTheme="majorHAnsi" w:hAnsiTheme="majorHAnsi"/>
        </w:rPr>
        <w:t>0 = 2000</w:t>
      </w:r>
    </w:p>
    <w:p w:rsidR="005B16C0" w:rsidRDefault="007D002E" w:rsidP="005B16C0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158</w:t>
      </w:r>
      <w:r w:rsidR="005B16C0">
        <w:rPr>
          <w:rFonts w:asciiTheme="majorHAnsi" w:hAnsiTheme="majorHAnsi"/>
        </w:rPr>
        <w:t xml:space="preserve">0+ </w:t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13" style="width:43.3pt;height:14.6pt;mso-position-horizontal-relative:char;mso-position-vertical-relative:line" arcsize="10923f">
            <w10:wrap type="none"/>
            <w10:anchorlock/>
          </v:roundrect>
        </w:pict>
      </w:r>
      <w:r w:rsidR="005B16C0">
        <w:rPr>
          <w:rFonts w:asciiTheme="majorHAnsi" w:hAnsiTheme="majorHAnsi"/>
        </w:rPr>
        <w:t xml:space="preserve"> = 2000</w:t>
      </w:r>
      <w:r w:rsidR="005B16C0">
        <w:rPr>
          <w:rFonts w:asciiTheme="majorHAnsi" w:hAnsiTheme="majorHAnsi"/>
        </w:rPr>
        <w:tab/>
      </w:r>
      <w:r w:rsidR="00FB0EE4">
        <w:rPr>
          <w:rFonts w:asciiTheme="majorHAnsi" w:hAnsiTheme="majorHAnsi"/>
        </w:rPr>
      </w:r>
      <w:r w:rsidR="00FB0EE4">
        <w:rPr>
          <w:rFonts w:asciiTheme="majorHAnsi" w:hAnsiTheme="majorHAnsi"/>
        </w:rPr>
        <w:pict>
          <v:roundrect id="_x0000_s1112" style="width:43.3pt;height:14.6pt;mso-position-horizontal-relative:char;mso-position-vertical-relative:line" arcsize="10923f">
            <w10:wrap type="none"/>
            <w10:anchorlock/>
          </v:roundrect>
        </w:pict>
      </w:r>
      <w:r w:rsidR="005B16C0">
        <w:rPr>
          <w:rFonts w:asciiTheme="majorHAnsi" w:hAnsiTheme="majorHAnsi"/>
        </w:rPr>
        <w:t xml:space="preserve"> + </w:t>
      </w:r>
      <w:r>
        <w:rPr>
          <w:rFonts w:asciiTheme="majorHAnsi" w:hAnsiTheme="majorHAnsi"/>
        </w:rPr>
        <w:t>159</w:t>
      </w:r>
      <w:r w:rsidR="005B16C0">
        <w:rPr>
          <w:rFonts w:asciiTheme="majorHAnsi" w:hAnsiTheme="majorHAnsi"/>
        </w:rPr>
        <w:t>0 = 2000</w:t>
      </w:r>
    </w:p>
    <w:p w:rsidR="004F3282" w:rsidRDefault="004F3282" w:rsidP="004F3282">
      <w:pPr>
        <w:pStyle w:val="AralkYok"/>
        <w:spacing w:line="360" w:lineRule="auto"/>
        <w:rPr>
          <w:rFonts w:asciiTheme="majorHAnsi" w:hAnsiTheme="majorHAnsi"/>
        </w:rPr>
      </w:pPr>
    </w:p>
    <w:p w:rsidR="00820376" w:rsidRDefault="00820376" w:rsidP="004F3282">
      <w:pPr>
        <w:pStyle w:val="AralkYok"/>
        <w:spacing w:line="360" w:lineRule="auto"/>
        <w:rPr>
          <w:rFonts w:asciiTheme="majorHAnsi" w:hAnsiTheme="majorHAnsi"/>
        </w:rPr>
      </w:pPr>
    </w:p>
    <w:p w:rsidR="00ED1E0E" w:rsidRDefault="00ED1E0E" w:rsidP="00ED1E0E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Aşağıdaki tabloları toplayarak doldurunuz.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582"/>
        <w:gridCol w:w="582"/>
        <w:gridCol w:w="582"/>
        <w:gridCol w:w="582"/>
        <w:gridCol w:w="696"/>
        <w:gridCol w:w="582"/>
        <w:gridCol w:w="582"/>
        <w:gridCol w:w="582"/>
        <w:gridCol w:w="582"/>
      </w:tblGrid>
      <w:tr w:rsidR="00ED1E0E" w:rsidTr="00505CB5"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230</w:t>
            </w:r>
          </w:p>
        </w:tc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150</w:t>
            </w:r>
          </w:p>
        </w:tc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260</w:t>
            </w:r>
          </w:p>
        </w:tc>
        <w:tc>
          <w:tcPr>
            <w:tcW w:w="836" w:type="dxa"/>
            <w:vMerge w:val="restart"/>
            <w:tcBorders>
              <w:top w:val="nil"/>
              <w:bottom w:val="nil"/>
            </w:tcBorders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425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567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</w:t>
            </w:r>
          </w:p>
        </w:tc>
        <w:tc>
          <w:tcPr>
            <w:tcW w:w="567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250</w:t>
            </w:r>
          </w:p>
        </w:tc>
      </w:tr>
      <w:tr w:rsidR="00ED1E0E" w:rsidTr="00505CB5"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170</w:t>
            </w:r>
          </w:p>
        </w:tc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130</w:t>
            </w:r>
          </w:p>
        </w:tc>
        <w:tc>
          <w:tcPr>
            <w:tcW w:w="425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  <w:tr w:rsidR="00ED1E0E" w:rsidTr="00505CB5"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180</w:t>
            </w:r>
          </w:p>
        </w:tc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140</w:t>
            </w:r>
          </w:p>
        </w:tc>
        <w:tc>
          <w:tcPr>
            <w:tcW w:w="425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ED1E0E" w:rsidRDefault="00ED1E0E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</w:tbl>
    <w:p w:rsidR="00ED1E0E" w:rsidRDefault="00ED1E0E" w:rsidP="00A22167">
      <w:pPr>
        <w:pStyle w:val="AralkYok"/>
        <w:rPr>
          <w:rFonts w:asciiTheme="majorHAnsi" w:hAnsiTheme="majorHAnsi"/>
        </w:rPr>
      </w:pPr>
    </w:p>
    <w:p w:rsidR="004F3282" w:rsidRDefault="004F3282" w:rsidP="00A22167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82"/>
        <w:gridCol w:w="582"/>
        <w:gridCol w:w="582"/>
        <w:gridCol w:w="582"/>
        <w:gridCol w:w="696"/>
        <w:gridCol w:w="582"/>
        <w:gridCol w:w="582"/>
        <w:gridCol w:w="582"/>
        <w:gridCol w:w="582"/>
      </w:tblGrid>
      <w:tr w:rsidR="00A22167" w:rsidTr="00AF1F6B"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300</w:t>
            </w: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400</w:t>
            </w: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450</w:t>
            </w:r>
          </w:p>
        </w:tc>
        <w:tc>
          <w:tcPr>
            <w:tcW w:w="836" w:type="dxa"/>
            <w:vMerge w:val="restart"/>
            <w:tcBorders>
              <w:top w:val="nil"/>
              <w:bottom w:val="nil"/>
            </w:tcBorders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425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600</w:t>
            </w:r>
          </w:p>
        </w:tc>
        <w:tc>
          <w:tcPr>
            <w:tcW w:w="567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650</w:t>
            </w:r>
          </w:p>
        </w:tc>
        <w:tc>
          <w:tcPr>
            <w:tcW w:w="567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700</w:t>
            </w:r>
          </w:p>
        </w:tc>
      </w:tr>
      <w:tr w:rsidR="00A22167" w:rsidTr="00AF1F6B"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175</w:t>
            </w: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190</w:t>
            </w:r>
          </w:p>
        </w:tc>
        <w:tc>
          <w:tcPr>
            <w:tcW w:w="425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  <w:tr w:rsidR="00A22167" w:rsidTr="00AF1F6B"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215</w:t>
            </w: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255</w:t>
            </w:r>
          </w:p>
        </w:tc>
        <w:tc>
          <w:tcPr>
            <w:tcW w:w="425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</w:tbl>
    <w:p w:rsidR="00A22167" w:rsidRDefault="00A22167" w:rsidP="00A22167">
      <w:pPr>
        <w:pStyle w:val="AralkYok"/>
        <w:rPr>
          <w:rFonts w:asciiTheme="majorHAnsi" w:hAnsiTheme="majorHAnsi"/>
        </w:rPr>
      </w:pPr>
    </w:p>
    <w:p w:rsidR="00A22167" w:rsidRDefault="00A22167" w:rsidP="00A22167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82"/>
        <w:gridCol w:w="582"/>
        <w:gridCol w:w="582"/>
        <w:gridCol w:w="582"/>
        <w:gridCol w:w="696"/>
        <w:gridCol w:w="582"/>
        <w:gridCol w:w="582"/>
        <w:gridCol w:w="582"/>
        <w:gridCol w:w="582"/>
      </w:tblGrid>
      <w:tr w:rsidR="00A22167" w:rsidTr="00AF1F6B"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350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500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650</w:t>
            </w:r>
          </w:p>
        </w:tc>
        <w:tc>
          <w:tcPr>
            <w:tcW w:w="836" w:type="dxa"/>
            <w:vMerge w:val="restart"/>
            <w:tcBorders>
              <w:top w:val="nil"/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425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620</w:t>
            </w:r>
          </w:p>
        </w:tc>
        <w:tc>
          <w:tcPr>
            <w:tcW w:w="567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630</w:t>
            </w:r>
          </w:p>
        </w:tc>
        <w:tc>
          <w:tcPr>
            <w:tcW w:w="567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740</w:t>
            </w:r>
          </w:p>
        </w:tc>
      </w:tr>
      <w:tr w:rsidR="00A22167" w:rsidTr="00AF1F6B"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120</w:t>
            </w:r>
          </w:p>
        </w:tc>
        <w:tc>
          <w:tcPr>
            <w:tcW w:w="425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  <w:tr w:rsidR="00A22167" w:rsidTr="00AF1F6B"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240</w:t>
            </w:r>
          </w:p>
        </w:tc>
        <w:tc>
          <w:tcPr>
            <w:tcW w:w="425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</w:tbl>
    <w:p w:rsidR="00A22167" w:rsidRDefault="00A22167" w:rsidP="00A22167">
      <w:pPr>
        <w:pStyle w:val="AralkYok"/>
        <w:rPr>
          <w:rFonts w:asciiTheme="majorHAnsi" w:hAnsiTheme="majorHAnsi"/>
        </w:rPr>
      </w:pPr>
    </w:p>
    <w:p w:rsidR="00A22167" w:rsidRDefault="00A22167" w:rsidP="00A22167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82"/>
        <w:gridCol w:w="582"/>
        <w:gridCol w:w="582"/>
        <w:gridCol w:w="582"/>
        <w:gridCol w:w="696"/>
        <w:gridCol w:w="582"/>
        <w:gridCol w:w="582"/>
        <w:gridCol w:w="582"/>
        <w:gridCol w:w="582"/>
      </w:tblGrid>
      <w:tr w:rsidR="00A22167" w:rsidTr="00AF1F6B"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470</w:t>
            </w:r>
          </w:p>
        </w:tc>
        <w:tc>
          <w:tcPr>
            <w:tcW w:w="836" w:type="dxa"/>
            <w:vMerge w:val="restart"/>
            <w:tcBorders>
              <w:top w:val="nil"/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425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155</w:t>
            </w: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  <w:tr w:rsidR="00A22167" w:rsidTr="00AF1F6B"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</w:t>
            </w:r>
          </w:p>
        </w:tc>
        <w:tc>
          <w:tcPr>
            <w:tcW w:w="425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560</w:t>
            </w:r>
          </w:p>
        </w:tc>
      </w:tr>
      <w:tr w:rsidR="00A22167" w:rsidTr="00AF1F6B"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360</w:t>
            </w: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370</w:t>
            </w: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</w:tbl>
    <w:p w:rsidR="00A22167" w:rsidRDefault="00A22167" w:rsidP="00A22167">
      <w:pPr>
        <w:pStyle w:val="AralkYok"/>
        <w:rPr>
          <w:rFonts w:asciiTheme="majorHAnsi" w:hAnsiTheme="majorHAnsi"/>
        </w:rPr>
      </w:pPr>
    </w:p>
    <w:p w:rsidR="004F3282" w:rsidRDefault="004F3282" w:rsidP="00A2216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tbl>
      <w:tblPr>
        <w:tblStyle w:val="TabloKlavuzu"/>
        <w:tblW w:w="0" w:type="auto"/>
        <w:tblInd w:w="108" w:type="dxa"/>
        <w:tblLook w:val="04A0"/>
      </w:tblPr>
      <w:tblGrid>
        <w:gridCol w:w="582"/>
        <w:gridCol w:w="582"/>
        <w:gridCol w:w="582"/>
        <w:gridCol w:w="582"/>
        <w:gridCol w:w="696"/>
        <w:gridCol w:w="582"/>
        <w:gridCol w:w="582"/>
        <w:gridCol w:w="582"/>
        <w:gridCol w:w="582"/>
      </w:tblGrid>
      <w:tr w:rsidR="00A22167" w:rsidTr="00AF1F6B"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580</w:t>
            </w:r>
          </w:p>
        </w:tc>
        <w:tc>
          <w:tcPr>
            <w:tcW w:w="836" w:type="dxa"/>
            <w:vMerge w:val="restart"/>
            <w:tcBorders>
              <w:top w:val="nil"/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425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165</w:t>
            </w: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  <w:tr w:rsidR="00A22167" w:rsidTr="00AF1F6B"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390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250</w:t>
            </w:r>
          </w:p>
        </w:tc>
        <w:tc>
          <w:tcPr>
            <w:tcW w:w="425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580</w:t>
            </w:r>
          </w:p>
        </w:tc>
      </w:tr>
      <w:tr w:rsidR="00A22167" w:rsidTr="00AF1F6B"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260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390</w:t>
            </w: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410</w:t>
            </w: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</w:tbl>
    <w:p w:rsidR="00A22167" w:rsidRDefault="00A22167" w:rsidP="00A22167">
      <w:pPr>
        <w:pStyle w:val="AralkYok"/>
        <w:rPr>
          <w:rFonts w:asciiTheme="majorHAnsi" w:hAnsiTheme="majorHAnsi"/>
        </w:rPr>
      </w:pPr>
    </w:p>
    <w:p w:rsidR="00A22167" w:rsidRPr="00AD2AAD" w:rsidRDefault="00A22167" w:rsidP="00A22167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82"/>
        <w:gridCol w:w="582"/>
        <w:gridCol w:w="582"/>
        <w:gridCol w:w="582"/>
        <w:gridCol w:w="696"/>
        <w:gridCol w:w="582"/>
        <w:gridCol w:w="582"/>
        <w:gridCol w:w="582"/>
        <w:gridCol w:w="582"/>
      </w:tblGrid>
      <w:tr w:rsidR="00A22167" w:rsidTr="00AF1F6B"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340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670</w:t>
            </w:r>
          </w:p>
        </w:tc>
        <w:tc>
          <w:tcPr>
            <w:tcW w:w="836" w:type="dxa"/>
            <w:vMerge w:val="restart"/>
            <w:tcBorders>
              <w:top w:val="nil"/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sym w:font="Wingdings 2" w:char="F0CA"/>
            </w:r>
          </w:p>
        </w:tc>
        <w:tc>
          <w:tcPr>
            <w:tcW w:w="425" w:type="dxa"/>
          </w:tcPr>
          <w:p w:rsidR="00A22167" w:rsidRDefault="00A840D0" w:rsidP="00A840D0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="00A22167">
              <w:rPr>
                <w:rFonts w:asciiTheme="majorHAnsi" w:hAnsiTheme="majorHAnsi"/>
              </w:rPr>
              <w:t>6</w:t>
            </w:r>
            <w:r>
              <w:rPr>
                <w:rFonts w:asciiTheme="majorHAnsi" w:hAnsiTheme="majorHAnsi"/>
              </w:rPr>
              <w:t>0</w:t>
            </w: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  <w:tr w:rsidR="00A22167" w:rsidTr="00AF1F6B"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590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840D0" w:rsidP="00A840D0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</w:t>
            </w:r>
            <w:r w:rsidR="00A22167">
              <w:rPr>
                <w:rFonts w:asciiTheme="majorHAnsi" w:hAnsiTheme="majorHAnsi"/>
              </w:rPr>
              <w:t>0</w:t>
            </w:r>
          </w:p>
        </w:tc>
        <w:tc>
          <w:tcPr>
            <w:tcW w:w="425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A22167" w:rsidRDefault="00A840D0" w:rsidP="00A840D0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69</w:t>
            </w:r>
            <w:r w:rsidR="00A22167">
              <w:rPr>
                <w:rFonts w:asciiTheme="majorHAnsi" w:hAnsiTheme="majorHAnsi"/>
              </w:rPr>
              <w:t>0</w:t>
            </w:r>
          </w:p>
        </w:tc>
      </w:tr>
      <w:tr w:rsidR="00A22167" w:rsidTr="00AF1F6B"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22167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370</w:t>
            </w: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8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836" w:type="dxa"/>
            <w:vMerge/>
            <w:tcBorders>
              <w:bottom w:val="nil"/>
            </w:tcBorders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2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A22167" w:rsidRDefault="00A840D0" w:rsidP="00A840D0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52</w:t>
            </w:r>
            <w:r w:rsidR="00A22167">
              <w:rPr>
                <w:rFonts w:asciiTheme="majorHAnsi" w:hAnsiTheme="majorHAnsi"/>
              </w:rPr>
              <w:t>0</w:t>
            </w:r>
          </w:p>
        </w:tc>
        <w:tc>
          <w:tcPr>
            <w:tcW w:w="567" w:type="dxa"/>
          </w:tcPr>
          <w:p w:rsidR="00A22167" w:rsidRDefault="00A840D0" w:rsidP="00A840D0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64</w:t>
            </w:r>
            <w:r w:rsidR="00A22167">
              <w:rPr>
                <w:rFonts w:asciiTheme="majorHAnsi" w:hAnsiTheme="majorHAnsi"/>
              </w:rPr>
              <w:t>0</w:t>
            </w:r>
          </w:p>
        </w:tc>
        <w:tc>
          <w:tcPr>
            <w:tcW w:w="567" w:type="dxa"/>
          </w:tcPr>
          <w:p w:rsidR="00A22167" w:rsidRDefault="00A22167" w:rsidP="00AF1F6B">
            <w:pPr>
              <w:pStyle w:val="AralkYok"/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</w:tr>
    </w:tbl>
    <w:p w:rsidR="004F3282" w:rsidRDefault="004F3282" w:rsidP="00EF0161">
      <w:pPr>
        <w:pStyle w:val="AralkYok"/>
        <w:rPr>
          <w:rFonts w:asciiTheme="majorHAnsi" w:hAnsiTheme="majorHAnsi"/>
        </w:rPr>
      </w:pPr>
    </w:p>
    <w:p w:rsidR="00A840D0" w:rsidRDefault="00675668" w:rsidP="00675668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işlemleri </w:t>
      </w:r>
      <w:r w:rsidRPr="00675668">
        <w:rPr>
          <w:rFonts w:asciiTheme="majorHAnsi" w:hAnsiTheme="majorHAnsi"/>
          <w:b/>
          <w:u w:val="single"/>
        </w:rPr>
        <w:t>yüzlüğe yuvarlayarak</w:t>
      </w:r>
      <w:r>
        <w:rPr>
          <w:rFonts w:asciiTheme="majorHAnsi" w:hAnsiTheme="majorHAnsi"/>
        </w:rPr>
        <w:t xml:space="preserve"> tahmin ediniz. Sonra da </w:t>
      </w:r>
      <w:r w:rsidRPr="00675668">
        <w:rPr>
          <w:rFonts w:asciiTheme="majorHAnsi" w:hAnsiTheme="majorHAnsi"/>
          <w:b/>
        </w:rPr>
        <w:t>gerçek sonuç</w:t>
      </w:r>
      <w:r>
        <w:rPr>
          <w:rFonts w:asciiTheme="majorHAnsi" w:hAnsiTheme="majorHAnsi"/>
        </w:rPr>
        <w:t xml:space="preserve"> ile aradaki </w:t>
      </w:r>
      <w:r w:rsidRPr="00675668">
        <w:rPr>
          <w:rFonts w:asciiTheme="majorHAnsi" w:hAnsiTheme="majorHAnsi"/>
          <w:b/>
          <w:u w:val="single"/>
        </w:rPr>
        <w:t>farkı</w:t>
      </w:r>
      <w:r>
        <w:rPr>
          <w:rFonts w:asciiTheme="majorHAnsi" w:hAnsiTheme="majorHAnsi"/>
        </w:rPr>
        <w:t xml:space="preserve"> bulunuz.</w:t>
      </w:r>
    </w:p>
    <w:p w:rsidR="00675668" w:rsidRDefault="00675668" w:rsidP="00675668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7"/>
        <w:gridCol w:w="338"/>
        <w:gridCol w:w="338"/>
        <w:gridCol w:w="338"/>
        <w:gridCol w:w="338"/>
        <w:gridCol w:w="287"/>
        <w:gridCol w:w="347"/>
        <w:gridCol w:w="301"/>
        <w:gridCol w:w="318"/>
        <w:gridCol w:w="301"/>
        <w:gridCol w:w="317"/>
        <w:gridCol w:w="251"/>
        <w:gridCol w:w="337"/>
        <w:gridCol w:w="301"/>
        <w:gridCol w:w="301"/>
        <w:gridCol w:w="301"/>
        <w:gridCol w:w="301"/>
      </w:tblGrid>
      <w:tr w:rsidR="00675668" w:rsidRPr="00AD2AAD" w:rsidTr="00AF1F6B">
        <w:tc>
          <w:tcPr>
            <w:tcW w:w="1679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675668" w:rsidRDefault="00675668" w:rsidP="00AF1F6B">
            <w:pPr>
              <w:pStyle w:val="AralkYok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</w:rPr>
              <w:t xml:space="preserve">Gerçek </w:t>
            </w:r>
            <w:r w:rsidRPr="00D64107">
              <w:rPr>
                <w:rFonts w:asciiTheme="majorHAnsi" w:hAnsiTheme="majorHAnsi"/>
                <w:sz w:val="20"/>
              </w:rPr>
              <w:t>Toplama</w:t>
            </w:r>
          </w:p>
        </w:tc>
        <w:tc>
          <w:tcPr>
            <w:tcW w:w="288" w:type="dxa"/>
            <w:tcBorders>
              <w:top w:val="nil"/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>Yüzlüğe</w:t>
            </w:r>
            <w:r w:rsidRPr="00D64107">
              <w:rPr>
                <w:rFonts w:asciiTheme="majorHAnsi" w:hAnsiTheme="majorHAnsi"/>
                <w:sz w:val="18"/>
              </w:rPr>
              <w:t xml:space="preserve"> Yuvarla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center"/>
          </w:tcPr>
          <w:p w:rsidR="00675668" w:rsidRPr="00D64107" w:rsidRDefault="00675668" w:rsidP="00AF1F6B">
            <w:pPr>
              <w:pStyle w:val="AralkYok"/>
              <w:rPr>
                <w:rFonts w:asciiTheme="majorHAnsi" w:hAnsiTheme="majorHAnsi"/>
                <w:sz w:val="18"/>
              </w:rPr>
            </w:pPr>
          </w:p>
        </w:tc>
        <w:tc>
          <w:tcPr>
            <w:tcW w:w="1550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 xml:space="preserve">İki İşlemin farkı </w:t>
            </w:r>
          </w:p>
        </w:tc>
      </w:tr>
      <w:tr w:rsidR="00675668" w:rsidRPr="00AD2AAD" w:rsidTr="00AF1F6B">
        <w:tc>
          <w:tcPr>
            <w:tcW w:w="327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88" w:type="dxa"/>
            <w:vMerge w:val="restart"/>
            <w:tcBorders>
              <w:top w:val="nil"/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 w:val="restart"/>
            <w:tcBorders>
              <w:top w:val="nil"/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75668" w:rsidRPr="00AD2AAD" w:rsidTr="00AF1F6B">
        <w:tc>
          <w:tcPr>
            <w:tcW w:w="327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75668" w:rsidRPr="00AD2AAD" w:rsidTr="00AF1F6B">
        <w:tc>
          <w:tcPr>
            <w:tcW w:w="327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88" w:type="dxa"/>
            <w:vMerge/>
            <w:tcBorders>
              <w:bottom w:val="nil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-</w:t>
            </w: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75668" w:rsidRPr="00AD2AAD" w:rsidTr="00AF1F6B">
        <w:tc>
          <w:tcPr>
            <w:tcW w:w="32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A840D0" w:rsidRDefault="00A840D0" w:rsidP="00EF0161">
      <w:pPr>
        <w:pStyle w:val="AralkYok"/>
        <w:rPr>
          <w:rFonts w:asciiTheme="majorHAnsi" w:hAnsiTheme="majorHAnsi"/>
        </w:rPr>
      </w:pPr>
    </w:p>
    <w:p w:rsidR="00675668" w:rsidRDefault="00675668" w:rsidP="00EF0161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7"/>
        <w:gridCol w:w="338"/>
        <w:gridCol w:w="338"/>
        <w:gridCol w:w="338"/>
        <w:gridCol w:w="338"/>
        <w:gridCol w:w="287"/>
        <w:gridCol w:w="347"/>
        <w:gridCol w:w="301"/>
        <w:gridCol w:w="318"/>
        <w:gridCol w:w="301"/>
        <w:gridCol w:w="317"/>
        <w:gridCol w:w="251"/>
        <w:gridCol w:w="337"/>
        <w:gridCol w:w="301"/>
        <w:gridCol w:w="301"/>
        <w:gridCol w:w="301"/>
        <w:gridCol w:w="301"/>
      </w:tblGrid>
      <w:tr w:rsidR="00675668" w:rsidRPr="00AD2AAD" w:rsidTr="00AF1F6B">
        <w:tc>
          <w:tcPr>
            <w:tcW w:w="1679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675668" w:rsidRDefault="00675668" w:rsidP="00AF1F6B">
            <w:pPr>
              <w:pStyle w:val="AralkYok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</w:rPr>
              <w:t xml:space="preserve">Gerçek </w:t>
            </w:r>
            <w:r w:rsidRPr="00D64107">
              <w:rPr>
                <w:rFonts w:asciiTheme="majorHAnsi" w:hAnsiTheme="majorHAnsi"/>
                <w:sz w:val="20"/>
              </w:rPr>
              <w:t>Toplama</w:t>
            </w:r>
          </w:p>
        </w:tc>
        <w:tc>
          <w:tcPr>
            <w:tcW w:w="288" w:type="dxa"/>
            <w:tcBorders>
              <w:top w:val="nil"/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>Yüzlüğe</w:t>
            </w:r>
            <w:r w:rsidRPr="00D64107">
              <w:rPr>
                <w:rFonts w:asciiTheme="majorHAnsi" w:hAnsiTheme="majorHAnsi"/>
                <w:sz w:val="18"/>
              </w:rPr>
              <w:t xml:space="preserve"> Yuvarla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center"/>
          </w:tcPr>
          <w:p w:rsidR="00675668" w:rsidRPr="00D64107" w:rsidRDefault="00675668" w:rsidP="00AF1F6B">
            <w:pPr>
              <w:pStyle w:val="AralkYok"/>
              <w:rPr>
                <w:rFonts w:asciiTheme="majorHAnsi" w:hAnsiTheme="majorHAnsi"/>
                <w:sz w:val="18"/>
              </w:rPr>
            </w:pPr>
          </w:p>
        </w:tc>
        <w:tc>
          <w:tcPr>
            <w:tcW w:w="1550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 xml:space="preserve">İki İşlemin farkı </w:t>
            </w:r>
          </w:p>
        </w:tc>
      </w:tr>
      <w:tr w:rsidR="00675668" w:rsidRPr="00AD2AAD" w:rsidTr="00AF1F6B">
        <w:tc>
          <w:tcPr>
            <w:tcW w:w="327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88" w:type="dxa"/>
            <w:vMerge w:val="restart"/>
            <w:tcBorders>
              <w:top w:val="nil"/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 w:val="restart"/>
            <w:tcBorders>
              <w:top w:val="nil"/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75668" w:rsidRPr="00AD2AAD" w:rsidTr="00AF1F6B">
        <w:tc>
          <w:tcPr>
            <w:tcW w:w="327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75668" w:rsidRPr="00AD2AAD" w:rsidTr="00AF1F6B">
        <w:tc>
          <w:tcPr>
            <w:tcW w:w="327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88" w:type="dxa"/>
            <w:vMerge/>
            <w:tcBorders>
              <w:bottom w:val="nil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-</w:t>
            </w: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75668" w:rsidRPr="00AD2AAD" w:rsidTr="00AF1F6B">
        <w:tc>
          <w:tcPr>
            <w:tcW w:w="32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A840D0" w:rsidRDefault="00A840D0" w:rsidP="00EF0161">
      <w:pPr>
        <w:pStyle w:val="AralkYok"/>
        <w:rPr>
          <w:rFonts w:asciiTheme="majorHAnsi" w:hAnsiTheme="majorHAnsi"/>
        </w:rPr>
      </w:pPr>
    </w:p>
    <w:p w:rsidR="00675668" w:rsidRDefault="00675668" w:rsidP="00EF0161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7"/>
        <w:gridCol w:w="338"/>
        <w:gridCol w:w="338"/>
        <w:gridCol w:w="338"/>
        <w:gridCol w:w="338"/>
        <w:gridCol w:w="287"/>
        <w:gridCol w:w="347"/>
        <w:gridCol w:w="301"/>
        <w:gridCol w:w="318"/>
        <w:gridCol w:w="301"/>
        <w:gridCol w:w="317"/>
        <w:gridCol w:w="251"/>
        <w:gridCol w:w="337"/>
        <w:gridCol w:w="301"/>
        <w:gridCol w:w="301"/>
        <w:gridCol w:w="301"/>
        <w:gridCol w:w="301"/>
      </w:tblGrid>
      <w:tr w:rsidR="00675668" w:rsidRPr="00AD2AAD" w:rsidTr="00AF1F6B">
        <w:tc>
          <w:tcPr>
            <w:tcW w:w="1679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675668" w:rsidRDefault="00675668" w:rsidP="00AF1F6B">
            <w:pPr>
              <w:pStyle w:val="AralkYok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</w:rPr>
              <w:t xml:space="preserve">Gerçek </w:t>
            </w:r>
            <w:r w:rsidRPr="00D64107">
              <w:rPr>
                <w:rFonts w:asciiTheme="majorHAnsi" w:hAnsiTheme="majorHAnsi"/>
                <w:sz w:val="20"/>
              </w:rPr>
              <w:t>Toplama</w:t>
            </w:r>
          </w:p>
        </w:tc>
        <w:tc>
          <w:tcPr>
            <w:tcW w:w="288" w:type="dxa"/>
            <w:tcBorders>
              <w:top w:val="nil"/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>Yüzlüğe</w:t>
            </w:r>
            <w:r w:rsidRPr="00D64107">
              <w:rPr>
                <w:rFonts w:asciiTheme="majorHAnsi" w:hAnsiTheme="majorHAnsi"/>
                <w:sz w:val="18"/>
              </w:rPr>
              <w:t xml:space="preserve"> Yuvarla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center"/>
          </w:tcPr>
          <w:p w:rsidR="00675668" w:rsidRPr="00D64107" w:rsidRDefault="00675668" w:rsidP="00AF1F6B">
            <w:pPr>
              <w:pStyle w:val="AralkYok"/>
              <w:rPr>
                <w:rFonts w:asciiTheme="majorHAnsi" w:hAnsiTheme="majorHAnsi"/>
                <w:sz w:val="18"/>
              </w:rPr>
            </w:pPr>
          </w:p>
        </w:tc>
        <w:tc>
          <w:tcPr>
            <w:tcW w:w="1550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 xml:space="preserve">İki İşlemin farkı </w:t>
            </w:r>
          </w:p>
        </w:tc>
      </w:tr>
      <w:tr w:rsidR="00675668" w:rsidRPr="00AD2AAD" w:rsidTr="00AF1F6B">
        <w:tc>
          <w:tcPr>
            <w:tcW w:w="327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88" w:type="dxa"/>
            <w:vMerge w:val="restart"/>
            <w:tcBorders>
              <w:top w:val="nil"/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 w:val="restart"/>
            <w:tcBorders>
              <w:top w:val="nil"/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75668" w:rsidRPr="00AD2AAD" w:rsidTr="00AF1F6B">
        <w:tc>
          <w:tcPr>
            <w:tcW w:w="327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bottom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75668" w:rsidRPr="00AD2AAD" w:rsidTr="00AF1F6B">
        <w:tc>
          <w:tcPr>
            <w:tcW w:w="327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88" w:type="dxa"/>
            <w:vMerge/>
            <w:tcBorders>
              <w:bottom w:val="nil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rPr>
                <w:rFonts w:asciiTheme="majorHAnsi" w:hAnsiTheme="majorHAnsi"/>
                <w:b/>
              </w:rPr>
            </w:pPr>
            <w:r w:rsidRPr="00D64107"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bottom w:val="single" w:sz="18" w:space="0" w:color="000000" w:themeColor="text1"/>
            </w:tcBorders>
            <w:vAlign w:val="center"/>
          </w:tcPr>
          <w:p w:rsidR="00675668" w:rsidRPr="00D64107" w:rsidRDefault="00675668" w:rsidP="00AF1F6B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-</w:t>
            </w: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bottom w:val="single" w:sz="18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75668" w:rsidRPr="00AD2AAD" w:rsidTr="00AF1F6B">
        <w:tc>
          <w:tcPr>
            <w:tcW w:w="327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88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675668" w:rsidRPr="00AD2AAD" w:rsidRDefault="00675668" w:rsidP="00AF1F6B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675668" w:rsidRPr="00AD2AAD" w:rsidRDefault="00675668" w:rsidP="00EF0161">
      <w:pPr>
        <w:pStyle w:val="AralkYok"/>
        <w:rPr>
          <w:rFonts w:asciiTheme="majorHAnsi" w:hAnsiTheme="majorHAnsi"/>
        </w:rPr>
      </w:pPr>
    </w:p>
    <w:sectPr w:rsidR="00675668" w:rsidRPr="00AD2AAD" w:rsidSect="00FE0BE3">
      <w:headerReference w:type="default" r:id="rId8"/>
      <w:footerReference w:type="default" r:id="rId9"/>
      <w:pgSz w:w="11906" w:h="16838"/>
      <w:pgMar w:top="567" w:right="567" w:bottom="828" w:left="567" w:header="283" w:footer="624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3A2" w:rsidRDefault="00A913A2" w:rsidP="001A3CA1">
      <w:pPr>
        <w:spacing w:after="0" w:line="240" w:lineRule="auto"/>
      </w:pPr>
      <w:r>
        <w:separator/>
      </w:r>
    </w:p>
  </w:endnote>
  <w:endnote w:type="continuationSeparator" w:id="1">
    <w:p w:rsidR="00A913A2" w:rsidRDefault="00A913A2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6C0" w:rsidRPr="00296DCB" w:rsidRDefault="00FB0EE4" w:rsidP="00296DCB">
    <w:pPr>
      <w:pStyle w:val="AralkYok"/>
      <w:jc w:val="center"/>
      <w:rPr>
        <w:rFonts w:ascii="Bookman Old Style" w:hAnsi="Bookman Old Style"/>
        <w:b/>
        <w:color w:val="0000FF"/>
        <w:sz w:val="14"/>
      </w:rPr>
    </w:pPr>
    <w:r w:rsidRPr="00FB0EE4">
      <w:rPr>
        <w:noProof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4097" type="#_x0000_t32" style="position:absolute;left:0;text-align:left;margin-left:-11.85pt;margin-top:-2pt;width:566.95pt;height: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strokecolor="blue" strokeweight="1pt"/>
      </w:pict>
    </w:r>
    <w:sdt>
      <w:sdtPr>
        <w:rPr>
          <w:rFonts w:ascii="Bookman Old Style" w:hAnsi="Bookman Old Style"/>
          <w:b/>
          <w:color w:val="0000FF"/>
          <w:sz w:val="14"/>
        </w:rPr>
        <w:id w:val="3439729"/>
        <w:docPartObj>
          <w:docPartGallery w:val="Page Numbers (Bottom of Page)"/>
          <w:docPartUnique/>
        </w:docPartObj>
      </w:sdtPr>
      <w:sdtContent>
        <w:sdt>
          <w:sdtPr>
            <w:rPr>
              <w:rFonts w:ascii="Bookman Old Style" w:hAnsi="Bookman Old Style"/>
              <w:b/>
              <w:color w:val="0000FF"/>
              <w:sz w:val="14"/>
            </w:rPr>
            <w:id w:val="4786128"/>
            <w:docPartObj>
              <w:docPartGallery w:val="Page Numbers (Bottom of Page)"/>
              <w:docPartUnique/>
            </w:docPartObj>
          </w:sdtPr>
          <w:sdtContent>
            <w:r w:rsidR="005B16C0" w:rsidRPr="00296DCB">
              <w:rPr>
                <w:rFonts w:ascii="Bookman Old Style" w:hAnsi="Bookman Old Style"/>
                <w:b/>
                <w:color w:val="0000FF"/>
                <w:sz w:val="14"/>
              </w:rPr>
              <w:t xml:space="preserve">4 / E SINIFI </w:t>
            </w:r>
            <w:r w:rsidR="005B16C0">
              <w:rPr>
                <w:rFonts w:ascii="Bookman Old Style" w:hAnsi="Bookman Old Style"/>
                <w:b/>
                <w:color w:val="0000FF"/>
                <w:sz w:val="14"/>
              </w:rPr>
              <w:t xml:space="preserve"> - MATEMATİK - TOPLAMA İŞLEMİ</w:t>
            </w:r>
          </w:sdtContent>
        </w:sdt>
        <w:r w:rsidR="005B16C0" w:rsidRPr="00296DCB">
          <w:rPr>
            <w:rFonts w:ascii="Bookman Old Style" w:hAnsi="Bookman Old Style"/>
            <w:b/>
            <w:color w:val="0000FF"/>
            <w:sz w:val="14"/>
          </w:rPr>
          <w:t xml:space="preserve"> </w:t>
        </w:r>
      </w:sdtContent>
    </w:sdt>
    <w:r w:rsidR="005B16C0" w:rsidRPr="00296DCB">
      <w:rPr>
        <w:rFonts w:ascii="Bookman Old Style" w:hAnsi="Bookman Old Style"/>
        <w:b/>
        <w:color w:val="0000FF"/>
        <w:sz w:val="14"/>
      </w:rPr>
      <w:t xml:space="preserve">-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3A2" w:rsidRDefault="00A913A2" w:rsidP="001A3CA1">
      <w:pPr>
        <w:spacing w:after="0" w:line="240" w:lineRule="auto"/>
      </w:pPr>
      <w:r>
        <w:separator/>
      </w:r>
    </w:p>
  </w:footnote>
  <w:footnote w:type="continuationSeparator" w:id="1">
    <w:p w:rsidR="00A913A2" w:rsidRDefault="00A913A2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6C0" w:rsidRPr="00FE0BE3" w:rsidRDefault="00FB0EE4" w:rsidP="000542A9">
    <w:pPr>
      <w:pStyle w:val="AralkYok"/>
      <w:tabs>
        <w:tab w:val="left" w:pos="2268"/>
        <w:tab w:val="left" w:pos="6521"/>
      </w:tabs>
      <w:rPr>
        <w:rFonts w:ascii="Bookman Old Style" w:hAnsi="Bookman Old Style"/>
        <w:b/>
        <w:color w:val="FF0000"/>
        <w:sz w:val="18"/>
      </w:rPr>
    </w:pPr>
    <w:r w:rsidRPr="00FB0EE4">
      <w:rPr>
        <w:rFonts w:ascii="Bookman Old Style" w:hAnsi="Bookman Old Style"/>
        <w:b/>
        <w:noProof/>
        <w:color w:val="0000FF"/>
        <w:sz w:val="20"/>
      </w:rPr>
      <w:pict>
        <v:group id="_x0000_s4159" style="position:absolute;margin-left:-12.6pt;margin-top:12.75pt;width:12.25pt;height:771pt;z-index:-251528704" coordorigin="5832,578" coordsize="245,1542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4160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A84362" w:rsidRDefault="005B16C0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4161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4162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8071E3" w:rsidRDefault="005B16C0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7" o:spid="_x0000_s4163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4164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DE0B99" w:rsidRDefault="005B16C0" w:rsidP="00296DCB">
                  <w:pPr>
                    <w:pStyle w:val="AralkYok"/>
                    <w:jc w:val="center"/>
                    <w:rPr>
                      <w:rFonts w:ascii="Brush Script MT" w:hAnsi="Brush Script MT" w:cs="Times New Roman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 w:rsidRPr="00DE0B99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DE0B99">
                    <w:rPr>
                      <w:rFonts w:ascii="Times New Roman" w:hAnsi="Times New Roman" w:cs="Times New Roman"/>
                      <w:b/>
                      <w:i/>
                      <w:color w:val="0000FF"/>
                      <w:sz w:val="18"/>
                    </w:rPr>
                    <w:t>Ş</w:t>
                  </w:r>
                  <w:r w:rsidRPr="00DE0B99">
                    <w:rPr>
                      <w:rFonts w:ascii="Brush Script MT" w:hAnsi="Brush Script MT" w:cs="Times New Roman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Pr="00FB0EE4">
      <w:rPr>
        <w:rFonts w:ascii="Bookman Old Style" w:hAnsi="Bookman Old Style"/>
        <w:b/>
        <w:noProof/>
        <w:color w:val="0000FF"/>
        <w:sz w:val="20"/>
      </w:rPr>
      <w:pict>
        <v:group id="_x0000_s4153" style="position:absolute;margin-left:538.8pt;margin-top:14.35pt;width:12.25pt;height:771pt;z-index:-251529728" coordorigin="5832,578" coordsize="245,15420">
          <v:shape id="Text Box 2" o:spid="_x0000_s4154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A84362" w:rsidRDefault="005B16C0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3" o:spid="_x0000_s4155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4156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8071E3" w:rsidRDefault="005B16C0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7" o:spid="_x0000_s4157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4158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DE0B99" w:rsidRDefault="005B16C0" w:rsidP="00296DCB">
                  <w:pPr>
                    <w:pStyle w:val="AralkYok"/>
                    <w:jc w:val="center"/>
                    <w:rPr>
                      <w:rFonts w:ascii="Brush Script MT" w:hAnsi="Brush Script MT" w:cs="Times New Roman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 w:rsidRPr="00DE0B99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DE0B99">
                    <w:rPr>
                      <w:rFonts w:ascii="Times New Roman" w:hAnsi="Times New Roman" w:cs="Times New Roman"/>
                      <w:b/>
                      <w:i/>
                      <w:color w:val="0000FF"/>
                      <w:sz w:val="18"/>
                    </w:rPr>
                    <w:t>Ş</w:t>
                  </w:r>
                  <w:r w:rsidRPr="00DE0B99">
                    <w:rPr>
                      <w:rFonts w:ascii="Brush Script MT" w:hAnsi="Brush Script MT" w:cs="Times New Roman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Pr="00FB0EE4">
      <w:rPr>
        <w:noProof/>
      </w:rPr>
      <w:pict>
        <v:group id="_x0000_s4136" style="position:absolute;margin-left:247.75pt;margin-top:381.4pt;width:44.55pt;height:43.55pt;z-index:251783680" coordorigin="4983,1049" coordsize="1357,1390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4137" type="#_x0000_t96" style="position:absolute;left:4983;top:1049;width:1357;height:1390" fillcolor="white [3201]" strokecolor="#8db3e2 [1311]" strokeweight="2.5pt">
            <v:fill opacity="39322f"/>
            <v:shadow color="#868686"/>
          </v:shape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4138" type="#_x0000_t175" style="position:absolute;left:5319;top:2117;width:673;height:282" adj="7200" fillcolor="#b6dde8 [1304]" strokecolor="#fbd4b4 [1305]">
            <v:fill opacity="39322f"/>
            <v:shadow color="#868686"/>
            <v:textpath style="font-family:&quot;Cambria&quot;;font-size:18pt;font-weight:bold;v-text-kern:t" trim="t" fitpath="t" string="Ziya IŞIK"/>
          </v:shape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4139" type="#_x0000_t144" style="position:absolute;left:5305;top:1183;width:707;height:307" adj="-10564622" fillcolor="#b6dde8 [1304]" strokecolor="#fbd4b4 [1305]">
            <v:fill opacity="39322f"/>
            <v:shadow color="#868686"/>
            <v:textpath style="font-family:&quot;Cambria&quot;;font-size:18pt;font-weight:bold" fitshape="t" trim="t" string="Ziya IŞIK"/>
          </v:shape>
          <v:shape id="_x0000_s4140" type="#_x0000_t175" style="position:absolute;left:5825;top:1586;width:647;height:270;rotation:270" adj="7200" fillcolor="#b6dde8 [1304]" strokecolor="#fbd4b4 [1305]">
            <v:fill opacity="39322f"/>
            <v:shadow color="#868686"/>
            <v:textpath style="font-family:&quot;Cambria&quot;;font-size:18pt;font-weight:bold;v-text-kern:t" trim="t" fitpath="t" string="Ziya IŞIK"/>
          </v:shape>
          <v:shape id="_x0000_s4141" type="#_x0000_t144" style="position:absolute;left:4935;top:1579;width:649;height:285;rotation:41881306fd" adj="-10564622" fillcolor="#b6dde8 [1304]" strokecolor="#fbd4b4 [1305]">
            <v:fill opacity="39322f"/>
            <v:shadow color="#868686"/>
            <v:textpath style="font-family:&quot;Cambria&quot;;font-size:18pt;font-weight:bold" fitshape="t" trim="t" string="Ziya IŞIK"/>
          </v:shape>
        </v:group>
      </w:pict>
    </w:r>
    <w:r w:rsidRPr="00FB0EE4">
      <w:rPr>
        <w:rFonts w:ascii="Bookman Old Style" w:hAnsi="Bookman Old Style"/>
        <w:b/>
        <w:noProof/>
        <w:color w:val="0000FF"/>
        <w:sz w:val="20"/>
      </w:rPr>
      <w:pict>
        <v:group id="_x0000_s4147" style="position:absolute;margin-left:263.25pt;margin-top:14.75pt;width:12.25pt;height:771pt;z-index:-251530752" coordorigin="5832,578" coordsize="245,15420">
          <v:shape id="Text Box 2" o:spid="_x0000_s4148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A84362" w:rsidRDefault="005B16C0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3" o:spid="_x0000_s4149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4150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8071E3" w:rsidRDefault="005B16C0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7" o:spid="_x0000_s4151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4152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DE0B99" w:rsidRDefault="005B16C0" w:rsidP="00296DCB">
                  <w:pPr>
                    <w:pStyle w:val="AralkYok"/>
                    <w:jc w:val="center"/>
                    <w:rPr>
                      <w:rFonts w:ascii="Brush Script MT" w:hAnsi="Brush Script MT" w:cs="Times New Roman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 w:rsidRPr="00DE0B99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DE0B99">
                    <w:rPr>
                      <w:rFonts w:ascii="Times New Roman" w:hAnsi="Times New Roman" w:cs="Times New Roman"/>
                      <w:b/>
                      <w:i/>
                      <w:color w:val="0000FF"/>
                      <w:sz w:val="18"/>
                    </w:rPr>
                    <w:t>Ş</w:t>
                  </w:r>
                  <w:r w:rsidRPr="00DE0B99">
                    <w:rPr>
                      <w:rFonts w:ascii="Brush Script MT" w:hAnsi="Brush Script MT" w:cs="Times New Roman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Pr="00FB0EE4">
      <w:rPr>
        <w:rFonts w:ascii="Bookman Old Style" w:hAnsi="Bookman Old Style"/>
        <w:b/>
        <w:noProof/>
        <w:color w:val="0000FF"/>
        <w:sz w:val="20"/>
      </w:rPr>
      <w:pict>
        <v:group id="_x0000_s4143" style="position:absolute;margin-left:531.8pt;margin-top:390.85pt;width:26.15pt;height:20.5pt;z-index:251784704" coordorigin="9353,8030" coordsize="587,480">
          <v:roundrect id="_x0000_s4144" style="position:absolute;left:9353;top:8030;width:587;height:480" arcsize="10923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4145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4145" inset="0,0,0,0">
              <w:txbxContent>
                <w:p w:rsidR="005B16C0" w:rsidRPr="00F63236" w:rsidRDefault="00FB0EE4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5B16C0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820376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5B16C0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 w:rsidRPr="00FB0EE4">
      <w:rPr>
        <w:rFonts w:ascii="Bookman Old Style" w:hAnsi="Bookman Old Style"/>
        <w:b/>
        <w:noProof/>
        <w:color w:val="0000FF"/>
        <w:sz w:val="18"/>
      </w:rPr>
      <w:pict>
        <v:shape id="AutoShape 34" o:spid="_x0000_s4130" type="#_x0000_t32" style="position:absolute;margin-left:-13.65pt;margin-top:13.85pt;width:566.9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" strokecolor="blue" strokeweight="1pt"/>
      </w:pict>
    </w:r>
    <w:r w:rsidRPr="00FB0EE4">
      <w:rPr>
        <w:rFonts w:ascii="Bookman Old Style" w:hAnsi="Bookman Old Style"/>
        <w:b/>
        <w:noProof/>
        <w:color w:val="0000FF"/>
        <w:sz w:val="18"/>
      </w:rPr>
      <w:pict>
        <v:group id="Group 46" o:spid="_x0000_s4098" style="position:absolute;margin-left:788.45pt;margin-top:10.75pt;width:8.5pt;height:555.6pt;z-index:-251649024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 id="Text Box 47" o:spid="_x0000_s4105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A84362" w:rsidRDefault="005B16C0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4104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4103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4102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8071E3" w:rsidRDefault="005B16C0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4101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4100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4099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5B16C0" w:rsidRPr="00A84362" w:rsidRDefault="005B16C0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5B16C0">
      <w:rPr>
        <w:rFonts w:ascii="Bookman Old Style" w:hAnsi="Bookman Old Style"/>
        <w:b/>
        <w:color w:val="0000FF"/>
        <w:sz w:val="18"/>
      </w:rPr>
      <w:tab/>
    </w:r>
    <w:r w:rsidR="005B16C0" w:rsidRPr="00FE0BE3">
      <w:rPr>
        <w:rFonts w:ascii="Bookman Old Style" w:hAnsi="Bookman Old Style"/>
        <w:b/>
        <w:color w:val="0000FF"/>
        <w:sz w:val="18"/>
      </w:rPr>
      <w:t xml:space="preserve">SAKARYA / ADAPAZARI </w:t>
    </w:r>
    <w:r w:rsidR="005B16C0" w:rsidRPr="00FE0BE3">
      <w:rPr>
        <w:rFonts w:ascii="Bookman Old Style" w:hAnsi="Bookman Old Style"/>
        <w:b/>
        <w:color w:val="0000FF"/>
        <w:sz w:val="18"/>
      </w:rPr>
      <w:tab/>
    </w:r>
    <w:r w:rsidR="005B16C0" w:rsidRPr="00FE0BE3">
      <w:rPr>
        <w:rFonts w:ascii="Bookman Old Style" w:hAnsi="Bookman Old Style"/>
        <w:b/>
        <w:color w:val="FF0000"/>
        <w:sz w:val="18"/>
      </w:rPr>
      <w:t>AHMET AKKOÇ İLKÖĞRETİM 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690C"/>
    <w:multiLevelType w:val="hybridMultilevel"/>
    <w:tmpl w:val="494EB624"/>
    <w:lvl w:ilvl="0" w:tplc="CFBE48BE">
      <w:start w:val="1"/>
      <w:numFmt w:val="bullet"/>
      <w:suff w:val="space"/>
      <w:lvlText w:val=""/>
      <w:lvlJc w:val="left"/>
      <w:pPr>
        <w:ind w:left="0" w:firstLine="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4"/>
      <o:rules v:ext="edit">
        <o:r id="V:Rule3" type="connector" idref="#AutoShape 3"/>
        <o:r id="V:Rule4" type="connector" idref="#AutoShape 7"/>
        <o:r id="V:Rule5" type="connector" idref="#AutoShape 3"/>
        <o:r id="V:Rule6" type="connector" idref="#AutoShape 7"/>
        <o:r id="V:Rule14" type="connector" idref="#AutoShape 35"/>
        <o:r id="V:Rule18" type="connector" idref="#AutoShape 51"/>
        <o:r id="V:Rule19" type="connector" idref="#AutoShape 49"/>
        <o:r id="V:Rule20" type="connector" idref="#AutoShape 34"/>
        <o:r id="V:Rule21" type="connector" idref="#AutoShape 7"/>
        <o:r id="V:Rule22" type="connector" idref="#AutoShape 52"/>
        <o:r id="V:Rule23" type="connector" idref="#AutoShape 3"/>
        <o:r id="V:Rule24" type="connector" idref="#AutoShape 48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64107"/>
    <w:rsid w:val="00014A4D"/>
    <w:rsid w:val="000451E4"/>
    <w:rsid w:val="000542A9"/>
    <w:rsid w:val="00095166"/>
    <w:rsid w:val="001411C1"/>
    <w:rsid w:val="001A3CA1"/>
    <w:rsid w:val="0022289E"/>
    <w:rsid w:val="00226D6E"/>
    <w:rsid w:val="00257458"/>
    <w:rsid w:val="00295758"/>
    <w:rsid w:val="00296DCB"/>
    <w:rsid w:val="002E2998"/>
    <w:rsid w:val="00363D6D"/>
    <w:rsid w:val="004734C7"/>
    <w:rsid w:val="004B35AE"/>
    <w:rsid w:val="004F3282"/>
    <w:rsid w:val="005035B6"/>
    <w:rsid w:val="0051020C"/>
    <w:rsid w:val="005273CC"/>
    <w:rsid w:val="00573DB4"/>
    <w:rsid w:val="00575976"/>
    <w:rsid w:val="005923A3"/>
    <w:rsid w:val="005B16C0"/>
    <w:rsid w:val="005C11D7"/>
    <w:rsid w:val="0063426A"/>
    <w:rsid w:val="00643505"/>
    <w:rsid w:val="006670C2"/>
    <w:rsid w:val="00675668"/>
    <w:rsid w:val="006C35C8"/>
    <w:rsid w:val="006D0378"/>
    <w:rsid w:val="0074604B"/>
    <w:rsid w:val="00766FB8"/>
    <w:rsid w:val="00784FCF"/>
    <w:rsid w:val="007D002E"/>
    <w:rsid w:val="008071E3"/>
    <w:rsid w:val="00812D33"/>
    <w:rsid w:val="00820376"/>
    <w:rsid w:val="008E3B4C"/>
    <w:rsid w:val="00934BD0"/>
    <w:rsid w:val="00942A13"/>
    <w:rsid w:val="00974E60"/>
    <w:rsid w:val="009843E7"/>
    <w:rsid w:val="009A7D28"/>
    <w:rsid w:val="009B1296"/>
    <w:rsid w:val="00A0532F"/>
    <w:rsid w:val="00A05731"/>
    <w:rsid w:val="00A22167"/>
    <w:rsid w:val="00A2331F"/>
    <w:rsid w:val="00A60CB3"/>
    <w:rsid w:val="00A61F20"/>
    <w:rsid w:val="00A722D5"/>
    <w:rsid w:val="00A840D0"/>
    <w:rsid w:val="00A84362"/>
    <w:rsid w:val="00A913A2"/>
    <w:rsid w:val="00AD0483"/>
    <w:rsid w:val="00AD2AAD"/>
    <w:rsid w:val="00AD3FB5"/>
    <w:rsid w:val="00AD434A"/>
    <w:rsid w:val="00AD51C2"/>
    <w:rsid w:val="00B04D5A"/>
    <w:rsid w:val="00B16892"/>
    <w:rsid w:val="00B50BFF"/>
    <w:rsid w:val="00B528F0"/>
    <w:rsid w:val="00BD5FAA"/>
    <w:rsid w:val="00C16332"/>
    <w:rsid w:val="00CA04FA"/>
    <w:rsid w:val="00CB59A5"/>
    <w:rsid w:val="00CD235C"/>
    <w:rsid w:val="00CE295F"/>
    <w:rsid w:val="00D02CC1"/>
    <w:rsid w:val="00D13FB1"/>
    <w:rsid w:val="00D30E4E"/>
    <w:rsid w:val="00D64107"/>
    <w:rsid w:val="00D7550E"/>
    <w:rsid w:val="00DA0796"/>
    <w:rsid w:val="00DD6B79"/>
    <w:rsid w:val="00DE0B99"/>
    <w:rsid w:val="00DF6384"/>
    <w:rsid w:val="00E76BCB"/>
    <w:rsid w:val="00EB61C2"/>
    <w:rsid w:val="00EB7B0D"/>
    <w:rsid w:val="00ED1E0E"/>
    <w:rsid w:val="00EF0161"/>
    <w:rsid w:val="00EF3119"/>
    <w:rsid w:val="00F56C87"/>
    <w:rsid w:val="00FB0EE4"/>
    <w:rsid w:val="00FD7C03"/>
    <w:rsid w:val="00FE0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40" type="connector" idref="#_x0000_s1066"/>
        <o:r id="V:Rule41" type="connector" idref="#_x0000_s1095"/>
        <o:r id="V:Rule42" type="connector" idref="#_x0000_s1096"/>
        <o:r id="V:Rule43" type="connector" idref="#_x0000_s1111"/>
        <o:r id="V:Rule44" type="connector" idref="#_x0000_s1065"/>
        <o:r id="V:Rule45" type="connector" idref="#_x0000_s1100"/>
        <o:r id="V:Rule46" type="connector" idref="#_x0000_s1061"/>
        <o:r id="V:Rule47" type="connector" idref="#_x0000_s1027"/>
        <o:r id="V:Rule48" type="connector" idref="#_x0000_s1064"/>
        <o:r id="V:Rule49" type="connector" idref="#_x0000_s1026"/>
        <o:r id="V:Rule50" type="connector" idref="#_x0000_s1099"/>
        <o:r id="V:Rule51" type="connector" idref="#_x0000_s1060"/>
        <o:r id="V:Rule52" type="connector" idref="#_x0000_s1106"/>
        <o:r id="V:Rule53" type="connector" idref="#_x0000_s1069"/>
        <o:r id="V:Rule54" type="connector" idref="#_x0000_s1033"/>
        <o:r id="V:Rule55" type="connector" idref="#_x0000_s1070"/>
        <o:r id="V:Rule56" type="connector" idref="#_x0000_s1032"/>
        <o:r id="V:Rule57" type="connector" idref="#_x0000_s1059"/>
        <o:r id="V:Rule58" type="connector" idref="#_x0000_s1105"/>
        <o:r id="V:Rule59" type="connector" idref="#_x0000_s1094"/>
        <o:r id="V:Rule60" type="connector" idref="#_x0000_s1028"/>
        <o:r id="V:Rule61" type="connector" idref="#_x0000_s1074"/>
        <o:r id="V:Rule62" type="connector" idref="#_x0000_s1101"/>
        <o:r id="V:Rule63" type="connector" idref="#_x0000_s1104"/>
        <o:r id="V:Rule64" type="connector" idref="#_x0000_s1031"/>
        <o:r id="V:Rule65" type="connector" idref="#_x0000_s1091"/>
        <o:r id="V:Rule66" type="connector" idref="#_x0000_s1071"/>
        <o:r id="V:Rule67" type="connector" idref="#_x0000_s1037"/>
        <o:r id="V:Rule68" type="connector" idref="#_x0000_s1084"/>
        <o:r id="V:Rule69" type="connector" idref="#_x0000_s1109"/>
        <o:r id="V:Rule70" type="connector" idref="#_x0000_s1086"/>
        <o:r id="V:Rule71" type="connector" idref="#_x0000_s1035"/>
        <o:r id="V:Rule72" type="connector" idref="#_x0000_s1036"/>
        <o:r id="V:Rule73" type="connector" idref="#_x0000_s1085"/>
        <o:r id="V:Rule74" type="connector" idref="#_x0000_s1110"/>
        <o:r id="V:Rule75" type="connector" idref="#_x0000_s1075"/>
        <o:r id="V:Rule76" type="connector" idref="#_x0000_s1089"/>
        <o:r id="V:Rule77" type="connector" idref="#_x0000_s1076"/>
        <o:r id="V:Rule78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table" w:styleId="TabloKlavuzu">
    <w:name w:val="Table Grid"/>
    <w:basedOn w:val="NormalTablo"/>
    <w:uiPriority w:val="59"/>
    <w:rsid w:val="00AD2A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Yeni%20klas&#246;r\ETK&#304;NL&#304;KLER\4.SINIF\MATEMAT&#304;K%204%20&#199;ALI&#350;MA%20YAPRAK\D&#304;KEY%20&#350;ABLO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F41AC-4FC7-4F02-8837-5D08E85AB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DİKEY ŞABLON</Template>
  <TotalTime>142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MERCEDES</dc:creator>
  <cp:keywords>www.sorubak.com</cp:keywords>
  <cp:lastModifiedBy>MERCEDES</cp:lastModifiedBy>
  <cp:revision>8</cp:revision>
  <dcterms:created xsi:type="dcterms:W3CDTF">2012-10-04T17:26:00Z</dcterms:created>
  <dcterms:modified xsi:type="dcterms:W3CDTF">2012-10-08T20:11:00Z</dcterms:modified>
</cp:coreProperties>
</file>