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75" w:rsidRDefault="00345475" w:rsidP="00DD48AD">
      <w:pPr>
        <w:rPr>
          <w:rFonts w:ascii="Comic Sans MS" w:hAnsi="Comic Sans MS" w:cs="Comic Sans MS"/>
        </w:rPr>
      </w:pPr>
      <w:r w:rsidRPr="007069CE">
        <w:rPr>
          <w:rFonts w:ascii="Comic Sans MS" w:hAnsi="Comic Sans MS" w:cs="Comic Sans MS"/>
          <w:b/>
          <w:bCs/>
          <w:sz w:val="18"/>
          <w:szCs w:val="18"/>
        </w:rPr>
        <w:t>Adı Soyadı:……………………………………………..                                                                                                                                   Sınıfı: ….   No:….</w:t>
      </w:r>
      <w:r>
        <w:rPr>
          <w:rFonts w:ascii="Comic Sans MS" w:hAnsi="Comic Sans MS" w:cs="Comic Sans MS"/>
        </w:rPr>
        <w:t xml:space="preserve">                           TRAFİK GÜVENLİĞİ DERSİ 2.DÖNEM 2. SINAVI                                                        </w:t>
      </w:r>
    </w:p>
    <w:p w:rsidR="00345475" w:rsidRDefault="00345475">
      <w:pPr>
        <w:rPr>
          <w:rFonts w:ascii="Tahoma" w:hAnsi="Tahoma" w:cs="Tahoma"/>
          <w:b/>
          <w:bCs/>
          <w:color w:val="FFFFFF"/>
          <w:sz w:val="20"/>
          <w:szCs w:val="20"/>
        </w:rPr>
      </w:pPr>
    </w:p>
    <w:p w:rsidR="00345475" w:rsidRDefault="00345475">
      <w:pPr>
        <w:rPr>
          <w:rFonts w:ascii="Tahoma" w:hAnsi="Tahoma" w:cs="Tahoma"/>
          <w:b/>
          <w:bCs/>
          <w:color w:val="FFFFFF"/>
          <w:sz w:val="20"/>
          <w:szCs w:val="20"/>
        </w:rPr>
      </w:pPr>
    </w:p>
    <w:p w:rsidR="00345475" w:rsidRDefault="00345475">
      <w:pPr>
        <w:rPr>
          <w:rFonts w:ascii="Tahoma" w:hAnsi="Tahoma" w:cs="Tahoma"/>
          <w:b/>
          <w:bCs/>
          <w:color w:val="FFFFFF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54pt;margin-top:8.8pt;width:43pt;height:50.3pt;z-index:251659264">
            <v:imagedata r:id="rId5" r:href="rId6"/>
          </v:shape>
        </w:pict>
      </w:r>
    </w:p>
    <w:p w:rsidR="00345475" w:rsidRPr="004E3F24" w:rsidRDefault="00345475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margin-left:1in;margin-top:14.7pt;width:9pt;height:18pt;z-index:251662336"/>
        </w:pict>
      </w:r>
      <w:r>
        <w:rPr>
          <w:noProof/>
        </w:rPr>
        <w:pict>
          <v:shape id="_x0000_s1028" type="#_x0000_t120" style="position:absolute;margin-left:1in;margin-top:5.7pt;width:9pt;height:9.6pt;z-index:251660288"/>
        </w:pict>
      </w:r>
      <w:r>
        <w:rPr>
          <w:rFonts w:ascii="Tahoma" w:hAnsi="Tahoma" w:cs="Tahoma"/>
          <w:b/>
          <w:bCs/>
          <w:color w:val="FFFFFF"/>
          <w:sz w:val="20"/>
          <w:szCs w:val="20"/>
        </w:rPr>
        <w:t xml:space="preserve">--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1-   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Işıklı işaret cihazının en </w:t>
      </w:r>
      <w:r>
        <w:rPr>
          <w:rFonts w:ascii="Comic Sans MS" w:hAnsi="Comic Sans MS" w:cs="Comic Sans MS"/>
          <w:b/>
          <w:bCs/>
          <w:sz w:val="22"/>
          <w:szCs w:val="22"/>
        </w:rPr>
        <w:t>altında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hangi renk bulunur?</w:t>
      </w:r>
    </w:p>
    <w:p w:rsidR="00345475" w:rsidRPr="004E3F24" w:rsidRDefault="00345475" w:rsidP="00B472F1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a) sarı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b) yeşil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c) kırmızı           d)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siyah</w:t>
      </w:r>
    </w:p>
    <w:p w:rsidR="00345475" w:rsidRPr="004E3F24" w:rsidRDefault="00345475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 id="_x0000_s1029" type="#_x0000_t120" style="position:absolute;margin-left:1in;margin-top:2.05pt;width:9pt;height:9pt;z-index:251661312"/>
        </w:pict>
      </w:r>
    </w:p>
    <w:p w:rsidR="0034547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 id="Resim 1" o:spid="_x0000_s1030" type="#_x0000_t75" alt="t21" style="position:absolute;left:0;text-align:left;margin-left:4in;margin-top:13.75pt;width:54pt;height:44.25pt;z-index:251656192;visibility:visible">
            <v:imagedata r:id="rId7" o:title="" cropbottom="7645f" cropright="-281f"/>
          </v:shape>
        </w:pict>
      </w:r>
      <w:r>
        <w:rPr>
          <w:noProof/>
        </w:rPr>
        <w:pict>
          <v:shape id="_x0000_s1031" type="#_x0000_t75" alt="" style="position:absolute;left:0;text-align:left;margin-left:405pt;margin-top:13.75pt;width:45pt;height:44.25pt;z-index:251655168">
            <v:imagedata r:id="rId8" r:href="rId9"/>
          </v:shape>
        </w:pict>
      </w:r>
      <w:r>
        <w:rPr>
          <w:rFonts w:ascii="Comic Sans MS" w:hAnsi="Comic Sans MS" w:cs="Comic Sans MS"/>
          <w:b/>
          <w:bCs/>
          <w:sz w:val="22"/>
          <w:szCs w:val="22"/>
        </w:rPr>
        <w:t>2-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Aşağıdaki trafik işaret levhalarından hangisi diğerlerinden farklıdır?</w:t>
      </w:r>
    </w:p>
    <w:p w:rsidR="0034547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 id="il_fi" o:spid="_x0000_s1032" type="#_x0000_t75" alt="" style="position:absolute;left:0;text-align:left;margin-left:171pt;margin-top:7.4pt;width:45pt;height:41.25pt;z-index:251654144">
            <v:imagedata r:id="rId10" r:href="rId11"/>
          </v:shape>
        </w:pict>
      </w:r>
      <w:r>
        <w:rPr>
          <w:noProof/>
        </w:rPr>
        <w:pict>
          <v:shape id="_x0000_s1033" type="#_x0000_t75" alt="" style="position:absolute;left:0;text-align:left;margin-left:63pt;margin-top:7.4pt;width:45pt;height:44.25pt;z-index:251653120">
            <v:imagedata r:id="rId12" r:href="rId13"/>
          </v:shape>
        </w:pict>
      </w: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a)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b)    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c)         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d)</w:t>
      </w:r>
    </w:p>
    <w:p w:rsidR="00345475" w:rsidRPr="004E3F24" w:rsidRDefault="00345475" w:rsidP="0006230D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3-İlk yardım çantasında aşağıdakilerden hangisinin bulunması gerekmez?</w:t>
      </w: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>
        <w:rPr>
          <w:rFonts w:ascii="Comic Sans MS" w:hAnsi="Comic Sans MS" w:cs="Comic Sans MS"/>
          <w:b/>
          <w:bCs/>
          <w:sz w:val="22"/>
          <w:szCs w:val="22"/>
        </w:rPr>
        <w:t>Toplu iğne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b)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Makas      c) Çengelli iğne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d)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El feneri</w:t>
      </w:r>
    </w:p>
    <w:p w:rsidR="00345475" w:rsidRPr="00A10367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Default="00345475" w:rsidP="00CD1322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4- </w:t>
      </w:r>
      <w:r w:rsidRPr="006A39A5">
        <w:rPr>
          <w:rFonts w:ascii="Comic Sans MS" w:hAnsi="Comic Sans MS" w:cs="Comic Sans MS"/>
          <w:b/>
          <w:bCs/>
          <w:sz w:val="22"/>
          <w:szCs w:val="22"/>
        </w:rPr>
        <w:t>Çocuklar kaç yaşından itibaren ön koltukta oturabilirler ?</w:t>
      </w:r>
    </w:p>
    <w:p w:rsidR="00345475" w:rsidRPr="004E3F24" w:rsidRDefault="00345475" w:rsidP="00CD1322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10      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b)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9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c)</w:t>
      </w:r>
      <w:r>
        <w:rPr>
          <w:rFonts w:ascii="Comic Sans MS" w:hAnsi="Comic Sans MS" w:cs="Comic Sans MS"/>
          <w:b/>
          <w:bCs/>
          <w:sz w:val="22"/>
          <w:szCs w:val="22"/>
        </w:rPr>
        <w:t>13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d)</w:t>
      </w:r>
      <w:r>
        <w:rPr>
          <w:rFonts w:ascii="Comic Sans MS" w:hAnsi="Comic Sans MS" w:cs="Comic Sans MS"/>
          <w:b/>
          <w:bCs/>
          <w:sz w:val="22"/>
          <w:szCs w:val="22"/>
        </w:rPr>
        <w:t>15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345475" w:rsidRPr="004E3F24" w:rsidRDefault="00345475" w:rsidP="00234B4C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5-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Aşağıdakilerden hangisi trafik güvenliğini sağlayan unsurlar arasında yer almaz?</w:t>
      </w:r>
    </w:p>
    <w:p w:rsidR="0034547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a)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Trafik polisi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b) </w:t>
      </w:r>
      <w:r>
        <w:rPr>
          <w:rFonts w:ascii="Comic Sans MS" w:hAnsi="Comic Sans MS" w:cs="Comic Sans MS"/>
          <w:b/>
          <w:bCs/>
          <w:sz w:val="22"/>
          <w:szCs w:val="22"/>
        </w:rPr>
        <w:t>Trafik akışı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    </w:t>
      </w: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>
        <w:rPr>
          <w:rFonts w:ascii="Comic Sans MS" w:hAnsi="Comic Sans MS" w:cs="Comic Sans MS"/>
          <w:b/>
          <w:bCs/>
          <w:sz w:val="22"/>
          <w:szCs w:val="22"/>
        </w:rPr>
        <w:t>Işıklı trafik işaret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cihazı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d)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Trafik işaret levhaları</w:t>
      </w:r>
    </w:p>
    <w:p w:rsidR="00345475" w:rsidRPr="004E3F24" w:rsidRDefault="00345475" w:rsidP="00487871">
      <w:pPr>
        <w:pStyle w:val="ListParagraph"/>
        <w:ind w:left="0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487871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6-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Yaya geçidi levhasını gören bir taşıt sürücüsü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nün hangi tutumu </w:t>
      </w:r>
      <w:r w:rsidRPr="00832755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?</w:t>
      </w:r>
    </w:p>
    <w:p w:rsidR="00345475" w:rsidRDefault="00345475" w:rsidP="00832755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Aynı hızla sürüşüne devam etmeli.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>
        <w:rPr>
          <w:rFonts w:ascii="Comic Sans MS" w:hAnsi="Comic Sans MS" w:cs="Comic Sans MS"/>
          <w:b/>
          <w:bCs/>
          <w:sz w:val="22"/>
          <w:szCs w:val="22"/>
        </w:rPr>
        <w:t>Hızını biraz daha yavaşlatmalı.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    </w:t>
      </w:r>
    </w:p>
    <w:p w:rsidR="00345475" w:rsidRPr="004E3F24" w:rsidRDefault="00345475" w:rsidP="00832755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Daha temkinli olmalı.       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d)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Yayaların durumuna göre davranmalı. </w:t>
      </w:r>
    </w:p>
    <w:p w:rsidR="00345475" w:rsidRPr="004E3F24" w:rsidRDefault="00345475" w:rsidP="009D3476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7-Aşağıdakilerden hangisi güvenli bir bisiklette bulunması gereken bir </w:t>
      </w:r>
      <w:r w:rsidRPr="00FE68F6">
        <w:rPr>
          <w:rFonts w:ascii="Comic Sans MS" w:hAnsi="Comic Sans MS" w:cs="Comic Sans MS"/>
          <w:b/>
          <w:bCs/>
          <w:sz w:val="22"/>
          <w:szCs w:val="22"/>
          <w:u w:val="single"/>
        </w:rPr>
        <w:t>özellik değildir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? </w:t>
      </w:r>
    </w:p>
    <w:p w:rsidR="0034547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>
        <w:rPr>
          <w:rFonts w:ascii="Comic Sans MS" w:hAnsi="Comic Sans MS" w:cs="Comic Sans MS"/>
          <w:b/>
          <w:bCs/>
          <w:sz w:val="22"/>
          <w:szCs w:val="22"/>
        </w:rPr>
        <w:t>Bisikletin zincirleri temiz ve yağlanmış olmalı.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</w:t>
      </w:r>
    </w:p>
    <w:p w:rsidR="0034547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>
        <w:rPr>
          <w:rFonts w:ascii="Comic Sans MS" w:hAnsi="Comic Sans MS" w:cs="Comic Sans MS"/>
          <w:b/>
          <w:bCs/>
          <w:sz w:val="22"/>
          <w:szCs w:val="22"/>
        </w:rPr>
        <w:t>Frenleri her zaman kontrol edilmiş olmalı.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    </w:t>
      </w:r>
    </w:p>
    <w:p w:rsidR="00345475" w:rsidRDefault="00345475" w:rsidP="00FE68F6">
      <w:pPr>
        <w:pStyle w:val="ListParagraph"/>
        <w:ind w:left="1068" w:firstLine="348"/>
        <w:rPr>
          <w:rFonts w:ascii="Comic Sans MS" w:hAnsi="Comic Sans MS" w:cs="Comic Sans MS"/>
          <w:b/>
          <w:bCs/>
          <w:sz w:val="22"/>
          <w:szCs w:val="22"/>
        </w:rPr>
      </w:pP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>
        <w:rPr>
          <w:rFonts w:ascii="Comic Sans MS" w:hAnsi="Comic Sans MS" w:cs="Comic Sans MS"/>
          <w:b/>
          <w:bCs/>
          <w:sz w:val="22"/>
          <w:szCs w:val="22"/>
        </w:rPr>
        <w:t>Ön ve arkasında mutlaka ayna olmalı.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</w:t>
      </w: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d)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Lastikler gereği gibi şişirilmiş olmalı.</w:t>
      </w:r>
    </w:p>
    <w:p w:rsidR="00345475" w:rsidRPr="004E3F24" w:rsidRDefault="00345475" w:rsidP="009D3476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C16C3D" w:rsidRDefault="00345475" w:rsidP="00C16C3D">
      <w:pPr>
        <w:tabs>
          <w:tab w:val="left" w:pos="284"/>
        </w:tabs>
        <w:spacing w:after="100"/>
        <w:rPr>
          <w:rFonts w:ascii="Century Gothic" w:hAnsi="Century Gothic" w:cs="Century Gothic"/>
          <w:b/>
          <w:bCs/>
        </w:rPr>
      </w:pPr>
      <w:r>
        <w:rPr>
          <w:b/>
          <w:bCs/>
          <w:sz w:val="22"/>
          <w:szCs w:val="22"/>
        </w:rPr>
        <w:t xml:space="preserve">    8-</w:t>
      </w:r>
      <w:r w:rsidRPr="00C16C3D">
        <w:rPr>
          <w:rFonts w:ascii="Century Gothic" w:hAnsi="Century Gothic" w:cs="Century Gothic"/>
          <w:b/>
          <w:bCs/>
        </w:rPr>
        <w:t xml:space="preserve"> </w:t>
      </w:r>
      <w:r w:rsidRPr="00C16C3D">
        <w:rPr>
          <w:rFonts w:ascii="Comic Sans MS" w:hAnsi="Comic Sans MS" w:cs="Comic Sans MS"/>
        </w:rPr>
        <w:t>Aşağıdakilerden hangisi; bisiklet, kaykay, paten ve kızak gibi araçlardan düşülmesi sonucunda oluşabilecek tehlikeli bir durumu ifade etmez ?</w:t>
      </w: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a)</w:t>
      </w:r>
      <w:r>
        <w:rPr>
          <w:rFonts w:ascii="Comic Sans MS" w:hAnsi="Comic Sans MS" w:cs="Comic Sans MS"/>
          <w:b/>
          <w:bCs/>
          <w:sz w:val="22"/>
          <w:szCs w:val="22"/>
        </w:rPr>
        <w:t>Sıyrık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b)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Çıkık            c) Travma  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d)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Kırık</w:t>
      </w:r>
    </w:p>
    <w:p w:rsidR="00345475" w:rsidRPr="004E3F24" w:rsidRDefault="00345475" w:rsidP="009D3476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 id="hs_imageresizer_container_16" o:spid="_x0000_s1034" type="#_x0000_t75" alt="" href="http://img220.imageshack.us/img220/1019/verkehrsschild8odc8.gi" style="position:absolute;left:0;text-align:left;margin-left:36pt;margin-top:6.05pt;width:48pt;height:42pt;z-index:251657216" o:button="t">
            <v:imagedata r:id="rId14" r:href="rId15"/>
          </v:shape>
        </w:pict>
      </w: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9-          “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Üçgen biçimindeki trafik levhalar</w:t>
      </w:r>
      <w:r>
        <w:rPr>
          <w:rFonts w:ascii="Comic Sans MS" w:hAnsi="Comic Sans MS" w:cs="Comic Sans MS"/>
          <w:b/>
          <w:bCs/>
          <w:sz w:val="22"/>
          <w:szCs w:val="22"/>
        </w:rPr>
        <w:t>ı  ………………………. niteliklidir.”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>
        <w:rPr>
          <w:rFonts w:ascii="Comic Sans MS" w:hAnsi="Comic Sans MS" w:cs="Comic Sans MS"/>
          <w:b/>
          <w:bCs/>
          <w:sz w:val="22"/>
          <w:szCs w:val="22"/>
        </w:rPr>
        <w:t>ifadesi nasıl   -                tamamlanmalıdır?</w:t>
      </w:r>
    </w:p>
    <w:p w:rsidR="00345475" w:rsidRPr="004E3F24" w:rsidRDefault="00345475" w:rsidP="009D3476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a) Zorlayıcı         b) Tanıtıcı     c) Bilgilendirici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d)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Uyarıcı</w:t>
      </w:r>
    </w:p>
    <w:p w:rsidR="00345475" w:rsidRPr="004E3F24" w:rsidRDefault="00345475" w:rsidP="007B7CCC">
      <w:pPr>
        <w:pStyle w:val="ListParagraph"/>
        <w:ind w:left="0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803B0B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10-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Şehirle</w:t>
      </w:r>
      <w:r>
        <w:rPr>
          <w:rFonts w:ascii="Comic Sans MS" w:hAnsi="Comic Sans MS" w:cs="Comic Sans MS"/>
          <w:b/>
          <w:bCs/>
          <w:sz w:val="22"/>
          <w:szCs w:val="22"/>
        </w:rPr>
        <w:t>r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arası  yollarda meydana gelen tr</w:t>
      </w:r>
      <w:r>
        <w:rPr>
          <w:rFonts w:ascii="Comic Sans MS" w:hAnsi="Comic Sans MS" w:cs="Comic Sans MS"/>
          <w:b/>
          <w:bCs/>
          <w:sz w:val="22"/>
          <w:szCs w:val="22"/>
        </w:rPr>
        <w:t>a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fik kazalarında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kaza yeri güvenliğini sağlayan aşağıdakilerden hangisidir?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345475" w:rsidRPr="004E3F24" w:rsidRDefault="00345475" w:rsidP="00803B0B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a) Trafik polisi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b)  Jandarma     c) Emniyet am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iri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d) Trafik zabıtası</w:t>
      </w:r>
    </w:p>
    <w:p w:rsidR="00345475" w:rsidRPr="004E3F24" w:rsidRDefault="00345475" w:rsidP="00F66725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A10367" w:rsidRDefault="00345475" w:rsidP="00CF45FC">
      <w:pPr>
        <w:spacing w:after="200"/>
        <w:ind w:left="36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11-</w:t>
      </w:r>
      <w:r w:rsidRPr="00CF45FC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A10367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hangisini kullanırken </w:t>
      </w:r>
      <w:r>
        <w:rPr>
          <w:rFonts w:ascii="Comic Sans MS" w:hAnsi="Comic Sans MS" w:cs="Comic Sans MS"/>
          <w:b/>
          <w:bCs/>
          <w:sz w:val="22"/>
          <w:szCs w:val="22"/>
        </w:rPr>
        <w:t>kask kullanmamız gerekmez</w:t>
      </w:r>
      <w:r w:rsidRPr="00A10367">
        <w:rPr>
          <w:rFonts w:ascii="Comic Sans MS" w:hAnsi="Comic Sans MS" w:cs="Comic Sans MS"/>
          <w:b/>
          <w:bCs/>
          <w:sz w:val="22"/>
          <w:szCs w:val="22"/>
        </w:rPr>
        <w:t>?</w:t>
      </w:r>
    </w:p>
    <w:p w:rsidR="00345475" w:rsidRPr="00365E02" w:rsidRDefault="00345475" w:rsidP="00CF45FC">
      <w:pPr>
        <w:pStyle w:val="ListParagraph"/>
        <w:spacing w:after="200"/>
        <w:ind w:left="144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 w:rsidRPr="001725B5">
        <w:rPr>
          <w:rFonts w:ascii="Comic Sans MS" w:hAnsi="Comic Sans MS" w:cs="Comic Sans MS"/>
          <w:b/>
          <w:bCs/>
          <w:sz w:val="22"/>
          <w:szCs w:val="22"/>
        </w:rPr>
        <w:t>Paten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  <w:t xml:space="preserve">b) </w:t>
      </w:r>
      <w:r w:rsidRPr="001725B5">
        <w:rPr>
          <w:rFonts w:ascii="Comic Sans MS" w:hAnsi="Comic Sans MS" w:cs="Comic Sans MS"/>
          <w:b/>
          <w:bCs/>
          <w:sz w:val="22"/>
          <w:szCs w:val="22"/>
        </w:rPr>
        <w:t>Kaykay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  <w:t xml:space="preserve">c) </w:t>
      </w:r>
      <w:r w:rsidRPr="001725B5">
        <w:rPr>
          <w:rFonts w:ascii="Comic Sans MS" w:hAnsi="Comic Sans MS" w:cs="Comic Sans MS"/>
          <w:b/>
          <w:bCs/>
          <w:sz w:val="22"/>
          <w:szCs w:val="22"/>
        </w:rPr>
        <w:t>Traktör</w:t>
      </w:r>
      <w:r>
        <w:rPr>
          <w:rFonts w:ascii="Comic Sans MS" w:hAnsi="Comic Sans MS" w:cs="Comic Sans MS"/>
          <w:b/>
          <w:bCs/>
          <w:sz w:val="22"/>
          <w:szCs w:val="22"/>
        </w:rPr>
        <w:tab/>
        <w:t xml:space="preserve">   d) </w:t>
      </w:r>
      <w:r w:rsidRPr="001725B5">
        <w:rPr>
          <w:rFonts w:ascii="Comic Sans MS" w:hAnsi="Comic Sans MS" w:cs="Comic Sans MS"/>
          <w:b/>
          <w:bCs/>
          <w:sz w:val="22"/>
          <w:szCs w:val="22"/>
        </w:rPr>
        <w:t>Bisiklet</w:t>
      </w:r>
    </w:p>
    <w:p w:rsidR="00345475" w:rsidRPr="004E3F24" w:rsidRDefault="00345475" w:rsidP="00CF45FC">
      <w:pPr>
        <w:pStyle w:val="ListParagraph"/>
        <w:ind w:left="0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12-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Yayalar, yaya </w:t>
      </w:r>
      <w:r w:rsidRPr="007069CE">
        <w:rPr>
          <w:rFonts w:ascii="Comic Sans MS" w:hAnsi="Comic Sans MS" w:cs="Comic Sans MS"/>
          <w:b/>
          <w:bCs/>
          <w:sz w:val="22"/>
          <w:szCs w:val="22"/>
          <w:u w:val="single"/>
        </w:rPr>
        <w:t>kaldırımının olmadığı yerlerde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, gidiş yönüne göre yolun hangi tarafından yürümelidir?</w:t>
      </w: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a) Yolun solundan                        b) Yolun kenarına yakın olan yerden              </w:t>
      </w: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c) Yolun sağından                        d) Yolun kıyısından</w:t>
      </w:r>
    </w:p>
    <w:p w:rsidR="00345475" w:rsidRDefault="00345475" w:rsidP="00ED163A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ED163A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DE75EF">
      <w:pPr>
        <w:pStyle w:val="ListParagraph"/>
        <w:ind w:left="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13-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Hangi nedenlerden dolayı trafik kazası olmaz?</w:t>
      </w:r>
    </w:p>
    <w:p w:rsidR="00345475" w:rsidRDefault="00345475" w:rsidP="00DE75EF">
      <w:pPr>
        <w:pStyle w:val="ListParagraph"/>
        <w:ind w:left="360" w:firstLine="348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>
        <w:rPr>
          <w:rFonts w:ascii="Comic Sans MS" w:hAnsi="Comic Sans MS" w:cs="Comic Sans MS"/>
          <w:b/>
          <w:bCs/>
          <w:sz w:val="22"/>
          <w:szCs w:val="22"/>
        </w:rPr>
        <w:t>Araba modellerinden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kaynaklanan nedenler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.   </w:t>
      </w:r>
    </w:p>
    <w:p w:rsidR="00345475" w:rsidRDefault="00345475" w:rsidP="00DE75EF">
      <w:pPr>
        <w:pStyle w:val="ListParagraph"/>
        <w:ind w:left="1068" w:firstLine="348"/>
        <w:rPr>
          <w:rFonts w:ascii="Comic Sans MS" w:hAnsi="Comic Sans MS" w:cs="Comic Sans MS"/>
          <w:b/>
          <w:bCs/>
          <w:sz w:val="22"/>
          <w:szCs w:val="22"/>
        </w:rPr>
      </w:pPr>
      <w:r w:rsidRPr="004E3F24">
        <w:rPr>
          <w:rFonts w:ascii="Comic Sans MS" w:hAnsi="Comic Sans MS" w:cs="Comic Sans MS"/>
          <w:b/>
          <w:bCs/>
          <w:sz w:val="22"/>
          <w:szCs w:val="22"/>
        </w:rPr>
        <w:t>b) Sürücülerden kaynaklanan nedenler</w:t>
      </w:r>
      <w:r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</w:t>
      </w:r>
    </w:p>
    <w:p w:rsidR="00345475" w:rsidRDefault="00345475" w:rsidP="00DE75EF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c) Taşıtlardan kaynaklanan nedenler</w:t>
      </w:r>
      <w:r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</w:t>
      </w:r>
    </w:p>
    <w:p w:rsidR="00345475" w:rsidRDefault="00345475" w:rsidP="00DE75EF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ab/>
        <w:t xml:space="preserve">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d) Yollardan kaynaklanan nedenler</w:t>
      </w:r>
      <w:r>
        <w:rPr>
          <w:rFonts w:ascii="Comic Sans MS" w:hAnsi="Comic Sans MS" w:cs="Comic Sans MS"/>
          <w:b/>
          <w:bCs/>
          <w:sz w:val="22"/>
          <w:szCs w:val="22"/>
        </w:rPr>
        <w:t>.</w:t>
      </w:r>
    </w:p>
    <w:p w:rsidR="00345475" w:rsidRPr="004E3F24" w:rsidRDefault="00345475" w:rsidP="00ED163A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08613F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 id="_x0000_s1035" type="#_x0000_t75" alt="" style="position:absolute;left:0;text-align:left;margin-left:45pt;margin-top:13.35pt;width:50.7pt;height:59.3pt;z-index:251658240">
            <v:imagedata r:id="rId5" r:href="rId16"/>
          </v:shape>
        </w:pict>
      </w:r>
      <w:r>
        <w:rPr>
          <w:rFonts w:ascii="Comic Sans MS" w:hAnsi="Comic Sans MS" w:cs="Comic Sans MS"/>
          <w:b/>
          <w:bCs/>
          <w:sz w:val="22"/>
          <w:szCs w:val="22"/>
        </w:rPr>
        <w:t>14-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Taşıtlar için </w:t>
      </w:r>
      <w:r w:rsidRPr="00073A07">
        <w:rPr>
          <w:rFonts w:ascii="Comic Sans MS" w:hAnsi="Comic Sans MS" w:cs="Comic Sans MS"/>
          <w:b/>
          <w:bCs/>
          <w:sz w:val="22"/>
          <w:szCs w:val="22"/>
          <w:u w:val="single"/>
        </w:rPr>
        <w:t>yeşil ışık yanıp söndükten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sonra, hangi ışığın yanması beklenir?</w:t>
      </w:r>
    </w:p>
    <w:p w:rsidR="00345475" w:rsidRDefault="00345475" w:rsidP="00073A07">
      <w:pPr>
        <w:pStyle w:val="ListParagraph"/>
        <w:numPr>
          <w:ilvl w:val="0"/>
          <w:numId w:val="5"/>
        </w:num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yanıp sönen kırmızı ışığın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b) yeşil  ışı</w:t>
      </w:r>
      <w:r>
        <w:rPr>
          <w:rFonts w:ascii="Comic Sans MS" w:hAnsi="Comic Sans MS" w:cs="Comic Sans MS"/>
          <w:b/>
          <w:bCs/>
          <w:sz w:val="22"/>
          <w:szCs w:val="22"/>
        </w:rPr>
        <w:t>ğın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</w:p>
    <w:p w:rsidR="00345475" w:rsidRDefault="00345475" w:rsidP="00396D9F">
      <w:pPr>
        <w:pStyle w:val="ListParagraph"/>
        <w:ind w:left="2124"/>
        <w:rPr>
          <w:rFonts w:ascii="Comic Sans MS" w:hAnsi="Comic Sans MS" w:cs="Comic Sans MS"/>
          <w:b/>
          <w:bCs/>
          <w:sz w:val="22"/>
          <w:szCs w:val="22"/>
        </w:rPr>
      </w:pP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</w:p>
    <w:p w:rsidR="00345475" w:rsidRPr="004E3F24" w:rsidRDefault="00345475" w:rsidP="00396D9F">
      <w:pPr>
        <w:pStyle w:val="ListParagraph"/>
        <w:ind w:left="1428" w:firstLine="696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2D2948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>sarı  ışığın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d)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kırmızı  ışığın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</w:t>
      </w:r>
    </w:p>
    <w:p w:rsidR="00345475" w:rsidRPr="004E3F24" w:rsidRDefault="00345475" w:rsidP="00ED163A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15-“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Gözlerinde renk körlüğü hastalı olan kişi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ler, bazı renkleri birbiri ile karıştırdıkları için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özellikle trafik ışıklarını</w:t>
      </w:r>
      <w:r>
        <w:rPr>
          <w:rFonts w:ascii="Comic Sans MS" w:hAnsi="Comic Sans MS" w:cs="Comic Sans MS"/>
          <w:b/>
          <w:bCs/>
          <w:sz w:val="22"/>
          <w:szCs w:val="22"/>
        </w:rPr>
        <w:t>n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bulunduğu yerler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de kazalara  neden olurlar.” </w:t>
      </w: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Yukarıdaki ifadeden yola çıkarak, r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en</w:t>
      </w:r>
      <w:r>
        <w:rPr>
          <w:rFonts w:ascii="Comic Sans MS" w:hAnsi="Comic Sans MS" w:cs="Comic Sans MS"/>
          <w:b/>
          <w:bCs/>
          <w:sz w:val="22"/>
          <w:szCs w:val="22"/>
        </w:rPr>
        <w:t>k körlüğü  bulunan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kişi</w:t>
      </w:r>
      <w:r>
        <w:rPr>
          <w:rFonts w:ascii="Comic Sans MS" w:hAnsi="Comic Sans MS" w:cs="Comic Sans MS"/>
          <w:b/>
          <w:bCs/>
          <w:sz w:val="22"/>
          <w:szCs w:val="22"/>
        </w:rPr>
        <w:t>,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aşağıdaki renklerden </w:t>
      </w:r>
      <w:r>
        <w:rPr>
          <w:rFonts w:ascii="Comic Sans MS" w:hAnsi="Comic Sans MS" w:cs="Comic Sans MS"/>
          <w:b/>
          <w:bCs/>
          <w:sz w:val="22"/>
          <w:szCs w:val="22"/>
        </w:rPr>
        <w:t>hangilerini birbirine karıştırır?</w:t>
      </w:r>
    </w:p>
    <w:p w:rsidR="0034547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a) sarı-</w:t>
      </w:r>
      <w:r>
        <w:rPr>
          <w:rFonts w:ascii="Comic Sans MS" w:hAnsi="Comic Sans MS" w:cs="Comic Sans MS"/>
          <w:b/>
          <w:bCs/>
          <w:sz w:val="22"/>
          <w:szCs w:val="22"/>
        </w:rPr>
        <w:t>siyah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b) yeşil-mavi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</w:t>
      </w: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c) kırmızı-yeşil         d)s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arı-kırmızı</w:t>
      </w:r>
    </w:p>
    <w:p w:rsidR="00345475" w:rsidRPr="004E3F24" w:rsidRDefault="00345475" w:rsidP="00ED163A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085C07">
      <w:pPr>
        <w:pStyle w:val="ListParagraph"/>
        <w:ind w:left="372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16 -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“Yaya kaldırımı bulunmayan kara yollarında, taşıt yolunun her iki tarafında yayaların kullanabileceği, asfalt ile kaplanmamış alanlara ne denir?</w:t>
      </w:r>
    </w:p>
    <w:p w:rsidR="00345475" w:rsidRDefault="00345475" w:rsidP="00085C07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a) Yaya geçidi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b) Banket 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</w:t>
      </w:r>
    </w:p>
    <w:p w:rsidR="00345475" w:rsidRPr="004E3F24" w:rsidRDefault="00345475" w:rsidP="00085C07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c)  Kaldırım          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d)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Otoyol</w:t>
      </w:r>
    </w:p>
    <w:p w:rsidR="00345475" w:rsidRDefault="00345475" w:rsidP="002E0FB8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DE75EF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17-</w:t>
      </w:r>
      <w:r w:rsidRPr="00DE75EF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Aşağıdakilerden hangisi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yayaların karşıdan karşıya geçişi için en uygun olan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yerlerden  biri </w:t>
      </w:r>
      <w:r w:rsidRPr="004E3F24">
        <w:rPr>
          <w:rFonts w:ascii="Comic Sans MS" w:hAnsi="Comic Sans MS" w:cs="Comic Sans MS"/>
          <w:b/>
          <w:bCs/>
          <w:sz w:val="22"/>
          <w:szCs w:val="22"/>
          <w:u w:val="single"/>
        </w:rPr>
        <w:t>değildir?</w:t>
      </w:r>
    </w:p>
    <w:p w:rsidR="00345475" w:rsidRPr="004E3F24" w:rsidRDefault="00345475" w:rsidP="00DE75EF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a) Alt geçitler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b) Yaya geçitleri          </w:t>
      </w:r>
    </w:p>
    <w:p w:rsidR="00345475" w:rsidRDefault="00345475" w:rsidP="00DE75EF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c)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Durak geçitler                   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d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) Üst geçitler</w:t>
      </w:r>
    </w:p>
    <w:p w:rsidR="00345475" w:rsidRPr="006A39A5" w:rsidRDefault="00345475" w:rsidP="00CD1322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18-Aşağıdaki ifadelerden hangisi </w:t>
      </w:r>
      <w:r w:rsidRPr="0006230D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yanlıştır?</w:t>
      </w:r>
    </w:p>
    <w:p w:rsidR="00345475" w:rsidRDefault="00345475" w:rsidP="00FD1435">
      <w:pPr>
        <w:pStyle w:val="ListParagraph"/>
        <w:ind w:left="360" w:firstLine="348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ab/>
        <w:t xml:space="preserve"> a) Taşıtlarda yaz-kış zincir bulundurulması mecburidir.</w:t>
      </w:r>
    </w:p>
    <w:p w:rsidR="0034547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  <w:t xml:space="preserve"> b) Taşıt içindeki herkes, emniyet kemeri takmak zorundadır.</w:t>
      </w:r>
    </w:p>
    <w:p w:rsidR="0034547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  <w:t xml:space="preserve"> c) Her ilin  plaka numarası farklıdır.</w:t>
      </w:r>
    </w:p>
    <w:p w:rsidR="0034547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>
        <w:rPr>
          <w:rFonts w:ascii="Comic Sans MS" w:hAnsi="Comic Sans MS" w:cs="Comic Sans MS"/>
          <w:b/>
          <w:bCs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ab/>
        <w:t>d) Okul taşıtlarında emniyet kemeri bulunması zorunludur.</w:t>
      </w:r>
    </w:p>
    <w:p w:rsidR="00345475" w:rsidRPr="006A39A5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06230D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19-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Karşıdan karşıya geçerken bakış sıralaması aşağıdaki seçeneklerin hangisinde doğru olarak verilmiştir?</w:t>
      </w:r>
    </w:p>
    <w:p w:rsidR="00345475" w:rsidRPr="004E3F24" w:rsidRDefault="00345475" w:rsidP="00085C07">
      <w:pPr>
        <w:pStyle w:val="ListParagraph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>
        <w:rPr>
          <w:rFonts w:ascii="Comic Sans MS" w:hAnsi="Comic Sans MS" w:cs="Comic Sans MS"/>
          <w:b/>
          <w:bCs/>
          <w:sz w:val="22"/>
          <w:szCs w:val="22"/>
        </w:rPr>
        <w:tab/>
        <w:t xml:space="preserve">a)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Önce sağa,ardından sola ,tekrar sağa.Ortaya gelince sola bakıp geçeriz.      </w:t>
      </w:r>
    </w:p>
    <w:p w:rsidR="00345475" w:rsidRPr="004E3F24" w:rsidRDefault="00345475" w:rsidP="00085C07">
      <w:pPr>
        <w:pStyle w:val="ListParagraph"/>
        <w:ind w:left="1416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Önce sola,ardından sağa ,tekrar sola.Ortaya gelince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sağa bakıp geçeriz.              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c)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Önce sağa,ardından sola ,tekrar </w:t>
      </w:r>
      <w:r>
        <w:rPr>
          <w:rFonts w:ascii="Comic Sans MS" w:hAnsi="Comic Sans MS" w:cs="Comic Sans MS"/>
          <w:b/>
          <w:bCs/>
          <w:sz w:val="22"/>
          <w:szCs w:val="22"/>
        </w:rPr>
        <w:t>sağa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.Ortaya gelince sola bakıp geçeriz.      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d)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Önce sola,ardından sağa ,tekrar sola.Ortaya gelince sağa bakıp geçeriz.                   </w:t>
      </w:r>
    </w:p>
    <w:p w:rsidR="00345475" w:rsidRDefault="00345475" w:rsidP="00085C07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</w:p>
    <w:p w:rsidR="00345475" w:rsidRPr="004E3F24" w:rsidRDefault="00345475" w:rsidP="00CF45FC">
      <w:pPr>
        <w:pStyle w:val="ListParagraph"/>
        <w:ind w:left="0" w:firstLine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20-</w:t>
      </w:r>
      <w:r w:rsidRPr="00CF45FC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Yayalar, gidiş yönüne göre kaldırımın hangi tarafından yürümelidir?</w:t>
      </w:r>
    </w:p>
    <w:p w:rsidR="00345475" w:rsidRDefault="00345475" w:rsidP="00CF45FC">
      <w:pPr>
        <w:spacing w:after="200"/>
        <w:ind w:left="3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 xml:space="preserve">           a)Solundan          b) Kenarından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c) Ortasından        d)S</w:t>
      </w:r>
      <w:r w:rsidRPr="004E3F24">
        <w:rPr>
          <w:rFonts w:ascii="Comic Sans MS" w:hAnsi="Comic Sans MS" w:cs="Comic Sans MS"/>
          <w:b/>
          <w:bCs/>
          <w:sz w:val="22"/>
          <w:szCs w:val="22"/>
        </w:rPr>
        <w:t>ağından</w:t>
      </w:r>
    </w:p>
    <w:p w:rsidR="00345475" w:rsidRDefault="00345475" w:rsidP="002E0FB8">
      <w:pPr>
        <w:pStyle w:val="ListParagrap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NOT BAREMİ: Her sorunun doğru cevabı 5 puandır.</w:t>
      </w:r>
    </w:p>
    <w:p w:rsidR="00345475" w:rsidRPr="002A0780" w:rsidRDefault="00345475" w:rsidP="002E0FB8">
      <w:pPr>
        <w:pStyle w:val="ListParagraph"/>
        <w:rPr>
          <w:rFonts w:ascii="Comic Sans MS" w:hAnsi="Comic Sans MS" w:cs="Comic Sans MS"/>
          <w:b/>
          <w:bCs/>
          <w:sz w:val="32"/>
          <w:szCs w:val="32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</w:t>
      </w:r>
      <w:r>
        <w:rPr>
          <w:rFonts w:ascii="Comic Sans MS" w:hAnsi="Comic Sans MS" w:cs="Comic Sans MS"/>
          <w:b/>
          <w:bCs/>
          <w:sz w:val="32"/>
          <w:szCs w:val="32"/>
        </w:rPr>
        <w:t>HEPİNİZE BAŞARILAR</w:t>
      </w:r>
    </w:p>
    <w:tbl>
      <w:tblPr>
        <w:tblW w:w="0" w:type="auto"/>
        <w:tblInd w:w="1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"/>
        <w:gridCol w:w="210"/>
        <w:gridCol w:w="5730"/>
      </w:tblGrid>
      <w:tr w:rsidR="00345475" w:rsidTr="007069C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540" w:type="dxa"/>
          <w:wAfter w:w="5730" w:type="dxa"/>
          <w:trHeight w:val="360"/>
        </w:trPr>
        <w:tc>
          <w:tcPr>
            <w:tcW w:w="210" w:type="dxa"/>
            <w:tcBorders>
              <w:left w:val="nil"/>
              <w:right w:val="nil"/>
            </w:tcBorders>
          </w:tcPr>
          <w:p w:rsidR="00345475" w:rsidRDefault="00345475" w:rsidP="002A0780">
            <w:pPr>
              <w:pStyle w:val="ListParagraph"/>
              <w:ind w:left="0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</w:tc>
      </w:tr>
      <w:tr w:rsidR="00345475" w:rsidTr="007069CE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6480" w:type="dxa"/>
            <w:gridSpan w:val="3"/>
          </w:tcPr>
          <w:p w:rsidR="00345475" w:rsidRDefault="00345475" w:rsidP="00BC2D4E">
            <w:pPr>
              <w:pStyle w:val="ListParagraph"/>
              <w:ind w:left="0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1-B 2-C 3-A 4-A 5-B 6-A 7-C 8-A 9-D 10-B 11-C</w:t>
            </w:r>
          </w:p>
        </w:tc>
      </w:tr>
      <w:tr w:rsidR="00345475" w:rsidTr="007069CE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6480" w:type="dxa"/>
            <w:gridSpan w:val="3"/>
          </w:tcPr>
          <w:p w:rsidR="00345475" w:rsidRDefault="00345475" w:rsidP="00BC2D4E">
            <w:pPr>
              <w:pStyle w:val="ListParagraph"/>
              <w:ind w:left="0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12-A 13-A 14-D 15-C 16-B 17-C 18-A 19-D 20-D</w:t>
            </w:r>
          </w:p>
        </w:tc>
      </w:tr>
    </w:tbl>
    <w:p w:rsidR="00345475" w:rsidRDefault="00345475" w:rsidP="00BC2D4E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                                                     Sınıf Öğretmeni</w:t>
      </w:r>
    </w:p>
    <w:p w:rsidR="00345475" w:rsidRPr="004E3F24" w:rsidRDefault="00345475" w:rsidP="00BC2D4E">
      <w:pPr>
        <w:pStyle w:val="ListParagrap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                                                       Sezer KİBAR</w:t>
      </w:r>
    </w:p>
    <w:sectPr w:rsidR="00345475" w:rsidRPr="004E3F24" w:rsidSect="002A0780">
      <w:pgSz w:w="11906" w:h="16838"/>
      <w:pgMar w:top="284" w:right="964" w:bottom="249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6C1C"/>
    <w:multiLevelType w:val="hybridMultilevel"/>
    <w:tmpl w:val="CB981D54"/>
    <w:lvl w:ilvl="0" w:tplc="3EBAB9DC">
      <w:start w:val="1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F000F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F000F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">
    <w:nsid w:val="263150E4"/>
    <w:multiLevelType w:val="hybridMultilevel"/>
    <w:tmpl w:val="7C8A1738"/>
    <w:lvl w:ilvl="0" w:tplc="896A3C0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5163BF"/>
    <w:multiLevelType w:val="hybridMultilevel"/>
    <w:tmpl w:val="C70A5D0A"/>
    <w:lvl w:ilvl="0" w:tplc="C7188EB8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6D25A90"/>
    <w:multiLevelType w:val="hybridMultilevel"/>
    <w:tmpl w:val="E0E8D776"/>
    <w:lvl w:ilvl="0" w:tplc="F1C6BACE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A37C0D"/>
    <w:multiLevelType w:val="hybridMultilevel"/>
    <w:tmpl w:val="98DE261E"/>
    <w:lvl w:ilvl="0" w:tplc="884666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48AD"/>
    <w:rsid w:val="0006230D"/>
    <w:rsid w:val="00073A07"/>
    <w:rsid w:val="00085C07"/>
    <w:rsid w:val="0008613F"/>
    <w:rsid w:val="0009008F"/>
    <w:rsid w:val="000C7741"/>
    <w:rsid w:val="000F6069"/>
    <w:rsid w:val="001323C7"/>
    <w:rsid w:val="00136456"/>
    <w:rsid w:val="001521D2"/>
    <w:rsid w:val="001725B5"/>
    <w:rsid w:val="001B2A83"/>
    <w:rsid w:val="001B2A85"/>
    <w:rsid w:val="00206D53"/>
    <w:rsid w:val="00211AA7"/>
    <w:rsid w:val="002202E3"/>
    <w:rsid w:val="00234B4C"/>
    <w:rsid w:val="00266EAC"/>
    <w:rsid w:val="002A0780"/>
    <w:rsid w:val="002A1BA3"/>
    <w:rsid w:val="002A2011"/>
    <w:rsid w:val="002C3682"/>
    <w:rsid w:val="002D2948"/>
    <w:rsid w:val="002E0FB8"/>
    <w:rsid w:val="00333368"/>
    <w:rsid w:val="00345475"/>
    <w:rsid w:val="003629F6"/>
    <w:rsid w:val="003634AC"/>
    <w:rsid w:val="00365E02"/>
    <w:rsid w:val="00396D9F"/>
    <w:rsid w:val="003B79E7"/>
    <w:rsid w:val="003C740A"/>
    <w:rsid w:val="003E44D6"/>
    <w:rsid w:val="003F0863"/>
    <w:rsid w:val="00433188"/>
    <w:rsid w:val="00436EF8"/>
    <w:rsid w:val="00487871"/>
    <w:rsid w:val="0049006B"/>
    <w:rsid w:val="0049296C"/>
    <w:rsid w:val="004E3F24"/>
    <w:rsid w:val="004F525B"/>
    <w:rsid w:val="00562A8A"/>
    <w:rsid w:val="0056308B"/>
    <w:rsid w:val="0056467A"/>
    <w:rsid w:val="00567432"/>
    <w:rsid w:val="00575BE8"/>
    <w:rsid w:val="0057626F"/>
    <w:rsid w:val="005A5F4B"/>
    <w:rsid w:val="005F05B8"/>
    <w:rsid w:val="0063565B"/>
    <w:rsid w:val="00647282"/>
    <w:rsid w:val="00691157"/>
    <w:rsid w:val="006949EC"/>
    <w:rsid w:val="006A39A5"/>
    <w:rsid w:val="006C2FF2"/>
    <w:rsid w:val="006E68EA"/>
    <w:rsid w:val="007069CE"/>
    <w:rsid w:val="00707BD7"/>
    <w:rsid w:val="0072015A"/>
    <w:rsid w:val="007346C2"/>
    <w:rsid w:val="007B7CCC"/>
    <w:rsid w:val="007F7264"/>
    <w:rsid w:val="00803B0B"/>
    <w:rsid w:val="00803D95"/>
    <w:rsid w:val="00814CF3"/>
    <w:rsid w:val="00832755"/>
    <w:rsid w:val="0083352E"/>
    <w:rsid w:val="00871F6F"/>
    <w:rsid w:val="008E3775"/>
    <w:rsid w:val="00901158"/>
    <w:rsid w:val="009322D8"/>
    <w:rsid w:val="0098069E"/>
    <w:rsid w:val="009D3476"/>
    <w:rsid w:val="00A10367"/>
    <w:rsid w:val="00A17456"/>
    <w:rsid w:val="00AF0760"/>
    <w:rsid w:val="00B35149"/>
    <w:rsid w:val="00B4473E"/>
    <w:rsid w:val="00B472F1"/>
    <w:rsid w:val="00BA427D"/>
    <w:rsid w:val="00BA7128"/>
    <w:rsid w:val="00BC2D4E"/>
    <w:rsid w:val="00C16C3D"/>
    <w:rsid w:val="00CB2A2A"/>
    <w:rsid w:val="00CB6237"/>
    <w:rsid w:val="00CC1D2B"/>
    <w:rsid w:val="00CD1322"/>
    <w:rsid w:val="00CF45FC"/>
    <w:rsid w:val="00D007D7"/>
    <w:rsid w:val="00D61EFC"/>
    <w:rsid w:val="00DD48AD"/>
    <w:rsid w:val="00DE3EE3"/>
    <w:rsid w:val="00DE75EF"/>
    <w:rsid w:val="00EA68F1"/>
    <w:rsid w:val="00ED163A"/>
    <w:rsid w:val="00F27A0C"/>
    <w:rsid w:val="00F45C38"/>
    <w:rsid w:val="00F637BA"/>
    <w:rsid w:val="00F66725"/>
    <w:rsid w:val="00F958B1"/>
    <w:rsid w:val="00FB5719"/>
    <w:rsid w:val="00FC7B31"/>
    <w:rsid w:val="00FD1435"/>
    <w:rsid w:val="00FE6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8A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D4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48AD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0F606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img170.imageshack.us/img170/1756/mopetgiremezbs2.gi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www.harbiforum.org/attachments/trafik/5194d1323375719-trafik-isaretleri-ne-amacla-kullanilir-trafik-isaretleri.jpg" TargetMode="External"/><Relationship Id="rId1" Type="http://schemas.openxmlformats.org/officeDocument/2006/relationships/numbering" Target="numbering.xml"/><Relationship Id="rId6" Type="http://schemas.openxmlformats.org/officeDocument/2006/relationships/image" Target="http://www.harbiforum.org/attachments/trafik/5194d1323375719-trafik-isaretleri-ne-amacla-kullanilir-trafik-isaretleri.jpg" TargetMode="External"/><Relationship Id="rId11" Type="http://schemas.openxmlformats.org/officeDocument/2006/relationships/image" Target="http://www.corluehliyet.com/images/online_test/1/1169.gif" TargetMode="External"/><Relationship Id="rId5" Type="http://schemas.openxmlformats.org/officeDocument/2006/relationships/image" Target="media/image1.jpeg"/><Relationship Id="rId15" Type="http://schemas.openxmlformats.org/officeDocument/2006/relationships/image" Target="http://img220.imageshack.us/img220/1019/verkehrsschild8odc8.gif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http://t3.gstatic.com/images?q=tbn:ANd9GcSZl2XIXgEOjRjlFZXh0bIDNMQ9A5AAX_tIA5MyuJZvg-4NCCZVNHC3TA" TargetMode="External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398</TotalTime>
  <Pages>2</Pages>
  <Words>825</Words>
  <Characters>4708</Characters>
  <Application>Microsoft Office Outlook</Application>
  <DocSecurity>0</DocSecurity>
  <Lines>0</Lines>
  <Paragraphs>0</Paragraphs>
  <ScaleCrop>false</ScaleCrop>
  <Company>VESTEL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</dc:creator>
  <cp:keywords/>
  <dc:description/>
  <cp:lastModifiedBy>VESTEL</cp:lastModifiedBy>
  <cp:revision>91</cp:revision>
  <dcterms:created xsi:type="dcterms:W3CDTF">2012-04-30T19:55:00Z</dcterms:created>
  <dcterms:modified xsi:type="dcterms:W3CDTF">2012-05-22T11:43:00Z</dcterms:modified>
</cp:coreProperties>
</file>