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page" w:tblpX="11398" w:tblpY="-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3"/>
        <w:gridCol w:w="236"/>
      </w:tblGrid>
      <w:tr w:rsidR="00614E3C" w:rsidRPr="00FD6F68" w:rsidTr="00CE6A5B">
        <w:trPr>
          <w:trHeight w:val="59"/>
        </w:trPr>
        <w:tc>
          <w:tcPr>
            <w:tcW w:w="403" w:type="dxa"/>
          </w:tcPr>
          <w:p w:rsidR="00614E3C" w:rsidRPr="00FD6F68" w:rsidRDefault="00614E3C" w:rsidP="00CE6A5B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  <w:tc>
          <w:tcPr>
            <w:tcW w:w="236" w:type="dxa"/>
          </w:tcPr>
          <w:p w:rsidR="00614E3C" w:rsidRPr="00FD6F68" w:rsidRDefault="00614E3C" w:rsidP="00CE6A5B">
            <w:pPr>
              <w:tabs>
                <w:tab w:val="left" w:pos="708"/>
                <w:tab w:val="left" w:pos="1416"/>
                <w:tab w:val="left" w:pos="7935"/>
              </w:tabs>
              <w:spacing w:after="0" w:line="240" w:lineRule="auto"/>
              <w:rPr>
                <w:rFonts w:ascii="Hand writing Mutlu" w:hAnsi="Hand writing Mutlu"/>
                <w:b/>
                <w:sz w:val="32"/>
                <w:szCs w:val="32"/>
              </w:rPr>
            </w:pPr>
          </w:p>
        </w:tc>
      </w:tr>
    </w:tbl>
    <w:p w:rsidR="00614E3C" w:rsidRPr="00CE6A5B" w:rsidRDefault="00614E3C" w:rsidP="00D11D2B">
      <w:pPr>
        <w:rPr>
          <w:sz w:val="28"/>
          <w:szCs w:val="28"/>
        </w:rPr>
      </w:pPr>
      <w:r>
        <w:rPr>
          <w:sz w:val="28"/>
          <w:szCs w:val="28"/>
        </w:rPr>
        <w:t>MATEMATİK 5.DEĞERLENDİRMESİ</w:t>
      </w:r>
    </w:p>
    <w:p w:rsidR="00614E3C" w:rsidRPr="00CE6A5B" w:rsidRDefault="00614E3C" w:rsidP="0089571D">
      <w:pPr>
        <w:rPr>
          <w:sz w:val="28"/>
          <w:szCs w:val="28"/>
        </w:rPr>
      </w:pPr>
      <w:r w:rsidRPr="00CE6A5B">
        <w:rPr>
          <w:sz w:val="28"/>
          <w:szCs w:val="28"/>
        </w:rPr>
        <w:t>ADI SOYADI:……………………………………………</w:t>
      </w:r>
      <w:r>
        <w:rPr>
          <w:sz w:val="28"/>
          <w:szCs w:val="28"/>
        </w:rPr>
        <w:t>….</w:t>
      </w:r>
      <w:r w:rsidRPr="00CE6A5B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                  </w:t>
      </w:r>
      <w:r w:rsidRPr="00CE6A5B">
        <w:rPr>
          <w:sz w:val="28"/>
          <w:szCs w:val="28"/>
        </w:rPr>
        <w:t xml:space="preserve"> </w:t>
      </w:r>
      <w:r>
        <w:rPr>
          <w:rFonts w:cs="Arial"/>
          <w:sz w:val="28"/>
          <w:szCs w:val="28"/>
        </w:rPr>
        <w:t>12 KASIM</w:t>
      </w:r>
      <w:r w:rsidRPr="00CE6A5B">
        <w:rPr>
          <w:rFonts w:cs="Arial"/>
          <w:sz w:val="28"/>
          <w:szCs w:val="28"/>
        </w:rPr>
        <w:t xml:space="preserve"> 2012</w:t>
      </w:r>
      <w:r w:rsidRPr="00CE6A5B">
        <w:rPr>
          <w:sz w:val="28"/>
          <w:szCs w:val="28"/>
        </w:rPr>
        <w:t xml:space="preserve"> </w:t>
      </w:r>
    </w:p>
    <w:p w:rsidR="00614E3C" w:rsidRDefault="00614E3C" w:rsidP="00925012">
      <w:pPr>
        <w:rPr>
          <w:rFonts w:cs="Arial"/>
          <w:sz w:val="32"/>
          <w:szCs w:val="32"/>
        </w:rPr>
      </w:pPr>
      <w:r w:rsidRPr="000F52E7">
        <w:rPr>
          <w:rFonts w:cs="Arial"/>
          <w:b/>
          <w:sz w:val="32"/>
          <w:szCs w:val="32"/>
        </w:rPr>
        <w:t>1-</w:t>
      </w:r>
      <w:r w:rsidRPr="00D77747">
        <w:rPr>
          <w:rFonts w:cs="Arial"/>
          <w:sz w:val="32"/>
          <w:szCs w:val="32"/>
        </w:rPr>
        <w:t xml:space="preserve">) </w:t>
      </w:r>
      <w:r w:rsidRPr="002F01D9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1tl" style="width:88.5pt;height:89.25pt;visibility:visible">
            <v:imagedata r:id="rId5" o:title=""/>
          </v:shape>
        </w:pict>
      </w:r>
      <w:r w:rsidRPr="002F01D9">
        <w:rPr>
          <w:noProof/>
          <w:lang w:eastAsia="tr-TR"/>
        </w:rPr>
        <w:pict>
          <v:shape id="Resim 4" o:spid="_x0000_i1026" type="#_x0000_t75" alt="1tl" style="width:82.5pt;height:83.25pt;visibility:visible">
            <v:imagedata r:id="rId5" o:title=""/>
          </v:shape>
        </w:pict>
      </w:r>
      <w:r w:rsidRPr="002F01D9">
        <w:rPr>
          <w:noProof/>
          <w:lang w:eastAsia="tr-TR"/>
        </w:rPr>
        <w:pict>
          <v:shape id="Resim 7" o:spid="_x0000_i1027" type="#_x0000_t75" alt="1tl" style="width:82.5pt;height:83.25pt;visibility:visible">
            <v:imagedata r:id="rId5" o:title=""/>
          </v:shape>
        </w:pict>
      </w:r>
      <w:r>
        <w:rPr>
          <w:noProof/>
          <w:lang w:eastAsia="tr-TR"/>
        </w:rPr>
        <w:t xml:space="preserve">  </w:t>
      </w:r>
      <w:r w:rsidRPr="00A71B77">
        <w:rPr>
          <w:noProof/>
          <w:lang w:eastAsia="tr-TR"/>
        </w:rPr>
        <w:pict>
          <v:shape id="Resim 110" o:spid="_x0000_i1028" type="#_x0000_t75" alt="50k" style="width:86.25pt;height:72.75pt;visibility:visible">
            <v:imagedata r:id="rId6" o:title=""/>
          </v:shape>
        </w:pict>
      </w:r>
      <w:r w:rsidRPr="003873B6">
        <w:rPr>
          <w:rFonts w:ascii="Hand writing Mutlu" w:hAnsi="Hand writing Mutlu"/>
          <w:noProof/>
          <w:sz w:val="28"/>
          <w:szCs w:val="28"/>
          <w:lang w:eastAsia="tr-TR"/>
        </w:rPr>
        <w:pict>
          <v:shape id="Resim 95" o:spid="_x0000_i1029" type="#_x0000_t75" alt="10k" style="width:77.25pt;height:1in;visibility:visible">
            <v:imagedata r:id="rId7" o:title=""/>
          </v:shape>
        </w:pict>
      </w:r>
    </w:p>
    <w:p w:rsidR="00614E3C" w:rsidRDefault="00614E3C" w:rsidP="00925012">
      <w:p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Yukarıdaki paraların toplamı kaç TL kaç Kuruş’tur?</w:t>
      </w:r>
    </w:p>
    <w:p w:rsidR="00614E3C" w:rsidRDefault="00614E3C" w:rsidP="006E6EDB">
      <w:pPr>
        <w:pStyle w:val="ListParagraph"/>
        <w:numPr>
          <w:ilvl w:val="0"/>
          <w:numId w:val="4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3 Lira 50 Kuruş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B) 3 </w:t>
      </w:r>
      <w:r>
        <w:rPr>
          <w:rFonts w:cs="Arial"/>
          <w:sz w:val="32"/>
          <w:szCs w:val="32"/>
        </w:rPr>
        <w:tab/>
        <w:t>Lira 60  Kuruş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C) 3 Lira 75 Kuruş</w:t>
      </w:r>
    </w:p>
    <w:p w:rsidR="00614E3C" w:rsidRDefault="00614E3C" w:rsidP="00C534C7">
      <w:pPr>
        <w:pStyle w:val="ListParagraph"/>
        <w:rPr>
          <w:rFonts w:cs="Arial"/>
          <w:sz w:val="32"/>
          <w:szCs w:val="32"/>
        </w:rPr>
      </w:pPr>
    </w:p>
    <w:p w:rsidR="00614E3C" w:rsidRDefault="00614E3C" w:rsidP="00C534C7">
      <w:pPr>
        <w:rPr>
          <w:rFonts w:cs="Arial"/>
          <w:sz w:val="32"/>
          <w:szCs w:val="32"/>
        </w:rPr>
      </w:pPr>
      <w:r w:rsidRPr="000F52E7">
        <w:rPr>
          <w:rFonts w:cs="Arial"/>
          <w:b/>
          <w:sz w:val="32"/>
          <w:szCs w:val="32"/>
        </w:rPr>
        <w:t>2</w:t>
      </w:r>
      <w:r>
        <w:rPr>
          <w:rFonts w:cs="Arial"/>
          <w:sz w:val="32"/>
          <w:szCs w:val="32"/>
        </w:rPr>
        <w:t>-)  85 sayısında kaç onluk vardır?</w:t>
      </w:r>
    </w:p>
    <w:p w:rsidR="00614E3C" w:rsidRDefault="00614E3C" w:rsidP="00C534C7">
      <w:pPr>
        <w:pStyle w:val="ListParagraph"/>
        <w:numPr>
          <w:ilvl w:val="0"/>
          <w:numId w:val="5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80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 xml:space="preserve">B) 8 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C) 5</w:t>
      </w:r>
    </w:p>
    <w:p w:rsidR="00614E3C" w:rsidRPr="00B760C1" w:rsidRDefault="00614E3C" w:rsidP="00B32B5F">
      <w:pPr>
        <w:tabs>
          <w:tab w:val="left" w:pos="900"/>
        </w:tabs>
        <w:spacing w:after="0" w:line="240" w:lineRule="auto"/>
        <w:rPr>
          <w:rFonts w:ascii="Century Gothic" w:hAnsi="Century Gothic"/>
          <w:sz w:val="28"/>
          <w:szCs w:val="28"/>
        </w:rPr>
      </w:pPr>
      <w:r w:rsidRPr="000F52E7">
        <w:rPr>
          <w:rFonts w:cs="Arial"/>
          <w:b/>
          <w:sz w:val="32"/>
          <w:szCs w:val="32"/>
        </w:rPr>
        <w:t>3</w:t>
      </w:r>
      <w:r>
        <w:rPr>
          <w:rFonts w:cs="Arial"/>
          <w:sz w:val="32"/>
          <w:szCs w:val="32"/>
        </w:rPr>
        <w:t>-)</w:t>
      </w:r>
      <w:r w:rsidRPr="00B32B5F">
        <w:rPr>
          <w:rFonts w:ascii="Century Gothic" w:hAnsi="Century Gothic"/>
          <w:sz w:val="28"/>
          <w:szCs w:val="28"/>
        </w:rPr>
        <w:t xml:space="preserve"> </w:t>
      </w:r>
      <w:r w:rsidRPr="00B760C1">
        <w:rPr>
          <w:rFonts w:ascii="Century Gothic" w:hAnsi="Century Gothic"/>
          <w:sz w:val="28"/>
          <w:szCs w:val="28"/>
        </w:rPr>
        <w:t>Aş</w:t>
      </w:r>
      <w:r>
        <w:rPr>
          <w:rFonts w:ascii="Century Gothic" w:hAnsi="Century Gothic"/>
          <w:sz w:val="28"/>
          <w:szCs w:val="28"/>
        </w:rPr>
        <w:t>ağıdakilerden hangisi bir düzine</w:t>
      </w:r>
      <w:r w:rsidRPr="00B760C1">
        <w:rPr>
          <w:rFonts w:ascii="Century Gothic" w:hAnsi="Century Gothic"/>
          <w:sz w:val="28"/>
          <w:szCs w:val="28"/>
        </w:rPr>
        <w:t xml:space="preserve"> varlığı ifade eder.</w:t>
      </w:r>
    </w:p>
    <w:p w:rsidR="00614E3C" w:rsidRDefault="00614E3C" w:rsidP="00B32B5F">
      <w:pPr>
        <w:tabs>
          <w:tab w:val="left" w:pos="900"/>
        </w:tabs>
        <w:ind w:left="720"/>
        <w:rPr>
          <w:rFonts w:ascii="Century Gothic" w:hAnsi="Century Gothic"/>
        </w:rPr>
      </w:pPr>
      <w:r w:rsidRPr="00DE36DF">
        <w:rPr>
          <w:rFonts w:ascii="Century Gothic" w:hAnsi="Century Gothic"/>
          <w:sz w:val="28"/>
          <w:szCs w:val="28"/>
        </w:rPr>
        <w:t>A</w:t>
      </w:r>
      <w:r>
        <w:rPr>
          <w:rFonts w:ascii="Century Gothic" w:hAnsi="Century Gothic"/>
        </w:rPr>
        <w:t xml:space="preserve">)   </w:t>
      </w:r>
      <w:r w:rsidRPr="002F01D9">
        <w:rPr>
          <w:noProof/>
          <w:lang w:eastAsia="tr-TR"/>
        </w:rPr>
        <w:pict>
          <v:shape id="_x0000_i1030" type="#_x0000_t75" alt="basit-bir-%C3%A7i%C3%A7ek-annen-i%C3%A7i_4bc80eaaea7b2-p" style="width:16.5pt;height:27.75pt;visibility:visible">
            <v:imagedata r:id="rId8" o:title="" croptop="3369f" cropbottom="6750f" cropleft="4416f" cropright="4416f"/>
          </v:shape>
        </w:pict>
      </w:r>
      <w:r w:rsidRPr="002F01D9">
        <w:rPr>
          <w:noProof/>
          <w:lang w:eastAsia="tr-TR"/>
        </w:rPr>
        <w:pict>
          <v:shape id="Resim 2" o:spid="_x0000_i1031" type="#_x0000_t75" alt="basit-bir-%C3%A7i%C3%A7ek-annen-i%C3%A7i_4bc80eaaea7b2-p" style="width:16.5pt;height:27.75pt;visibility:visible">
            <v:imagedata r:id="rId8" o:title="" croptop="3369f" cropbottom="6750f" cropleft="4416f" cropright="4416f"/>
          </v:shape>
        </w:pict>
      </w:r>
      <w:r w:rsidRPr="002F01D9">
        <w:rPr>
          <w:noProof/>
          <w:lang w:eastAsia="tr-TR"/>
        </w:rPr>
        <w:pict>
          <v:shape id="Resim 3" o:spid="_x0000_i1032" type="#_x0000_t75" alt="basit-bir-%C3%A7i%C3%A7ek-annen-i%C3%A7i_4bc80eaaea7b2-p" style="width:16.5pt;height:27.75pt;visibility:visible">
            <v:imagedata r:id="rId8" o:title="" croptop="3369f" cropbottom="6750f" cropleft="4416f" cropright="4416f"/>
          </v:shape>
        </w:pict>
      </w:r>
      <w:r w:rsidRPr="002F01D9">
        <w:rPr>
          <w:noProof/>
          <w:lang w:eastAsia="tr-TR"/>
        </w:rPr>
        <w:pict>
          <v:shape id="_x0000_i1033" type="#_x0000_t75" alt="basit-bir-%C3%A7i%C3%A7ek-annen-i%C3%A7i_4bc80eaaea7b2-p" style="width:16.5pt;height:27.75pt;visibility:visible">
            <v:imagedata r:id="rId8" o:title="" croptop="3369f" cropbottom="6750f" cropleft="4416f" cropright="4416f"/>
          </v:shape>
        </w:pict>
      </w:r>
      <w:r w:rsidRPr="002F01D9">
        <w:rPr>
          <w:noProof/>
          <w:lang w:eastAsia="tr-TR"/>
        </w:rPr>
        <w:pict>
          <v:shape id="Resim 5" o:spid="_x0000_i1034" type="#_x0000_t75" alt="basit-bir-%C3%A7i%C3%A7ek-annen-i%C3%A7i_4bc80eaaea7b2-p" style="width:16.5pt;height:27.75pt;visibility:visible">
            <v:imagedata r:id="rId8" o:title="" croptop="3369f" cropbottom="6750f" cropleft="4416f" cropright="4416f"/>
          </v:shape>
        </w:pict>
      </w:r>
      <w:r w:rsidRPr="002F01D9">
        <w:rPr>
          <w:noProof/>
          <w:lang w:eastAsia="tr-TR"/>
        </w:rPr>
        <w:pict>
          <v:shape id="Resim 6" o:spid="_x0000_i1035" type="#_x0000_t75" alt="basit-bir-%C3%A7i%C3%A7ek-annen-i%C3%A7i_4bc80eaaea7b2-p" style="width:16.5pt;height:27.75pt;visibility:visible">
            <v:imagedata r:id="rId8" o:title="" croptop="3369f" cropbottom="6750f" cropleft="4416f" cropright="4416f"/>
          </v:shape>
        </w:pict>
      </w:r>
      <w:r w:rsidRPr="002F01D9">
        <w:rPr>
          <w:noProof/>
          <w:lang w:eastAsia="tr-TR"/>
        </w:rPr>
        <w:pict>
          <v:shape id="_x0000_i1036" type="#_x0000_t75" alt="basit-bir-%C3%A7i%C3%A7ek-annen-i%C3%A7i_4bc80eaaea7b2-p" style="width:16.5pt;height:27.75pt;visibility:visible">
            <v:imagedata r:id="rId8" o:title="" croptop="3369f" cropbottom="6750f" cropleft="4416f" cropright="4416f"/>
          </v:shape>
        </w:pict>
      </w:r>
      <w:r w:rsidRPr="002F01D9">
        <w:rPr>
          <w:noProof/>
          <w:lang w:eastAsia="tr-TR"/>
        </w:rPr>
        <w:pict>
          <v:shape id="Resim 8" o:spid="_x0000_i1037" type="#_x0000_t75" alt="basit-bir-%C3%A7i%C3%A7ek-annen-i%C3%A7i_4bc80eaaea7b2-p" style="width:16.5pt;height:27.75pt;visibility:visible">
            <v:imagedata r:id="rId8" o:title="" croptop="3369f" cropbottom="6750f" cropleft="4416f" cropright="4416f"/>
          </v:shape>
        </w:pict>
      </w:r>
      <w:r w:rsidRPr="002F01D9">
        <w:rPr>
          <w:noProof/>
          <w:lang w:eastAsia="tr-TR"/>
        </w:rPr>
        <w:pict>
          <v:shape id="Resim 9" o:spid="_x0000_i1038" type="#_x0000_t75" alt="basit-bir-%C3%A7i%C3%A7ek-annen-i%C3%A7i_4bc80eaaea7b2-p" style="width:16.5pt;height:27.75pt;visibility:visible">
            <v:imagedata r:id="rId8" o:title="" croptop="3369f" cropbottom="6750f" cropleft="4416f" cropright="4416f"/>
          </v:shape>
        </w:pict>
      </w:r>
      <w:r w:rsidRPr="002F01D9">
        <w:rPr>
          <w:noProof/>
          <w:lang w:eastAsia="tr-TR"/>
        </w:rPr>
        <w:pict>
          <v:shape id="Resim 10" o:spid="_x0000_i1039" type="#_x0000_t75" alt="basit-bir-%C3%A7i%C3%A7ek-annen-i%C3%A7i_4bc80eaaea7b2-p" style="width:16.5pt;height:27.75pt;visibility:visible">
            <v:imagedata r:id="rId8" o:title="" croptop="3369f" cropbottom="6750f" cropleft="4416f" cropright="4416f"/>
          </v:shape>
        </w:pict>
      </w:r>
    </w:p>
    <w:p w:rsidR="00614E3C" w:rsidRDefault="00614E3C" w:rsidP="00B32B5F">
      <w:pPr>
        <w:tabs>
          <w:tab w:val="left" w:pos="900"/>
        </w:tabs>
        <w:ind w:left="720"/>
      </w:pPr>
    </w:p>
    <w:p w:rsidR="00614E3C" w:rsidRDefault="00614E3C" w:rsidP="00B32B5F">
      <w:pPr>
        <w:tabs>
          <w:tab w:val="left" w:pos="900"/>
        </w:tabs>
        <w:ind w:left="720"/>
      </w:pPr>
      <w:r w:rsidRPr="00DE36DF">
        <w:rPr>
          <w:rFonts w:ascii="Century Gothic" w:hAnsi="Century Gothic"/>
          <w:sz w:val="28"/>
          <w:szCs w:val="28"/>
        </w:rPr>
        <w:t>B)</w:t>
      </w:r>
      <w:r w:rsidRPr="00941AD0">
        <w:t xml:space="preserve"> </w:t>
      </w:r>
      <w:r>
        <w:t xml:space="preserve">  </w:t>
      </w:r>
      <w:r w:rsidRPr="002F01D9">
        <w:rPr>
          <w:noProof/>
          <w:lang w:eastAsia="tr-TR"/>
        </w:rPr>
        <w:pict>
          <v:shape id="Resim 11" o:spid="_x0000_i1040" type="#_x0000_t75" alt="apple-clip-art-11" style="width:21.75pt;height:21.75pt;visibility:visible">
            <v:imagedata r:id="rId9" o:title=""/>
          </v:shape>
        </w:pict>
      </w:r>
      <w:r w:rsidRPr="002F01D9">
        <w:rPr>
          <w:noProof/>
          <w:lang w:eastAsia="tr-TR"/>
        </w:rPr>
        <w:pict>
          <v:shape id="Resim 12" o:spid="_x0000_i1041" type="#_x0000_t75" alt="apple-clip-art-11" style="width:21.75pt;height:21.75pt;visibility:visible">
            <v:imagedata r:id="rId9" o:title=""/>
          </v:shape>
        </w:pict>
      </w:r>
      <w:r w:rsidRPr="002F01D9">
        <w:rPr>
          <w:noProof/>
          <w:lang w:eastAsia="tr-TR"/>
        </w:rPr>
        <w:pict>
          <v:shape id="Resim 13" o:spid="_x0000_i1042" type="#_x0000_t75" alt="apple-clip-art-11" style="width:21.75pt;height:21.75pt;visibility:visible">
            <v:imagedata r:id="rId9" o:title=""/>
          </v:shape>
        </w:pict>
      </w:r>
      <w:r w:rsidRPr="002F01D9">
        <w:rPr>
          <w:noProof/>
          <w:lang w:eastAsia="tr-TR"/>
        </w:rPr>
        <w:pict>
          <v:shape id="Resim 14" o:spid="_x0000_i1043" type="#_x0000_t75" alt="apple-clip-art-11" style="width:21.75pt;height:21.75pt;visibility:visible">
            <v:imagedata r:id="rId9" o:title=""/>
          </v:shape>
        </w:pict>
      </w:r>
      <w:r w:rsidRPr="002F01D9">
        <w:rPr>
          <w:noProof/>
          <w:lang w:eastAsia="tr-TR"/>
        </w:rPr>
        <w:pict>
          <v:shape id="Resim 15" o:spid="_x0000_i1044" type="#_x0000_t75" alt="apple-clip-art-11" style="width:21.75pt;height:21.75pt;visibility:visible">
            <v:imagedata r:id="rId9" o:title=""/>
          </v:shape>
        </w:pict>
      </w:r>
      <w:r w:rsidRPr="002F01D9">
        <w:rPr>
          <w:noProof/>
          <w:lang w:eastAsia="tr-TR"/>
        </w:rPr>
        <w:pict>
          <v:shape id="Resim 16" o:spid="_x0000_i1045" type="#_x0000_t75" alt="apple-clip-art-11" style="width:21.75pt;height:21.75pt;visibility:visible">
            <v:imagedata r:id="rId9" o:title=""/>
          </v:shape>
        </w:pict>
      </w:r>
      <w:r w:rsidRPr="002F01D9">
        <w:rPr>
          <w:noProof/>
          <w:lang w:eastAsia="tr-TR"/>
        </w:rPr>
        <w:pict>
          <v:shape id="Resim 17" o:spid="_x0000_i1046" type="#_x0000_t75" alt="apple-clip-art-11" style="width:21.75pt;height:21.75pt;visibility:visible">
            <v:imagedata r:id="rId9" o:title=""/>
          </v:shape>
        </w:pict>
      </w:r>
      <w:r w:rsidRPr="002F01D9">
        <w:rPr>
          <w:noProof/>
          <w:lang w:eastAsia="tr-TR"/>
        </w:rPr>
        <w:pict>
          <v:shape id="Resim 18" o:spid="_x0000_i1047" type="#_x0000_t75" alt="apple-clip-art-11" style="width:21.75pt;height:21.75pt;visibility:visible">
            <v:imagedata r:id="rId9" o:title=""/>
          </v:shape>
        </w:pict>
      </w:r>
      <w:r w:rsidRPr="002F01D9">
        <w:rPr>
          <w:noProof/>
          <w:lang w:eastAsia="tr-TR"/>
        </w:rPr>
        <w:pict>
          <v:shape id="Resim 19" o:spid="_x0000_i1048" type="#_x0000_t75" alt="apple-clip-art-11" style="width:21.75pt;height:21.75pt;visibility:visible">
            <v:imagedata r:id="rId9" o:title=""/>
          </v:shape>
        </w:pict>
      </w:r>
      <w:r w:rsidRPr="002F01D9">
        <w:rPr>
          <w:noProof/>
          <w:lang w:eastAsia="tr-TR"/>
        </w:rPr>
        <w:pict>
          <v:shape id="Resim 20" o:spid="_x0000_i1049" type="#_x0000_t75" alt="apple-clip-art-11" style="width:21.75pt;height:21.75pt;visibility:visible">
            <v:imagedata r:id="rId9" o:title=""/>
          </v:shape>
        </w:pict>
      </w:r>
      <w:r w:rsidRPr="002F01D9">
        <w:rPr>
          <w:noProof/>
          <w:lang w:eastAsia="tr-TR"/>
        </w:rPr>
        <w:pict>
          <v:shape id="Resim 21" o:spid="_x0000_i1050" type="#_x0000_t75" alt="apple-clip-art-11" style="width:21.75pt;height:21.75pt;visibility:visible">
            <v:imagedata r:id="rId9" o:title=""/>
          </v:shape>
        </w:pict>
      </w:r>
      <w:r w:rsidRPr="002F01D9">
        <w:rPr>
          <w:noProof/>
          <w:lang w:eastAsia="tr-TR"/>
        </w:rPr>
        <w:pict>
          <v:shape id="Resim 22" o:spid="_x0000_i1051" type="#_x0000_t75" alt="apple-clip-art-11" style="width:21.75pt;height:21.75pt;visibility:visible">
            <v:imagedata r:id="rId9" o:title=""/>
          </v:shape>
        </w:pict>
      </w:r>
    </w:p>
    <w:p w:rsidR="00614E3C" w:rsidRDefault="00614E3C" w:rsidP="00B32B5F">
      <w:pPr>
        <w:tabs>
          <w:tab w:val="left" w:pos="900"/>
        </w:tabs>
        <w:ind w:left="720"/>
      </w:pPr>
    </w:p>
    <w:p w:rsidR="00614E3C" w:rsidRDefault="00614E3C" w:rsidP="00DE36DF">
      <w:pPr>
        <w:tabs>
          <w:tab w:val="left" w:pos="900"/>
        </w:tabs>
      </w:pPr>
      <w:r>
        <w:rPr>
          <w:sz w:val="28"/>
          <w:szCs w:val="28"/>
        </w:rPr>
        <w:t xml:space="preserve">          </w:t>
      </w:r>
      <w:r w:rsidRPr="00DE36DF">
        <w:rPr>
          <w:sz w:val="28"/>
          <w:szCs w:val="28"/>
        </w:rPr>
        <w:t xml:space="preserve">    C )</w:t>
      </w:r>
      <w:r>
        <w:t xml:space="preserve">  </w:t>
      </w:r>
      <w:r w:rsidRPr="002F01D9">
        <w:rPr>
          <w:noProof/>
          <w:lang w:eastAsia="tr-TR"/>
        </w:rPr>
        <w:pict>
          <v:shape id="Resim 23" o:spid="_x0000_i1052" type="#_x0000_t75" alt="soccer-ball-1" style="width:21.75pt;height:21pt;visibility:visible">
            <v:imagedata r:id="rId10" o:title=""/>
          </v:shape>
        </w:pict>
      </w:r>
      <w:r w:rsidRPr="002F01D9">
        <w:rPr>
          <w:noProof/>
          <w:lang w:eastAsia="tr-TR"/>
        </w:rPr>
        <w:pict>
          <v:shape id="Resim 24" o:spid="_x0000_i1053" type="#_x0000_t75" alt="soccer-ball-1" style="width:21.75pt;height:21pt;visibility:visible">
            <v:imagedata r:id="rId10" o:title=""/>
          </v:shape>
        </w:pict>
      </w:r>
      <w:r w:rsidRPr="002F01D9">
        <w:rPr>
          <w:noProof/>
          <w:lang w:eastAsia="tr-TR"/>
        </w:rPr>
        <w:pict>
          <v:shape id="Resim 25" o:spid="_x0000_i1054" type="#_x0000_t75" alt="soccer-ball-1" style="width:21.75pt;height:21pt;visibility:visible">
            <v:imagedata r:id="rId10" o:title=""/>
          </v:shape>
        </w:pict>
      </w:r>
      <w:r w:rsidRPr="002F01D9">
        <w:rPr>
          <w:noProof/>
          <w:lang w:eastAsia="tr-TR"/>
        </w:rPr>
        <w:pict>
          <v:shape id="Resim 26" o:spid="_x0000_i1055" type="#_x0000_t75" alt="soccer-ball-1" style="width:21.75pt;height:21pt;visibility:visible">
            <v:imagedata r:id="rId10" o:title=""/>
          </v:shape>
        </w:pict>
      </w:r>
      <w:r w:rsidRPr="002F01D9">
        <w:rPr>
          <w:noProof/>
          <w:lang w:eastAsia="tr-TR"/>
        </w:rPr>
        <w:pict>
          <v:shape id="Resim 27" o:spid="_x0000_i1056" type="#_x0000_t75" alt="soccer-ball-1" style="width:21.75pt;height:21pt;visibility:visible">
            <v:imagedata r:id="rId10" o:title=""/>
          </v:shape>
        </w:pict>
      </w:r>
      <w:r w:rsidRPr="002F01D9">
        <w:rPr>
          <w:noProof/>
          <w:lang w:eastAsia="tr-TR"/>
        </w:rPr>
        <w:pict>
          <v:shape id="Resim 28" o:spid="_x0000_i1057" type="#_x0000_t75" alt="soccer-ball-1" style="width:21.75pt;height:21pt;visibility:visible">
            <v:imagedata r:id="rId10" o:title=""/>
          </v:shape>
        </w:pict>
      </w:r>
      <w:r w:rsidRPr="002F01D9">
        <w:rPr>
          <w:noProof/>
          <w:lang w:eastAsia="tr-TR"/>
        </w:rPr>
        <w:pict>
          <v:shape id="Resim 29" o:spid="_x0000_i1058" type="#_x0000_t75" alt="soccer-ball-1" style="width:21.75pt;height:21pt;visibility:visible">
            <v:imagedata r:id="rId10" o:title=""/>
          </v:shape>
        </w:pict>
      </w:r>
      <w:r w:rsidRPr="002F01D9">
        <w:rPr>
          <w:noProof/>
          <w:lang w:eastAsia="tr-TR"/>
        </w:rPr>
        <w:pict>
          <v:shape id="Resim 30" o:spid="_x0000_i1059" type="#_x0000_t75" alt="soccer-ball-1" style="width:21.75pt;height:21pt;visibility:visible">
            <v:imagedata r:id="rId10" o:title=""/>
          </v:shape>
        </w:pict>
      </w:r>
      <w:r w:rsidRPr="002F01D9">
        <w:rPr>
          <w:noProof/>
          <w:lang w:eastAsia="tr-TR"/>
        </w:rPr>
        <w:pict>
          <v:shape id="Resim 31" o:spid="_x0000_i1060" type="#_x0000_t75" alt="soccer-ball-1" style="width:21.75pt;height:21pt;visibility:visible">
            <v:imagedata r:id="rId10" o:title=""/>
          </v:shape>
        </w:pict>
      </w:r>
      <w:r>
        <w:t xml:space="preserve">        </w:t>
      </w:r>
    </w:p>
    <w:p w:rsidR="00614E3C" w:rsidRDefault="00614E3C" w:rsidP="00DE36DF">
      <w:pPr>
        <w:pStyle w:val="ListParagraph"/>
        <w:tabs>
          <w:tab w:val="left" w:pos="900"/>
        </w:tabs>
        <w:ind w:left="630"/>
      </w:pPr>
    </w:p>
    <w:p w:rsidR="00614E3C" w:rsidRDefault="00614E3C" w:rsidP="00DE36DF">
      <w:pPr>
        <w:tabs>
          <w:tab w:val="left" w:pos="900"/>
        </w:tabs>
        <w:rPr>
          <w:sz w:val="32"/>
          <w:szCs w:val="32"/>
        </w:rPr>
      </w:pPr>
      <w:r w:rsidRPr="000F52E7">
        <w:rPr>
          <w:b/>
          <w:sz w:val="32"/>
          <w:szCs w:val="32"/>
        </w:rPr>
        <w:t>4</w:t>
      </w:r>
      <w:r w:rsidRPr="00DE36DF">
        <w:rPr>
          <w:sz w:val="32"/>
          <w:szCs w:val="32"/>
        </w:rPr>
        <w:t>- )   10 + 10 + 10 + 10</w:t>
      </w:r>
      <w:r>
        <w:rPr>
          <w:sz w:val="32"/>
          <w:szCs w:val="32"/>
        </w:rPr>
        <w:t xml:space="preserve"> + 1 + 1 + 1+1+1  </w:t>
      </w:r>
      <w:r w:rsidRPr="00DE36DF">
        <w:rPr>
          <w:sz w:val="32"/>
          <w:szCs w:val="32"/>
        </w:rPr>
        <w:t>şeklinde çözümlenen sayı aşağıdakilerden hangisidir?</w:t>
      </w:r>
    </w:p>
    <w:p w:rsidR="00614E3C" w:rsidRDefault="00614E3C" w:rsidP="00A32852">
      <w:pPr>
        <w:pStyle w:val="ListParagraph"/>
        <w:numPr>
          <w:ilvl w:val="0"/>
          <w:numId w:val="7"/>
        </w:numPr>
        <w:tabs>
          <w:tab w:val="left" w:pos="900"/>
        </w:tabs>
        <w:rPr>
          <w:sz w:val="32"/>
          <w:szCs w:val="32"/>
        </w:rPr>
      </w:pPr>
      <w:r>
        <w:rPr>
          <w:sz w:val="32"/>
          <w:szCs w:val="32"/>
        </w:rPr>
        <w:t>45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54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95</w:t>
      </w:r>
    </w:p>
    <w:p w:rsidR="00614E3C" w:rsidRDefault="00614E3C" w:rsidP="00504BE9">
      <w:pPr>
        <w:rPr>
          <w:noProof/>
          <w:lang w:eastAsia="tr-TR"/>
        </w:rPr>
      </w:pPr>
      <w:r w:rsidRPr="000F52E7">
        <w:rPr>
          <w:b/>
          <w:sz w:val="32"/>
          <w:szCs w:val="32"/>
        </w:rPr>
        <w:t>5</w:t>
      </w:r>
      <w:r>
        <w:rPr>
          <w:sz w:val="32"/>
          <w:szCs w:val="32"/>
        </w:rPr>
        <w:t xml:space="preserve">-)  </w:t>
      </w:r>
      <w:r w:rsidRPr="002F01D9">
        <w:rPr>
          <w:noProof/>
          <w:lang w:eastAsia="tr-TR"/>
        </w:rPr>
        <w:pict>
          <v:shape id="_x0000_i1061" type="#_x0000_t75" style="width:22.5pt;height:61.5pt;visibility:visible">
            <v:imagedata r:id="rId11" o:title=""/>
          </v:shape>
        </w:pict>
      </w:r>
      <w:r w:rsidRPr="002F01D9">
        <w:rPr>
          <w:noProof/>
          <w:lang w:eastAsia="tr-TR"/>
        </w:rPr>
        <w:pict>
          <v:shape id="_x0000_i1062" type="#_x0000_t75" style="width:49.5pt;height:51.7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">
            <v:imagedata r:id="rId12" o:title="" croptop="-5715f" cropbottom="-6680f" cropleft="-8513f" cropright="-5461f"/>
            <o:lock v:ext="edit" aspectratio="f"/>
          </v:shape>
        </w:pict>
      </w:r>
      <w:r w:rsidRPr="002F01D9">
        <w:rPr>
          <w:noProof/>
          <w:lang w:eastAsia="tr-TR"/>
        </w:rPr>
        <w:pict>
          <v:shape id="_x0000_i1063" type="#_x0000_t75" style="width:49.5pt;height:51.7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">
            <v:imagedata r:id="rId12" o:title="" croptop="-5715f" cropbottom="-6680f" cropleft="-8513f" cropright="-5461f"/>
            <o:lock v:ext="edit" aspectratio="f"/>
          </v:shape>
        </w:pict>
      </w:r>
      <w:r w:rsidRPr="002F01D9">
        <w:rPr>
          <w:noProof/>
          <w:lang w:eastAsia="tr-TR"/>
        </w:rPr>
        <w:pict>
          <v:shape id="_x0000_i1064" type="#_x0000_t75" style="width:48pt;height:51.75pt;visibility:visible">
            <v:imagedata r:id="rId13" o:title=""/>
          </v:shape>
        </w:pict>
      </w:r>
      <w:r w:rsidRPr="002F01D9">
        <w:rPr>
          <w:noProof/>
          <w:lang w:eastAsia="tr-TR"/>
        </w:rPr>
        <w:pict>
          <v:shape id="_x0000_i1065" type="#_x0000_t75" style="width:22.5pt;height:61.5pt;visibility:visible">
            <v:imagedata r:id="rId11" o:title=""/>
          </v:shape>
        </w:pict>
      </w:r>
      <w:r>
        <w:rPr>
          <w:noProof/>
          <w:lang w:eastAsia="tr-TR"/>
        </w:rPr>
        <w:t xml:space="preserve">  </w:t>
      </w:r>
      <w:r w:rsidRPr="002F01D9">
        <w:rPr>
          <w:noProof/>
          <w:lang w:eastAsia="tr-TR"/>
        </w:rPr>
        <w:pict>
          <v:shape id="_x0000_i1066" type="#_x0000_t75" style="width:49.5pt;height:51.7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">
            <v:imagedata r:id="rId12" o:title="" croptop="-5715f" cropbottom="-6680f" cropleft="-8513f" cropright="-5461f"/>
            <o:lock v:ext="edit" aspectratio="f"/>
          </v:shape>
        </w:pict>
      </w:r>
      <w:r>
        <w:rPr>
          <w:noProof/>
          <w:lang w:eastAsia="tr-TR"/>
        </w:rPr>
        <w:t>……………….</w:t>
      </w:r>
      <w:r w:rsidRPr="002F01D9">
        <w:rPr>
          <w:noProof/>
          <w:lang w:eastAsia="tr-TR"/>
        </w:rPr>
        <w:pict>
          <v:shape id="_x0000_i1067" type="#_x0000_t75" style="width:48pt;height:51.75pt;visibility:visible">
            <v:imagedata r:id="rId13" o:title=""/>
          </v:shape>
        </w:pict>
      </w:r>
      <w:r w:rsidRPr="00B12461">
        <w:rPr>
          <w:noProof/>
          <w:sz w:val="32"/>
          <w:szCs w:val="32"/>
          <w:lang w:eastAsia="tr-TR"/>
        </w:rPr>
        <w:pict>
          <v:shape id="_x0000_i1068" type="#_x0000_t75" style="width:22.5pt;height:61.5pt;visibility:visible">
            <v:imagedata r:id="rId11" o:title=""/>
          </v:shape>
        </w:pict>
      </w:r>
      <w:r w:rsidRPr="002F01D9">
        <w:rPr>
          <w:noProof/>
          <w:lang w:eastAsia="tr-TR"/>
        </w:rPr>
        <w:pict>
          <v:shape id="_x0000_i1069" type="#_x0000_t75" style="width:49.5pt;height:51.7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">
            <v:imagedata r:id="rId12" o:title="" croptop="-5715f" cropbottom="-6680f" cropleft="-8513f" cropright="-5461f"/>
            <o:lock v:ext="edit" aspectratio="f"/>
          </v:shape>
        </w:pict>
      </w:r>
      <w:r w:rsidRPr="002F01D9">
        <w:rPr>
          <w:noProof/>
          <w:lang w:eastAsia="tr-TR"/>
        </w:rPr>
        <w:pict>
          <v:shape id="_x0000_i1070" type="#_x0000_t75" style="width:49.5pt;height:51.7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">
            <v:imagedata r:id="rId12" o:title="" croptop="-5715f" cropbottom="-6680f" cropleft="-8513f" cropright="-5461f"/>
            <o:lock v:ext="edit" aspectratio="f"/>
          </v:shape>
        </w:pict>
      </w:r>
    </w:p>
    <w:p w:rsidR="00614E3C" w:rsidRDefault="00614E3C" w:rsidP="00504BE9">
      <w:pPr>
        <w:rPr>
          <w:sz w:val="32"/>
          <w:szCs w:val="32"/>
        </w:rPr>
      </w:pPr>
      <w:r>
        <w:rPr>
          <w:sz w:val="32"/>
          <w:szCs w:val="32"/>
        </w:rPr>
        <w:t>Örüntüsünde noktalı yere hangisi gelmelidir?</w:t>
      </w:r>
      <w:bookmarkStart w:id="0" w:name="_GoBack"/>
      <w:bookmarkEnd w:id="0"/>
    </w:p>
    <w:p w:rsidR="00614E3C" w:rsidRPr="00504BE9" w:rsidRDefault="00614E3C" w:rsidP="00504BE9">
      <w:pPr>
        <w:pStyle w:val="ListParagraph"/>
        <w:numPr>
          <w:ilvl w:val="0"/>
          <w:numId w:val="8"/>
        </w:numPr>
        <w:rPr>
          <w:sz w:val="32"/>
          <w:szCs w:val="32"/>
        </w:rPr>
      </w:pPr>
      <w:r w:rsidRPr="00B12461">
        <w:rPr>
          <w:noProof/>
          <w:sz w:val="32"/>
          <w:szCs w:val="32"/>
          <w:lang w:eastAsia="tr-TR"/>
        </w:rPr>
        <w:pict>
          <v:shape id="_x0000_i1071" type="#_x0000_t75" style="width:48pt;height:51.75pt;visibility:visible">
            <v:imagedata r:id="rId13" o:title=""/>
          </v:shape>
        </w:pic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</w:t>
      </w:r>
      <w:r w:rsidRPr="00B12461">
        <w:rPr>
          <w:noProof/>
          <w:sz w:val="32"/>
          <w:szCs w:val="32"/>
          <w:lang w:eastAsia="tr-TR"/>
        </w:rPr>
        <w:pict>
          <v:shape id="_x0000_i1072" type="#_x0000_t75" style="width:49.5pt;height:51.75pt;visibility:visible" o:gfxdata="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">
            <v:imagedata r:id="rId12" o:title="" croptop="-5715f" cropbottom="-6680f" cropleft="-8513f" cropright="-5461f"/>
            <o:lock v:ext="edit" aspectratio="f"/>
          </v:shape>
        </w:pic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</w:t>
      </w:r>
      <w:r>
        <w:rPr>
          <w:sz w:val="32"/>
          <w:szCs w:val="32"/>
        </w:rPr>
        <w:tab/>
      </w:r>
      <w:r w:rsidRPr="00B12461">
        <w:rPr>
          <w:noProof/>
          <w:sz w:val="32"/>
          <w:szCs w:val="32"/>
          <w:lang w:eastAsia="tr-TR"/>
        </w:rPr>
        <w:pict>
          <v:shape id="_x0000_i1073" type="#_x0000_t75" style="width:22.5pt;height:61.5pt;visibility:visible">
            <v:imagedata r:id="rId11" o:title=""/>
          </v:shape>
        </w:pict>
      </w:r>
    </w:p>
    <w:p w:rsidR="00614E3C" w:rsidRPr="00A32852" w:rsidRDefault="00614E3C" w:rsidP="00504BE9">
      <w:pPr>
        <w:tabs>
          <w:tab w:val="left" w:pos="900"/>
        </w:tabs>
        <w:rPr>
          <w:sz w:val="32"/>
          <w:szCs w:val="32"/>
        </w:rPr>
      </w:pPr>
      <w:r w:rsidRPr="00E235A2">
        <w:rPr>
          <w:b/>
        </w:rPr>
        <w:t xml:space="preserve">   </w:t>
      </w:r>
    </w:p>
    <w:p w:rsidR="00614E3C" w:rsidRDefault="00614E3C" w:rsidP="00C534C7">
      <w:pPr>
        <w:rPr>
          <w:rFonts w:cs="Arial"/>
          <w:sz w:val="32"/>
          <w:szCs w:val="32"/>
        </w:rPr>
      </w:pPr>
    </w:p>
    <w:p w:rsidR="00614E3C" w:rsidRDefault="00614E3C" w:rsidP="00C534C7">
      <w:pPr>
        <w:rPr>
          <w:rFonts w:cs="Arial"/>
          <w:sz w:val="32"/>
          <w:szCs w:val="32"/>
        </w:rPr>
      </w:pPr>
      <w:r w:rsidRPr="000F52E7">
        <w:rPr>
          <w:rFonts w:cs="Arial"/>
          <w:b/>
          <w:sz w:val="32"/>
          <w:szCs w:val="32"/>
        </w:rPr>
        <w:t>6-</w:t>
      </w:r>
      <w:r>
        <w:rPr>
          <w:rFonts w:cs="Arial"/>
          <w:sz w:val="32"/>
          <w:szCs w:val="32"/>
        </w:rPr>
        <w:t>)  86 sayısındaki 8 rakamının basamak değeri kaçtır?</w:t>
      </w:r>
    </w:p>
    <w:p w:rsidR="00614E3C" w:rsidRDefault="00614E3C" w:rsidP="001C34B7">
      <w:pPr>
        <w:pStyle w:val="ListParagraph"/>
        <w:numPr>
          <w:ilvl w:val="0"/>
          <w:numId w:val="9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8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60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C) 80</w:t>
      </w:r>
    </w:p>
    <w:p w:rsidR="00614E3C" w:rsidRDefault="00614E3C" w:rsidP="001C34B7">
      <w:pPr>
        <w:rPr>
          <w:rFonts w:cs="Arial"/>
          <w:sz w:val="32"/>
          <w:szCs w:val="32"/>
        </w:rPr>
      </w:pPr>
      <w:r w:rsidRPr="000F52E7">
        <w:rPr>
          <w:rFonts w:cs="Arial"/>
          <w:b/>
          <w:sz w:val="32"/>
          <w:szCs w:val="32"/>
        </w:rPr>
        <w:t>7</w:t>
      </w:r>
      <w:r>
        <w:rPr>
          <w:rFonts w:cs="Arial"/>
          <w:sz w:val="32"/>
          <w:szCs w:val="32"/>
        </w:rPr>
        <w:t>-)  3+3+3+3+3=?  toplama işlemini çarpma işlemi olarak nasıl gösterebiliriz?</w:t>
      </w:r>
    </w:p>
    <w:p w:rsidR="00614E3C" w:rsidRDefault="00614E3C" w:rsidP="002B60A9">
      <w:pPr>
        <w:pStyle w:val="ListParagraph"/>
        <w:numPr>
          <w:ilvl w:val="0"/>
          <w:numId w:val="10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3+5= 15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5X3= 15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C) 5X2= 15</w:t>
      </w:r>
    </w:p>
    <w:p w:rsidR="00614E3C" w:rsidRDefault="00614E3C" w:rsidP="002B60A9">
      <w:pPr>
        <w:rPr>
          <w:rFonts w:cs="Arial"/>
          <w:sz w:val="32"/>
          <w:szCs w:val="32"/>
        </w:rPr>
      </w:pPr>
      <w:r w:rsidRPr="000F52E7">
        <w:rPr>
          <w:rFonts w:cs="Arial"/>
          <w:b/>
          <w:sz w:val="32"/>
          <w:szCs w:val="32"/>
        </w:rPr>
        <w:t>8</w:t>
      </w:r>
      <w:r>
        <w:rPr>
          <w:rFonts w:cs="Arial"/>
          <w:sz w:val="32"/>
          <w:szCs w:val="32"/>
        </w:rPr>
        <w:t>-)   Dalda 38 kuş vardı.15 tanesi uçtu.Geriye kaç kuş kaldı?</w:t>
      </w:r>
    </w:p>
    <w:p w:rsidR="00614E3C" w:rsidRDefault="00614E3C" w:rsidP="00444FC1">
      <w:pPr>
        <w:pStyle w:val="ListParagraph"/>
        <w:numPr>
          <w:ilvl w:val="0"/>
          <w:numId w:val="11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23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32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C) 35</w:t>
      </w:r>
    </w:p>
    <w:p w:rsidR="00614E3C" w:rsidRDefault="00614E3C" w:rsidP="00444FC1">
      <w:pPr>
        <w:rPr>
          <w:rFonts w:cs="Arial"/>
          <w:sz w:val="32"/>
          <w:szCs w:val="32"/>
        </w:rPr>
      </w:pPr>
      <w:r w:rsidRPr="000F52E7">
        <w:rPr>
          <w:rFonts w:cs="Arial"/>
          <w:b/>
          <w:sz w:val="32"/>
          <w:szCs w:val="32"/>
        </w:rPr>
        <w:t>9-</w:t>
      </w:r>
      <w:r>
        <w:rPr>
          <w:rFonts w:cs="Arial"/>
          <w:sz w:val="32"/>
          <w:szCs w:val="32"/>
        </w:rPr>
        <w:t>)  45 -41 – 37 – 33 -…………..-25-21 sayı örüntüsünde noktalı yere hangi sayı gelmelidir?</w:t>
      </w:r>
    </w:p>
    <w:p w:rsidR="00614E3C" w:rsidRDefault="00614E3C" w:rsidP="00B07866">
      <w:pPr>
        <w:pStyle w:val="ListParagraph"/>
        <w:numPr>
          <w:ilvl w:val="0"/>
          <w:numId w:val="12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19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29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C) 39</w:t>
      </w:r>
    </w:p>
    <w:p w:rsidR="00614E3C" w:rsidRDefault="00614E3C" w:rsidP="00BC4D85">
      <w:pPr>
        <w:rPr>
          <w:rFonts w:cs="Arial"/>
          <w:sz w:val="32"/>
          <w:szCs w:val="32"/>
        </w:rPr>
      </w:pPr>
      <w:r w:rsidRPr="000F52E7">
        <w:rPr>
          <w:rFonts w:cs="Arial"/>
          <w:b/>
          <w:sz w:val="32"/>
          <w:szCs w:val="32"/>
        </w:rPr>
        <w:t>10-</w:t>
      </w:r>
      <w:r>
        <w:rPr>
          <w:rFonts w:cs="Arial"/>
          <w:sz w:val="32"/>
          <w:szCs w:val="32"/>
        </w:rPr>
        <w:t>) Bir gofret 25 Kuruş ise 3 gofret kaç Kuruş eder?</w:t>
      </w:r>
    </w:p>
    <w:p w:rsidR="00614E3C" w:rsidRDefault="00614E3C" w:rsidP="00BC4D85">
      <w:pPr>
        <w:pStyle w:val="ListParagraph"/>
        <w:numPr>
          <w:ilvl w:val="0"/>
          <w:numId w:val="13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28 Kuruş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50 Kuruş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C) 75 Kuruş</w:t>
      </w:r>
    </w:p>
    <w:p w:rsidR="00614E3C" w:rsidRDefault="00614E3C" w:rsidP="000F52E7">
      <w:pPr>
        <w:rPr>
          <w:sz w:val="36"/>
          <w:szCs w:val="36"/>
        </w:rPr>
      </w:pPr>
      <w:r w:rsidRPr="00A1775E">
        <w:rPr>
          <w:rFonts w:cs="Arial"/>
          <w:b/>
          <w:sz w:val="32"/>
          <w:szCs w:val="32"/>
        </w:rPr>
        <w:t>11-</w:t>
      </w:r>
      <w:r w:rsidRPr="0086601B">
        <w:rPr>
          <w:rFonts w:cs="Arial"/>
          <w:sz w:val="32"/>
          <w:szCs w:val="32"/>
        </w:rPr>
        <w:t xml:space="preserve">)     </w:t>
      </w:r>
      <w:r w:rsidRPr="0086601B">
        <w:rPr>
          <w:sz w:val="36"/>
          <w:szCs w:val="36"/>
        </w:rPr>
        <w:t>23 +   41 + 35  =</w:t>
      </w:r>
      <w:r w:rsidRPr="0086601B">
        <w:rPr>
          <w:rFonts w:ascii="Hand writing Mutlu" w:hAnsi="Hand writing Mutlu"/>
          <w:sz w:val="36"/>
          <w:szCs w:val="36"/>
        </w:rPr>
        <w:t xml:space="preserve">  </w:t>
      </w:r>
      <w:r w:rsidRPr="0086601B">
        <w:rPr>
          <w:sz w:val="36"/>
          <w:szCs w:val="36"/>
        </w:rPr>
        <w:t>işleminin sonucu hangisidir?</w:t>
      </w:r>
    </w:p>
    <w:p w:rsidR="00614E3C" w:rsidRDefault="00614E3C" w:rsidP="0086601B">
      <w:pPr>
        <w:pStyle w:val="ListParagraph"/>
        <w:numPr>
          <w:ilvl w:val="0"/>
          <w:numId w:val="14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 xml:space="preserve"> 99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89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C) 79</w:t>
      </w:r>
    </w:p>
    <w:p w:rsidR="00614E3C" w:rsidRDefault="00614E3C" w:rsidP="0086601B">
      <w:pPr>
        <w:rPr>
          <w:rFonts w:cs="Arial"/>
          <w:sz w:val="32"/>
          <w:szCs w:val="32"/>
        </w:rPr>
      </w:pPr>
      <w:r w:rsidRPr="00A1775E">
        <w:rPr>
          <w:rFonts w:cs="Arial"/>
          <w:b/>
          <w:sz w:val="32"/>
          <w:szCs w:val="32"/>
        </w:rPr>
        <w:t>12-</w:t>
      </w:r>
      <w:r>
        <w:rPr>
          <w:rFonts w:cs="Arial"/>
          <w:sz w:val="32"/>
          <w:szCs w:val="32"/>
        </w:rPr>
        <w:t xml:space="preserve">) Hüsnü Mert 30’dan geriye üçer ritmik sayma yaparken aşağıdaki hangi </w:t>
      </w:r>
      <w:r w:rsidRPr="000975DE">
        <w:rPr>
          <w:rFonts w:cs="Arial"/>
          <w:b/>
          <w:sz w:val="32"/>
          <w:szCs w:val="32"/>
          <w:u w:val="single"/>
        </w:rPr>
        <w:t>sayıyı söylemez</w:t>
      </w:r>
      <w:r>
        <w:rPr>
          <w:rFonts w:cs="Arial"/>
          <w:sz w:val="32"/>
          <w:szCs w:val="32"/>
        </w:rPr>
        <w:t>?</w:t>
      </w:r>
    </w:p>
    <w:p w:rsidR="00614E3C" w:rsidRDefault="00614E3C" w:rsidP="00A1775E">
      <w:pPr>
        <w:pStyle w:val="ListParagraph"/>
        <w:numPr>
          <w:ilvl w:val="0"/>
          <w:numId w:val="15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24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18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C) 14</w:t>
      </w:r>
    </w:p>
    <w:p w:rsidR="00614E3C" w:rsidRPr="000975DE" w:rsidRDefault="00614E3C" w:rsidP="00DE2E5A">
      <w:pPr>
        <w:rPr>
          <w:rFonts w:cs="Arial"/>
          <w:b/>
          <w:sz w:val="32"/>
          <w:szCs w:val="32"/>
          <w:u w:val="single"/>
        </w:rPr>
      </w:pPr>
      <w:r>
        <w:rPr>
          <w:noProof/>
          <w:lang w:eastAsia="tr-TR"/>
        </w:rPr>
        <w:pict>
          <v:shape id="Resim 47" o:spid="_x0000_s1026" type="#_x0000_t75" alt="ꚞ쌢" style="position:absolute;margin-left:405pt;margin-top:578.4pt;width:77.05pt;height:2in;z-index:251658752;visibility:visible">
            <v:imagedata r:id="rId14" o:title=""/>
          </v:shape>
        </w:pict>
      </w:r>
      <w:r>
        <w:rPr>
          <w:noProof/>
          <w:lang w:eastAsia="tr-TR"/>
        </w:rPr>
        <w:pict>
          <v:shape id="Resim 44" o:spid="_x0000_s1027" type="#_x0000_t75" alt="ꚞ쌢" style="position:absolute;margin-left:495pt;margin-top:569.4pt;width:68.55pt;height:151.5pt;z-index:251656704;visibility:visible">
            <v:imagedata r:id="rId15" o:title=""/>
          </v:shape>
        </w:pict>
      </w:r>
      <w:r w:rsidRPr="00A8228B">
        <w:rPr>
          <w:rFonts w:cs="Arial"/>
          <w:b/>
          <w:sz w:val="32"/>
          <w:szCs w:val="32"/>
        </w:rPr>
        <w:t>13</w:t>
      </w:r>
      <w:r>
        <w:rPr>
          <w:rFonts w:cs="Arial"/>
          <w:sz w:val="32"/>
          <w:szCs w:val="32"/>
        </w:rPr>
        <w:t xml:space="preserve">-)  57 sayısı onluk ve birliklerine hangisinde </w:t>
      </w:r>
      <w:r w:rsidRPr="000975DE">
        <w:rPr>
          <w:rFonts w:cs="Arial"/>
          <w:b/>
          <w:sz w:val="32"/>
          <w:szCs w:val="32"/>
          <w:u w:val="single"/>
        </w:rPr>
        <w:t>doğru ayrılmıştır?</w:t>
      </w:r>
    </w:p>
    <w:p w:rsidR="00614E3C" w:rsidRDefault="00614E3C" w:rsidP="00A8228B">
      <w:pPr>
        <w:pStyle w:val="ListParagraph"/>
        <w:numPr>
          <w:ilvl w:val="0"/>
          <w:numId w:val="16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7 onluk + 5 birlik</w:t>
      </w:r>
      <w:r>
        <w:rPr>
          <w:rFonts w:cs="Arial"/>
          <w:sz w:val="32"/>
          <w:szCs w:val="32"/>
        </w:rPr>
        <w:tab/>
        <w:t>B) 5 onluk + 7 birlik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C) 5 onluk + 7 onluk</w:t>
      </w:r>
    </w:p>
    <w:p w:rsidR="00614E3C" w:rsidRDefault="00614E3C" w:rsidP="00A8228B">
      <w:pPr>
        <w:rPr>
          <w:rFonts w:cs="Arial"/>
          <w:sz w:val="32"/>
          <w:szCs w:val="32"/>
        </w:rPr>
      </w:pPr>
      <w:r w:rsidRPr="00A8228B">
        <w:rPr>
          <w:rFonts w:cs="Arial"/>
          <w:b/>
          <w:sz w:val="32"/>
          <w:szCs w:val="32"/>
        </w:rPr>
        <w:t>14-</w:t>
      </w:r>
      <w:r>
        <w:rPr>
          <w:rFonts w:cs="Arial"/>
          <w:sz w:val="32"/>
          <w:szCs w:val="32"/>
        </w:rPr>
        <w:t xml:space="preserve">) Ahmet 9 yaşındadır.Ali,Ahmet’ten 4 yaş büyüktür.Ali ile Ahmet’in yaşları </w:t>
      </w:r>
      <w:r w:rsidRPr="000975DE">
        <w:rPr>
          <w:rFonts w:cs="Arial"/>
          <w:b/>
          <w:sz w:val="32"/>
          <w:szCs w:val="32"/>
          <w:u w:val="single"/>
        </w:rPr>
        <w:t>toplamı kaçtır</w:t>
      </w:r>
      <w:r>
        <w:rPr>
          <w:rFonts w:cs="Arial"/>
          <w:sz w:val="32"/>
          <w:szCs w:val="32"/>
        </w:rPr>
        <w:t>?</w:t>
      </w:r>
    </w:p>
    <w:p w:rsidR="00614E3C" w:rsidRDefault="00614E3C" w:rsidP="00A8228B">
      <w:pPr>
        <w:pStyle w:val="ListParagraph"/>
        <w:numPr>
          <w:ilvl w:val="0"/>
          <w:numId w:val="17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22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B) 12</w:t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</w:r>
      <w:r>
        <w:rPr>
          <w:rFonts w:cs="Arial"/>
          <w:sz w:val="32"/>
          <w:szCs w:val="32"/>
        </w:rPr>
        <w:tab/>
        <w:t>C) 32</w:t>
      </w:r>
    </w:p>
    <w:p w:rsidR="00614E3C" w:rsidRDefault="00614E3C" w:rsidP="00A8228B">
      <w:pPr>
        <w:rPr>
          <w:rFonts w:cs="Arial"/>
          <w:sz w:val="32"/>
          <w:szCs w:val="32"/>
        </w:rPr>
      </w:pPr>
      <w:r w:rsidRPr="000975DE">
        <w:rPr>
          <w:rFonts w:cs="Arial"/>
          <w:b/>
          <w:sz w:val="32"/>
          <w:szCs w:val="32"/>
        </w:rPr>
        <w:t>15-</w:t>
      </w:r>
      <w:r>
        <w:rPr>
          <w:rFonts w:cs="Arial"/>
          <w:sz w:val="32"/>
          <w:szCs w:val="32"/>
        </w:rPr>
        <w:t xml:space="preserve">) Aşağıdaki verilen işlemlerden hangisinin sonucu </w:t>
      </w:r>
      <w:r w:rsidRPr="000975DE">
        <w:rPr>
          <w:rFonts w:cs="Arial"/>
          <w:b/>
          <w:sz w:val="32"/>
          <w:szCs w:val="32"/>
          <w:u w:val="single"/>
        </w:rPr>
        <w:t>yanlıştır?</w:t>
      </w:r>
    </w:p>
    <w:p w:rsidR="00614E3C" w:rsidRDefault="00614E3C" w:rsidP="008B61F4">
      <w:pPr>
        <w:pStyle w:val="ListParagraph"/>
        <w:numPr>
          <w:ilvl w:val="0"/>
          <w:numId w:val="18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24 + 12 = 36</w:t>
      </w:r>
    </w:p>
    <w:p w:rsidR="00614E3C" w:rsidRDefault="00614E3C" w:rsidP="008B61F4">
      <w:pPr>
        <w:pStyle w:val="ListParagraph"/>
        <w:numPr>
          <w:ilvl w:val="0"/>
          <w:numId w:val="18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36 – 12 = 24</w:t>
      </w:r>
    </w:p>
    <w:p w:rsidR="00614E3C" w:rsidRPr="008B61F4" w:rsidRDefault="00614E3C" w:rsidP="008B61F4">
      <w:pPr>
        <w:pStyle w:val="ListParagraph"/>
        <w:numPr>
          <w:ilvl w:val="0"/>
          <w:numId w:val="18"/>
        </w:numPr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6 X 3 =  9</w:t>
      </w:r>
    </w:p>
    <w:p w:rsidR="00614E3C" w:rsidRDefault="00614E3C" w:rsidP="00C534C7">
      <w:pPr>
        <w:rPr>
          <w:rFonts w:cs="Arial"/>
          <w:sz w:val="32"/>
          <w:szCs w:val="32"/>
        </w:rPr>
      </w:pPr>
      <w:r>
        <w:rPr>
          <w:noProof/>
          <w:lang w:eastAsia="tr-TR"/>
        </w:rPr>
        <w:pict>
          <v:shape id="Resim 46" o:spid="_x0000_s1028" type="#_x0000_t75" alt="ꚞ쌢" style="position:absolute;margin-left:495pt;margin-top:569.4pt;width:68.55pt;height:151.5pt;z-index:251657728;visibility:visible">
            <v:imagedata r:id="rId15" o:title=""/>
          </v:shape>
        </w:pict>
      </w:r>
    </w:p>
    <w:p w:rsidR="00614E3C" w:rsidRDefault="00614E3C" w:rsidP="00C534C7">
      <w:pPr>
        <w:rPr>
          <w:rFonts w:cs="Arial"/>
          <w:sz w:val="32"/>
          <w:szCs w:val="32"/>
        </w:rPr>
      </w:pPr>
    </w:p>
    <w:p w:rsidR="00614E3C" w:rsidRDefault="00614E3C" w:rsidP="00C534C7">
      <w:pPr>
        <w:rPr>
          <w:rFonts w:cs="Arial"/>
          <w:sz w:val="32"/>
          <w:szCs w:val="32"/>
        </w:rPr>
      </w:pPr>
    </w:p>
    <w:p w:rsidR="00614E3C" w:rsidRPr="00C534C7" w:rsidRDefault="00614E3C" w:rsidP="00C534C7">
      <w:pPr>
        <w:rPr>
          <w:rFonts w:cs="Arial"/>
          <w:sz w:val="32"/>
          <w:szCs w:val="32"/>
        </w:rPr>
      </w:pPr>
    </w:p>
    <w:p w:rsidR="00614E3C" w:rsidRDefault="00614E3C" w:rsidP="00925012">
      <w:pPr>
        <w:rPr>
          <w:rFonts w:cs="Arial"/>
          <w:sz w:val="32"/>
          <w:szCs w:val="32"/>
        </w:rPr>
      </w:pPr>
    </w:p>
    <w:p w:rsidR="00614E3C" w:rsidRDefault="00614E3C" w:rsidP="00925012">
      <w:pPr>
        <w:rPr>
          <w:rFonts w:cs="Arial"/>
          <w:sz w:val="32"/>
          <w:szCs w:val="32"/>
        </w:rPr>
      </w:pPr>
    </w:p>
    <w:p w:rsidR="00614E3C" w:rsidRPr="00F73FB4" w:rsidRDefault="00614E3C" w:rsidP="002202FD">
      <w:pPr>
        <w:rPr>
          <w:rFonts w:ascii="ayta" w:hAnsi="ayta"/>
          <w:color w:val="000000"/>
          <w:sz w:val="16"/>
          <w:szCs w:val="16"/>
        </w:rPr>
      </w:pPr>
    </w:p>
    <w:p w:rsidR="00614E3C" w:rsidRPr="00F73FB4" w:rsidRDefault="00614E3C" w:rsidP="00E01742">
      <w:pPr>
        <w:rPr>
          <w:rFonts w:ascii="ayta" w:hAnsi="ayta"/>
          <w:color w:val="000000"/>
          <w:sz w:val="16"/>
          <w:szCs w:val="16"/>
        </w:rPr>
      </w:pPr>
      <w:r w:rsidRPr="00F73FB4">
        <w:rPr>
          <w:rFonts w:ascii="ayta" w:hAnsi="ayta"/>
          <w:color w:val="000000"/>
          <w:sz w:val="16"/>
          <w:szCs w:val="16"/>
        </w:rPr>
        <w:tab/>
      </w:r>
      <w:r w:rsidRPr="00F73FB4">
        <w:rPr>
          <w:rFonts w:ascii="ayta" w:hAnsi="ayta"/>
          <w:color w:val="000000"/>
          <w:sz w:val="16"/>
          <w:szCs w:val="16"/>
        </w:rPr>
        <w:tab/>
        <w:t xml:space="preserve">         </w:t>
      </w:r>
      <w:r>
        <w:rPr>
          <w:rFonts w:ascii="ayta" w:hAnsi="ayta"/>
          <w:color w:val="000000"/>
          <w:sz w:val="16"/>
          <w:szCs w:val="16"/>
        </w:rPr>
        <w:t xml:space="preserve"> </w:t>
      </w:r>
      <w:r w:rsidRPr="00F73FB4">
        <w:rPr>
          <w:rFonts w:ascii="ayta" w:hAnsi="ayta"/>
          <w:color w:val="000000"/>
          <w:sz w:val="16"/>
          <w:szCs w:val="16"/>
        </w:rPr>
        <w:t xml:space="preserve">  </w:t>
      </w:r>
    </w:p>
    <w:sectPr w:rsidR="00614E3C" w:rsidRPr="00F73FB4" w:rsidSect="00331468">
      <w:pgSz w:w="11906" w:h="16838"/>
      <w:pgMar w:top="142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yta">
    <w:altName w:val="Century Gothic"/>
    <w:panose1 w:val="00000000000000000000"/>
    <w:charset w:val="A2"/>
    <w:family w:val="swiss"/>
    <w:notTrueType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637F0"/>
    <w:multiLevelType w:val="hybridMultilevel"/>
    <w:tmpl w:val="FA043048"/>
    <w:lvl w:ilvl="0" w:tplc="BC40540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BB54391"/>
    <w:multiLevelType w:val="hybridMultilevel"/>
    <w:tmpl w:val="FEDE0D6E"/>
    <w:lvl w:ilvl="0" w:tplc="339A0DA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C77214"/>
    <w:multiLevelType w:val="hybridMultilevel"/>
    <w:tmpl w:val="0DB0992A"/>
    <w:lvl w:ilvl="0" w:tplc="EB247A6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A37F84"/>
    <w:multiLevelType w:val="hybridMultilevel"/>
    <w:tmpl w:val="E63E8D72"/>
    <w:lvl w:ilvl="0" w:tplc="4E021AE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20758B"/>
    <w:multiLevelType w:val="hybridMultilevel"/>
    <w:tmpl w:val="A4E2ED7C"/>
    <w:lvl w:ilvl="0" w:tplc="61C6611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7F10B78"/>
    <w:multiLevelType w:val="hybridMultilevel"/>
    <w:tmpl w:val="3ADEE3C2"/>
    <w:lvl w:ilvl="0" w:tplc="8998035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1221B4"/>
    <w:multiLevelType w:val="hybridMultilevel"/>
    <w:tmpl w:val="06DC7328"/>
    <w:lvl w:ilvl="0" w:tplc="97B8102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072F65"/>
    <w:multiLevelType w:val="hybridMultilevel"/>
    <w:tmpl w:val="B23048F2"/>
    <w:lvl w:ilvl="0" w:tplc="BA0AAB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66F4AB7"/>
    <w:multiLevelType w:val="hybridMultilevel"/>
    <w:tmpl w:val="B56C9B1E"/>
    <w:lvl w:ilvl="0" w:tplc="5178E6EE">
      <w:start w:val="1"/>
      <w:numFmt w:val="decimal"/>
      <w:lvlText w:val="%1-"/>
      <w:lvlJc w:val="left"/>
      <w:pPr>
        <w:ind w:left="750" w:hanging="39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D4475E0"/>
    <w:multiLevelType w:val="hybridMultilevel"/>
    <w:tmpl w:val="AF74769E"/>
    <w:lvl w:ilvl="0" w:tplc="05701B6E">
      <w:start w:val="1"/>
      <w:numFmt w:val="upperLetter"/>
      <w:lvlText w:val="%1)"/>
      <w:lvlJc w:val="left"/>
      <w:pPr>
        <w:ind w:left="63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0">
    <w:nsid w:val="54AF77C3"/>
    <w:multiLevelType w:val="hybridMultilevel"/>
    <w:tmpl w:val="82DCBDBE"/>
    <w:lvl w:ilvl="0" w:tplc="525E61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85B613C"/>
    <w:multiLevelType w:val="hybridMultilevel"/>
    <w:tmpl w:val="BE60036C"/>
    <w:lvl w:ilvl="0" w:tplc="91829FF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4310B04"/>
    <w:multiLevelType w:val="hybridMultilevel"/>
    <w:tmpl w:val="CE120C98"/>
    <w:lvl w:ilvl="0" w:tplc="44AAB47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82C25F8"/>
    <w:multiLevelType w:val="hybridMultilevel"/>
    <w:tmpl w:val="07A6AC86"/>
    <w:lvl w:ilvl="0" w:tplc="1A9C233C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sz w:val="3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B463337"/>
    <w:multiLevelType w:val="hybridMultilevel"/>
    <w:tmpl w:val="19540C8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320FB3"/>
    <w:multiLevelType w:val="hybridMultilevel"/>
    <w:tmpl w:val="9C76066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5B21005"/>
    <w:multiLevelType w:val="hybridMultilevel"/>
    <w:tmpl w:val="BB6830D4"/>
    <w:lvl w:ilvl="0" w:tplc="F05693F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B2D2F2E"/>
    <w:multiLevelType w:val="hybridMultilevel"/>
    <w:tmpl w:val="E4460744"/>
    <w:lvl w:ilvl="0" w:tplc="E7BEFC1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4"/>
  </w:num>
  <w:num w:numId="3">
    <w:abstractNumId w:val="8"/>
  </w:num>
  <w:num w:numId="4">
    <w:abstractNumId w:val="10"/>
  </w:num>
  <w:num w:numId="5">
    <w:abstractNumId w:val="9"/>
  </w:num>
  <w:num w:numId="6">
    <w:abstractNumId w:val="15"/>
  </w:num>
  <w:num w:numId="7">
    <w:abstractNumId w:val="1"/>
  </w:num>
  <w:num w:numId="8">
    <w:abstractNumId w:val="16"/>
  </w:num>
  <w:num w:numId="9">
    <w:abstractNumId w:val="7"/>
  </w:num>
  <w:num w:numId="10">
    <w:abstractNumId w:val="2"/>
  </w:num>
  <w:num w:numId="11">
    <w:abstractNumId w:val="3"/>
  </w:num>
  <w:num w:numId="12">
    <w:abstractNumId w:val="6"/>
  </w:num>
  <w:num w:numId="13">
    <w:abstractNumId w:val="17"/>
  </w:num>
  <w:num w:numId="14">
    <w:abstractNumId w:val="13"/>
  </w:num>
  <w:num w:numId="15">
    <w:abstractNumId w:val="4"/>
  </w:num>
  <w:num w:numId="16">
    <w:abstractNumId w:val="12"/>
  </w:num>
  <w:num w:numId="17">
    <w:abstractNumId w:val="11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28F"/>
    <w:rsid w:val="000112F2"/>
    <w:rsid w:val="0003053E"/>
    <w:rsid w:val="00052943"/>
    <w:rsid w:val="00084C8D"/>
    <w:rsid w:val="000975DE"/>
    <w:rsid w:val="0009766E"/>
    <w:rsid w:val="000A28B4"/>
    <w:rsid w:val="000B3F25"/>
    <w:rsid w:val="000F52E7"/>
    <w:rsid w:val="00166EF9"/>
    <w:rsid w:val="001728B9"/>
    <w:rsid w:val="001749F4"/>
    <w:rsid w:val="001815BD"/>
    <w:rsid w:val="001C34B7"/>
    <w:rsid w:val="002202FD"/>
    <w:rsid w:val="00277261"/>
    <w:rsid w:val="00296656"/>
    <w:rsid w:val="002B60A9"/>
    <w:rsid w:val="002E0B6A"/>
    <w:rsid w:val="002E69E7"/>
    <w:rsid w:val="002F01D9"/>
    <w:rsid w:val="002F3D99"/>
    <w:rsid w:val="00331468"/>
    <w:rsid w:val="003355FC"/>
    <w:rsid w:val="00350C0D"/>
    <w:rsid w:val="003873B6"/>
    <w:rsid w:val="00392955"/>
    <w:rsid w:val="003E2FF3"/>
    <w:rsid w:val="00444FC1"/>
    <w:rsid w:val="00446EE1"/>
    <w:rsid w:val="004C11F8"/>
    <w:rsid w:val="004C4652"/>
    <w:rsid w:val="004D0C42"/>
    <w:rsid w:val="004D5CE5"/>
    <w:rsid w:val="004F6AEE"/>
    <w:rsid w:val="00504BE9"/>
    <w:rsid w:val="005172EE"/>
    <w:rsid w:val="0053408A"/>
    <w:rsid w:val="0056786D"/>
    <w:rsid w:val="00585372"/>
    <w:rsid w:val="005A3158"/>
    <w:rsid w:val="005A7A37"/>
    <w:rsid w:val="005C713A"/>
    <w:rsid w:val="00614E3C"/>
    <w:rsid w:val="00622951"/>
    <w:rsid w:val="00674451"/>
    <w:rsid w:val="00686607"/>
    <w:rsid w:val="006C775A"/>
    <w:rsid w:val="006D0543"/>
    <w:rsid w:val="006E6EDB"/>
    <w:rsid w:val="006F4CA8"/>
    <w:rsid w:val="0071395E"/>
    <w:rsid w:val="00717694"/>
    <w:rsid w:val="007520AB"/>
    <w:rsid w:val="00755B0E"/>
    <w:rsid w:val="00764F51"/>
    <w:rsid w:val="00780309"/>
    <w:rsid w:val="00802601"/>
    <w:rsid w:val="008254E8"/>
    <w:rsid w:val="00832E93"/>
    <w:rsid w:val="0086601B"/>
    <w:rsid w:val="0089571D"/>
    <w:rsid w:val="008B61F4"/>
    <w:rsid w:val="008C528F"/>
    <w:rsid w:val="008C76D8"/>
    <w:rsid w:val="008F332C"/>
    <w:rsid w:val="00906024"/>
    <w:rsid w:val="0092030A"/>
    <w:rsid w:val="00925012"/>
    <w:rsid w:val="00941AD0"/>
    <w:rsid w:val="00943A70"/>
    <w:rsid w:val="009541AB"/>
    <w:rsid w:val="00976F18"/>
    <w:rsid w:val="009B4DFD"/>
    <w:rsid w:val="009C5737"/>
    <w:rsid w:val="009C6D08"/>
    <w:rsid w:val="009D1426"/>
    <w:rsid w:val="009D2CE7"/>
    <w:rsid w:val="009E7774"/>
    <w:rsid w:val="00A01866"/>
    <w:rsid w:val="00A1775E"/>
    <w:rsid w:val="00A2303B"/>
    <w:rsid w:val="00A32852"/>
    <w:rsid w:val="00A66FF0"/>
    <w:rsid w:val="00A71B77"/>
    <w:rsid w:val="00A77C40"/>
    <w:rsid w:val="00A8228B"/>
    <w:rsid w:val="00A84511"/>
    <w:rsid w:val="00A85227"/>
    <w:rsid w:val="00B07866"/>
    <w:rsid w:val="00B12461"/>
    <w:rsid w:val="00B26734"/>
    <w:rsid w:val="00B32B5F"/>
    <w:rsid w:val="00B36BF3"/>
    <w:rsid w:val="00B645BA"/>
    <w:rsid w:val="00B760C1"/>
    <w:rsid w:val="00BA7BDE"/>
    <w:rsid w:val="00BC4D85"/>
    <w:rsid w:val="00BF0B75"/>
    <w:rsid w:val="00C0133A"/>
    <w:rsid w:val="00C11748"/>
    <w:rsid w:val="00C34B1F"/>
    <w:rsid w:val="00C41204"/>
    <w:rsid w:val="00C44814"/>
    <w:rsid w:val="00C534C7"/>
    <w:rsid w:val="00C60B25"/>
    <w:rsid w:val="00C80F10"/>
    <w:rsid w:val="00CE6A5B"/>
    <w:rsid w:val="00CF4161"/>
    <w:rsid w:val="00D11D2B"/>
    <w:rsid w:val="00D128B0"/>
    <w:rsid w:val="00D77747"/>
    <w:rsid w:val="00DC3B0D"/>
    <w:rsid w:val="00DD43D7"/>
    <w:rsid w:val="00DE2E5A"/>
    <w:rsid w:val="00DE36DF"/>
    <w:rsid w:val="00E01742"/>
    <w:rsid w:val="00E12D7E"/>
    <w:rsid w:val="00E235A2"/>
    <w:rsid w:val="00E50219"/>
    <w:rsid w:val="00E575FD"/>
    <w:rsid w:val="00E57C4E"/>
    <w:rsid w:val="00E66A44"/>
    <w:rsid w:val="00EF2A13"/>
    <w:rsid w:val="00EF4494"/>
    <w:rsid w:val="00EF528F"/>
    <w:rsid w:val="00F00A5D"/>
    <w:rsid w:val="00F1032F"/>
    <w:rsid w:val="00F161DF"/>
    <w:rsid w:val="00F24A89"/>
    <w:rsid w:val="00F73FB4"/>
    <w:rsid w:val="00FA2868"/>
    <w:rsid w:val="00FA2A59"/>
    <w:rsid w:val="00FD189D"/>
    <w:rsid w:val="00FD6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52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24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790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w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wmf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102</TotalTime>
  <Pages>3</Pages>
  <Words>249</Words>
  <Characters>1425</Characters>
  <Application>Microsoft Office Outlook</Application>
  <DocSecurity>0</DocSecurity>
  <Lines>0</Lines>
  <Paragraphs>0</Paragraphs>
  <ScaleCrop>false</ScaleCrop>
  <Company>Microsoft Windows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SORULAR</dc:title>
  <dc:subject/>
  <dc:creator>XP_Pro</dc:creator>
  <cp:keywords/>
  <dc:description/>
  <cp:lastModifiedBy>asus</cp:lastModifiedBy>
  <cp:revision>27</cp:revision>
  <cp:lastPrinted>2012-10-21T10:42:00Z</cp:lastPrinted>
  <dcterms:created xsi:type="dcterms:W3CDTF">2012-11-14T21:05:00Z</dcterms:created>
  <dcterms:modified xsi:type="dcterms:W3CDTF">2012-11-19T14:26:00Z</dcterms:modified>
</cp:coreProperties>
</file>