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64" w:rsidRDefault="008A6C64">
      <w:pPr>
        <w:rPr>
          <w:rFonts w:ascii="Hand writing Mutlu" w:hAnsi="Hand writing Mutlu" w:cs="Hand writing Mutlu"/>
        </w:rPr>
      </w:pPr>
      <w:r w:rsidRPr="004C643C">
        <w:rPr>
          <w:rFonts w:ascii="Hand writing Mutlu" w:hAnsi="Hand writing Mutlu" w:cs="Hand writing Mutlu"/>
        </w:rPr>
        <w:t>Adım Soyadım:</w:t>
      </w:r>
      <w:r w:rsidRPr="004C643C">
        <w:t>…………………</w:t>
      </w:r>
      <w:r>
        <w:t>…………………….</w:t>
      </w:r>
      <w:r>
        <w:rPr>
          <w:rFonts w:ascii="Hand writing Mutlu" w:hAnsi="Hand writing Mutlu" w:cs="Hand writing Mutlu"/>
        </w:rPr>
        <w:t xml:space="preserve">         </w:t>
      </w:r>
      <w:r w:rsidRPr="004C643C">
        <w:rPr>
          <w:rFonts w:ascii="Hand writing Mutlu" w:hAnsi="Hand writing Mutlu" w:cs="Hand writing Mutlu"/>
        </w:rPr>
        <w:t xml:space="preserve">              </w:t>
      </w:r>
      <w:r>
        <w:rPr>
          <w:rFonts w:ascii="Hand writing Mutlu" w:hAnsi="Hand writing Mutlu" w:cs="Hand writing Mutlu"/>
        </w:rPr>
        <w:t xml:space="preserve">     </w:t>
      </w:r>
      <w:r>
        <w:t xml:space="preserve">       </w:t>
      </w:r>
      <w:r w:rsidRPr="004C643C">
        <w:rPr>
          <w:rFonts w:ascii="Hand writing Mutlu" w:hAnsi="Hand writing Mutlu" w:cs="Hand writing Mutlu"/>
        </w:rPr>
        <w:t xml:space="preserve">KENDİMİ </w:t>
      </w:r>
      <w:r>
        <w:rPr>
          <w:rFonts w:ascii="Hand writing Mutlu" w:hAnsi="Hand writing Mutlu" w:cs="Hand writing Mutlu"/>
        </w:rPr>
        <w:t xml:space="preserve">DEĞERLENDİRİYORUM </w:t>
      </w:r>
    </w:p>
    <w:p w:rsidR="008A6C64" w:rsidRPr="004C643C" w:rsidRDefault="008A6C64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1)</w:t>
      </w:r>
    </w:p>
    <w:p w:rsidR="008A6C64" w:rsidRPr="004C643C" w:rsidRDefault="008A6C64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Nesne 2" o:spid="_x0000_i1025" type="#_x0000_t75" style="width:107.25pt;height:92.25pt;visibility:visible">
            <v:imagedata r:id="rId7" o:title="" cropbottom="-422f" cropleft="-2219f" cropright="-4304f"/>
            <o:lock v:ext="edit" aspectratio="f"/>
          </v:shape>
        </w:pict>
      </w:r>
    </w:p>
    <w:p w:rsidR="008A6C64" w:rsidRDefault="008A6C64" w:rsidP="004C643C">
      <w:pPr>
        <w:rPr>
          <w:rFonts w:ascii="Hand writing Mutlu" w:hAnsi="Hand writing Mutlu" w:cs="Hand writing Mutlu"/>
        </w:rPr>
      </w:pPr>
      <w:r w:rsidRPr="005454AF">
        <w:rPr>
          <w:rFonts w:ascii="Hand writing Mutlu" w:hAnsi="Hand writing Mutlu" w:cs="Hand writing Mutlu"/>
        </w:rPr>
        <w:t>Onluk ve birliklerin hepsini kullanarak hangi sayıyı yazabilirim?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A-65         B-45        C-75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2)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3" o:spid="_x0000_i1026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4" o:spid="_x0000_i1027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5" o:spid="_x0000_i1028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6" o:spid="_x0000_i1029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7" o:spid="_x0000_i1030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8" o:spid="_x0000_i1031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9" o:spid="_x0000_i1032" type="#_x0000_t75" style="width:17.25pt;height:112.5pt;visibility:visible">
            <v:imagedata r:id="rId8" o:title="" croptop="-262f" cropbottom="-321f" cropright="-568f"/>
            <o:lock v:ext="edit" aspectratio="f"/>
          </v:shape>
        </w:pic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Nesne 10" o:spid="_x0000_i1033" type="#_x0000_t75" style="width:17.25pt;height:55.5pt;visibility:visible">
            <v:imagedata r:id="rId9" o:title="" croptop="-529f" cropbottom="-588f" cropright="-568f"/>
            <o:lock v:ext="edit" aspectratio="f"/>
          </v:shape>
        </w:pic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Onluk taban bloklarıyla gösterilen sayının okunuşu hangisidir?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A-On   B-Otuz yedi   C-Yetmiş üç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3)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   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Resim 11" o:spid="_x0000_i1034" type="#_x0000_t75" alt="http://img2.blogcu.com/images/t/u/a/tuanaaydin/367.jpg" style="width:1in;height:69pt;visibility:visible">
            <v:imagedata r:id="rId10" o:title=""/>
          </v:shape>
        </w:pic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Saat öğleden sonra kaçı gösteriyor?                     A-15.00   B-12.00  C-15.30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4)Burak şimdi sekiz yaşındadır. Burak 10. yaş gününü kaç yıl sonra kutlar?</w:t>
      </w:r>
    </w:p>
    <w:p w:rsidR="008A6C64" w:rsidRDefault="008A6C64" w:rsidP="005454AF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A-1yıl sonra B-2yıl sonra C-3yıl sonra</w:t>
      </w:r>
    </w:p>
    <w:p w:rsidR="008A6C64" w:rsidRDefault="008A6C64" w:rsidP="004C643C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                     </w:t>
      </w:r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 w:cs="Hand writing Mutlu"/>
        </w:rPr>
        <w:t>/Kasım/2012</w:t>
      </w:r>
    </w:p>
    <w:p w:rsidR="008A6C64" w:rsidRDefault="008A6C64" w:rsidP="004C643C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5)Aşağıdaki sayı gruplarından hangisi 80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 w:cs="Hand writing Mutlu"/>
        </w:rPr>
        <w:t>e yuvarlanır?</w:t>
      </w:r>
    </w:p>
    <w:p w:rsidR="008A6C64" w:rsidRDefault="008A6C64" w:rsidP="004C643C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A-75, 79, 83  B-85, 86, 87  C-93, 92, 91</w:t>
      </w:r>
    </w:p>
    <w:p w:rsidR="008A6C64" w:rsidRDefault="008A6C64" w:rsidP="004C643C">
      <w:pPr>
        <w:rPr>
          <w:rFonts w:ascii="Hand writing Mutlu" w:hAnsi="Hand writing Mutlu" w:cs="Hand writing Mutlu"/>
        </w:rPr>
      </w:pPr>
    </w:p>
    <w:p w:rsidR="008A6C64" w:rsidRDefault="008A6C64" w:rsidP="004C643C">
      <w:pPr>
        <w:rPr>
          <w:rFonts w:ascii="Hand writing Mutlu" w:hAnsi="Hand writing Mutlu" w:cs="Hand writing Mutlu"/>
          <w:u w:val="single"/>
        </w:rPr>
      </w:pPr>
      <w:r>
        <w:rPr>
          <w:noProof/>
          <w:lang w:eastAsia="zh-TW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69.1pt;margin-top:42.55pt;width:150pt;height:76.5pt;z-index:251644928" adj="1354,16009">
            <v:textbox>
              <w:txbxContent>
                <w:p w:rsidR="008A6C64" w:rsidRPr="004B3C12" w:rsidRDefault="008A6C64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1 yılda 4 mevsim var</w:t>
                  </w:r>
                  <w:r w:rsidRPr="004B3C12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 w:cs="Hand writing Mutlu"/>
        </w:rPr>
        <w:t xml:space="preserve">6)Hangi öğrencinin zaman ölçüleriyle ilgili söylediği cümle </w:t>
      </w:r>
      <w:r w:rsidRPr="00AB01DF">
        <w:rPr>
          <w:rFonts w:ascii="Hand writing Mutlu" w:hAnsi="Hand writing Mutlu" w:cs="Hand writing Mutlu"/>
          <w:u w:val="single"/>
        </w:rPr>
        <w:t>yanlıştır?</w:t>
      </w:r>
    </w:p>
    <w:p w:rsidR="008A6C64" w:rsidRDefault="008A6C64" w:rsidP="004C643C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A-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Resim 12" o:spid="_x0000_i1035" type="#_x0000_t75" style="width:39pt;height:47.25pt;visibility:visible">
            <v:imagedata r:id="rId11" o:title=""/>
          </v:shape>
        </w:pict>
      </w:r>
    </w:p>
    <w:p w:rsidR="008A6C64" w:rsidRDefault="008A6C64" w:rsidP="004C643C">
      <w:pPr>
        <w:rPr>
          <w:rFonts w:ascii="Hand writing Mutlu" w:hAnsi="Hand writing Mutlu" w:cs="Hand writing Mutlu"/>
        </w:rPr>
      </w:pPr>
      <w:r>
        <w:rPr>
          <w:noProof/>
          <w:lang w:eastAsia="zh-TW"/>
        </w:rPr>
        <w:pict>
          <v:shape id="_x0000_s1027" type="#_x0000_t106" style="position:absolute;margin-left:69.1pt;margin-top:4.3pt;width:158.25pt;height:1in;z-index:251645952">
            <v:textbox>
              <w:txbxContent>
                <w:p w:rsidR="008A6C64" w:rsidRPr="004B3C12" w:rsidRDefault="008A6C64">
                  <w:pPr>
                    <w:rPr>
                      <w:rFonts w:ascii="Hand writing Mutlu" w:hAnsi="Hand writing Mutlu" w:cs="Hand writing Mutlu"/>
                    </w:rPr>
                  </w:pPr>
                  <w:r w:rsidRPr="004B3C12">
                    <w:rPr>
                      <w:rFonts w:ascii="Hand writing Mutlu" w:hAnsi="Hand writing Mutlu" w:cs="Hand writing Mutlu"/>
                    </w:rPr>
                    <w:t xml:space="preserve">1 gün </w:t>
                  </w:r>
                  <w:r>
                    <w:rPr>
                      <w:rFonts w:ascii="Hand writing Mutlu" w:hAnsi="Hand writing Mutlu" w:cs="Hand writing Mutlu"/>
                    </w:rPr>
                    <w:t xml:space="preserve">           </w:t>
                  </w:r>
                  <w:r w:rsidRPr="004B3C12">
                    <w:rPr>
                      <w:rFonts w:ascii="Hand writing Mutlu" w:hAnsi="Hand writing Mutlu" w:cs="Hand writing Mutlu"/>
                    </w:rPr>
                    <w:t>24 saattir.</w:t>
                  </w:r>
                </w:p>
              </w:txbxContent>
            </v:textbox>
          </v:shape>
        </w:pict>
      </w:r>
    </w:p>
    <w:p w:rsidR="008A6C64" w:rsidRDefault="008A6C64" w:rsidP="004C643C">
      <w:r>
        <w:rPr>
          <w:rFonts w:ascii="Hand writing Mutlu" w:hAnsi="Hand writing Mutlu" w:cs="Hand writing Mutlu"/>
        </w:rPr>
        <w:t>B-</w:t>
      </w:r>
      <w:r w:rsidRPr="004B3C1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Resim 13" o:spid="_x0000_i1036" type="#_x0000_t75" style="width:40.5pt;height:52.5pt;visibility:visible">
            <v:imagedata r:id="rId12" o:title=""/>
          </v:shape>
        </w:pict>
      </w:r>
    </w:p>
    <w:p w:rsidR="008A6C64" w:rsidRDefault="008A6C64" w:rsidP="004C643C">
      <w:r>
        <w:rPr>
          <w:noProof/>
          <w:lang w:eastAsia="zh-TW"/>
        </w:rPr>
        <w:pict>
          <v:shape id="_x0000_s1028" type="#_x0000_t106" style="position:absolute;margin-left:69.1pt;margin-top:1.55pt;width:158.25pt;height:74.25pt;z-index:251646976">
            <v:textbox>
              <w:txbxContent>
                <w:p w:rsidR="008A6C64" w:rsidRPr="004B3C12" w:rsidRDefault="008A6C64">
                  <w:pPr>
                    <w:rPr>
                      <w:rFonts w:ascii="Hand writing Mutlu" w:hAnsi="Hand writing Mutlu" w:cs="Hand writing Mutlu"/>
                    </w:rPr>
                  </w:pPr>
                  <w:r w:rsidRPr="004B3C12">
                    <w:rPr>
                      <w:rFonts w:ascii="Hand writing Mutlu" w:hAnsi="Hand writing Mutlu" w:cs="Hand writing Mutlu"/>
                    </w:rPr>
                    <w:t xml:space="preserve">1 hafta </w:t>
                  </w:r>
                  <w:r>
                    <w:rPr>
                      <w:rFonts w:ascii="Hand writing Mutlu" w:hAnsi="Hand writing Mutlu" w:cs="Hand writing Mutlu"/>
                    </w:rPr>
                    <w:t xml:space="preserve">           </w:t>
                  </w:r>
                  <w:r w:rsidRPr="004B3C12">
                    <w:rPr>
                      <w:rFonts w:ascii="Hand writing Mutlu" w:hAnsi="Hand writing Mutlu" w:cs="Hand writing Mutlu"/>
                    </w:rPr>
                    <w:t>8 gündür.</w:t>
                  </w:r>
                </w:p>
              </w:txbxContent>
            </v:textbox>
          </v:shape>
        </w:pict>
      </w:r>
    </w:p>
    <w:p w:rsidR="008A6C64" w:rsidRDefault="008A6C64" w:rsidP="004C643C">
      <w:pPr>
        <w:rPr>
          <w:noProof/>
          <w:lang w:eastAsia="tr-TR"/>
        </w:rPr>
      </w:pPr>
      <w:r w:rsidRPr="004B3C12">
        <w:rPr>
          <w:rFonts w:ascii="Hand writing Mutlu" w:hAnsi="Hand writing Mutlu" w:cs="Hand writing Mutlu"/>
        </w:rPr>
        <w:t>C-</w:t>
      </w:r>
      <w:r w:rsidRPr="004B3C1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 w:rsidRPr="00A07500">
        <w:rPr>
          <w:rFonts w:ascii="Hand writing Mutlu" w:hAnsi="Hand writing Mutlu" w:cs="Hand writing Mutlu"/>
          <w:noProof/>
          <w:lang w:eastAsia="zh-TW"/>
        </w:rPr>
        <w:pict>
          <v:shape id="Resim 14" o:spid="_x0000_i1037" type="#_x0000_t75" style="width:42pt;height:52.5pt;visibility:visible">
            <v:imagedata r:id="rId13" o:title=""/>
          </v:shape>
        </w:pict>
      </w:r>
    </w:p>
    <w:p w:rsidR="008A6C64" w:rsidRDefault="008A6C64" w:rsidP="006A3EC7">
      <w:pPr>
        <w:rPr>
          <w:noProof/>
          <w:lang w:eastAsia="tr-TR"/>
        </w:rPr>
      </w:pPr>
    </w:p>
    <w:p w:rsidR="008A6C64" w:rsidRDefault="008A6C64" w:rsidP="006A3EC7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 xml:space="preserve">7)Hangi öğrencinin söylediği </w:t>
      </w:r>
      <w:r w:rsidRPr="006A3EC7">
        <w:rPr>
          <w:rFonts w:ascii="Hand writing Mutlu" w:hAnsi="Hand writing Mutlu" w:cs="Hand writing Mutlu"/>
          <w:noProof/>
          <w:u w:val="single"/>
          <w:lang w:eastAsia="tr-TR"/>
        </w:rPr>
        <w:t>doğru</w:t>
      </w:r>
      <w:r>
        <w:rPr>
          <w:rFonts w:ascii="Hand writing Mutlu" w:hAnsi="Hand writing Mutlu" w:cs="Hand writing Mutlu"/>
          <w:noProof/>
          <w:lang w:eastAsia="tr-TR"/>
        </w:rPr>
        <w:t xml:space="preserve"> ifadedir?                                              </w:t>
      </w:r>
      <w:r w:rsidRPr="006A3EC7">
        <w:rPr>
          <w:rFonts w:ascii="Hand writing Mutlu" w:hAnsi="Hand writing Mutlu" w:cs="Hand writing Mutlu"/>
          <w:noProof/>
          <w:lang w:eastAsia="tr-TR"/>
        </w:rPr>
        <w:t>A- Perihan</w:t>
      </w:r>
      <w:r>
        <w:rPr>
          <w:rFonts w:ascii="Hand writing Mutlu" w:hAnsi="Hand writing Mutlu" w:cs="Hand writing Mutlu"/>
          <w:noProof/>
          <w:lang w:eastAsia="tr-TR"/>
        </w:rPr>
        <w:t>:Standart uzunluk ölçüsü birimi metredir</w:t>
      </w:r>
      <w:r w:rsidRPr="006A3EC7">
        <w:rPr>
          <w:rFonts w:ascii="Hand writing Mutlu" w:hAnsi="Hand writing Mutlu" w:cs="Hand writing Mutlu"/>
          <w:noProof/>
          <w:lang w:eastAsia="tr-TR"/>
        </w:rPr>
        <w:t>.</w:t>
      </w:r>
      <w:r>
        <w:rPr>
          <w:rFonts w:ascii="Hand writing Mutlu" w:hAnsi="Hand writing Mutlu" w:cs="Hand writing Mutlu"/>
          <w:noProof/>
          <w:lang w:eastAsia="tr-TR"/>
        </w:rPr>
        <w:t xml:space="preserve">                                  B- Erşan: Standart uzunluk ölçüsü birimi karıştır</w:t>
      </w:r>
      <w:r w:rsidRPr="006A3EC7">
        <w:rPr>
          <w:rFonts w:ascii="Hand writing Mutlu" w:hAnsi="Hand writing Mutlu" w:cs="Hand writing Mutlu"/>
          <w:noProof/>
          <w:lang w:eastAsia="tr-TR"/>
        </w:rPr>
        <w:t>.</w:t>
      </w:r>
      <w:r>
        <w:rPr>
          <w:rFonts w:ascii="Hand writing Mutlu" w:hAnsi="Hand writing Mutlu" w:cs="Hand writing Mutlu"/>
          <w:noProof/>
          <w:lang w:eastAsia="tr-TR"/>
        </w:rPr>
        <w:t xml:space="preserve">                                        C- Mehmet: Standart uzunluk ölçüsü birimi kulaçdır</w:t>
      </w:r>
      <w:r w:rsidRPr="006A3EC7">
        <w:rPr>
          <w:rFonts w:ascii="Hand writing Mutlu" w:hAnsi="Hand writing Mutlu" w:cs="Hand writing Mutlu"/>
          <w:noProof/>
          <w:lang w:eastAsia="tr-TR"/>
        </w:rPr>
        <w:t>.</w:t>
      </w:r>
    </w:p>
    <w:p w:rsidR="008A6C64" w:rsidRDefault="008A6C64" w:rsidP="006A3EC7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8)Sağ elinin parmaklarının herbirini 4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er 4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er sayan hamza hangi sayıya ulaşır?                                                  A-16     B-20     C-24</w:t>
      </w:r>
    </w:p>
    <w:p w:rsidR="008A6C64" w:rsidRDefault="008A6C64" w:rsidP="006A3EC7">
      <w:pPr>
        <w:rPr>
          <w:rFonts w:ascii="Hand writing Mutlu" w:hAnsi="Hand writing Mutlu" w:cs="Hand writing Mutlu"/>
          <w:noProof/>
          <w:lang w:eastAsia="tr-TR"/>
        </w:rPr>
      </w:pPr>
    </w:p>
    <w:p w:rsidR="008A6C64" w:rsidRDefault="008A6C64" w:rsidP="006A3EC7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9) 7 ile 2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yi kullanarak yazabileceğimiz en büyük iki basamaklı sayı kaç olur?</w:t>
      </w:r>
    </w:p>
    <w:p w:rsidR="008A6C64" w:rsidRDefault="008A6C64" w:rsidP="006A3EC7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A-27     B-72     C-30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10) 3,6,9,12,15,18,21,</w:t>
      </w:r>
      <w:r>
        <w:rPr>
          <w:rFonts w:ascii="Times New Roman" w:hAnsi="Times New Roman" w:cs="Times New Roman"/>
          <w:noProof/>
          <w:lang w:eastAsia="tr-TR"/>
        </w:rPr>
        <w:t>…,</w:t>
      </w:r>
      <w:r w:rsidRPr="00C9507C">
        <w:rPr>
          <w:rFonts w:ascii="Hand writing Mutlu" w:hAnsi="Hand writing Mutlu" w:cs="Hand writing Mutlu"/>
          <w:noProof/>
          <w:lang w:eastAsia="tr-TR"/>
        </w:rPr>
        <w:t>27,30</w:t>
      </w:r>
      <w:r>
        <w:rPr>
          <w:rFonts w:ascii="Hand writing Mutlu" w:hAnsi="Hand writing Mutlu" w:cs="Hand writing Mutlu"/>
          <w:noProof/>
          <w:lang w:eastAsia="tr-TR"/>
        </w:rPr>
        <w:t xml:space="preserve"> ritmik saymasında unutulan sayı hangisidir?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A-24     B-25     C-28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11)Küçük Ayşe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nin ayakkabı numarası  1 deste ile 1 düzinenin toplamı kadar olan doğal sayıya eşittir.Küçük Ayşe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nin ayakkabı numarası kaça eşittir?                                                   A-20     B-22     C-24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noProof/>
          <w:lang w:eastAsia="zh-TW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139.05pt;margin-top:1.85pt;width:21pt;height:18.75pt;z-index:251652096"/>
        </w:pict>
      </w:r>
      <w:r>
        <w:rPr>
          <w:noProof/>
          <w:lang w:eastAsia="zh-TW"/>
        </w:rPr>
        <w:pict>
          <v:shape id="_x0000_s1030" type="#_x0000_t96" style="position:absolute;margin-left:112.8pt;margin-top:1.85pt;width:21pt;height:18.75pt;z-index:251651072"/>
        </w:pict>
      </w:r>
      <w:r>
        <w:rPr>
          <w:noProof/>
          <w:lang w:eastAsia="zh-TW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84.3pt;margin-top:1.85pt;width:24.75pt;height:18.75pt;z-index:251650048"/>
        </w:pict>
      </w:r>
      <w:r>
        <w:rPr>
          <w:noProof/>
          <w:lang w:eastAsia="zh-TW"/>
        </w:rPr>
        <w:pict>
          <v:shape id="_x0000_s1032" type="#_x0000_t96" style="position:absolute;margin-left:61.05pt;margin-top:1.85pt;width:21pt;height:18.75pt;z-index:251649024"/>
        </w:pict>
      </w:r>
      <w:r>
        <w:rPr>
          <w:noProof/>
          <w:lang w:eastAsia="zh-TW"/>
        </w:rPr>
        <w:pict>
          <v:shape id="_x0000_s1033" type="#_x0000_t96" style="position:absolute;margin-left:33.3pt;margin-top:1.85pt;width:21pt;height:18.75pt;z-index:251648000"/>
        </w:pict>
      </w:r>
      <w:r>
        <w:rPr>
          <w:rFonts w:ascii="Hand writing Mutlu" w:hAnsi="Hand writing Mutlu" w:cs="Hand writing Mutlu"/>
          <w:noProof/>
          <w:lang w:eastAsia="tr-TR"/>
        </w:rPr>
        <w:t xml:space="preserve">12)  </w:t>
      </w:r>
    </w:p>
    <w:p w:rsidR="008A6C64" w:rsidRDefault="008A6C64" w:rsidP="00A14979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 xml:space="preserve">Yukarıdaki örüntünün şifresi dikkate alınırsa, ağağıdakilerden hangisi </w:t>
      </w:r>
      <w:r w:rsidRPr="00A14979">
        <w:rPr>
          <w:rFonts w:ascii="Hand writing Mutlu" w:hAnsi="Hand writing Mutlu" w:cs="Hand writing Mutlu"/>
          <w:noProof/>
          <w:u w:val="single"/>
          <w:lang w:eastAsia="tr-TR"/>
        </w:rPr>
        <w:t>yanlış</w:t>
      </w:r>
      <w:r>
        <w:rPr>
          <w:rFonts w:ascii="Hand writing Mutlu" w:hAnsi="Hand writing Mutlu" w:cs="Hand writing Mutlu"/>
          <w:noProof/>
          <w:lang w:eastAsia="tr-TR"/>
        </w:rPr>
        <w:t xml:space="preserve"> olur?</w:t>
      </w:r>
    </w:p>
    <w:p w:rsidR="008A6C64" w:rsidRDefault="008A6C64" w:rsidP="00A14979">
      <w:pPr>
        <w:rPr>
          <w:rFonts w:ascii="Hand writing Mutlu" w:hAnsi="Hand writing Mutlu" w:cs="Hand writing Mutlu"/>
          <w:noProof/>
          <w:lang w:eastAsia="tr-TR"/>
        </w:rPr>
      </w:pPr>
      <w:r>
        <w:rPr>
          <w:noProof/>
          <w:lang w:eastAsia="zh-TW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margin-left:73.05pt;margin-top:29.1pt;width:19.5pt;height:27pt;z-index:251660288"/>
        </w:pict>
      </w:r>
      <w:r>
        <w:rPr>
          <w:noProof/>
          <w:lang w:eastAsia="zh-TW"/>
        </w:rPr>
        <w:pict>
          <v:shape id="_x0000_s1035" type="#_x0000_t4" style="position:absolute;margin-left:49.05pt;margin-top:29.1pt;width:19.5pt;height:27pt;z-index:251659264"/>
        </w:pict>
      </w:r>
      <w:r>
        <w:rPr>
          <w:noProof/>
          <w:lang w:eastAsia="zh-TW"/>
        </w:rPr>
        <w:pict>
          <v:shape id="_x0000_s1036" type="#_x0000_t4" style="position:absolute;margin-left:22.8pt;margin-top:29.1pt;width:19.5pt;height:27pt;z-index:251658240"/>
        </w:pict>
      </w:r>
      <w:r>
        <w:rPr>
          <w:noProof/>
          <w:lang w:eastAsia="zh-TW"/>
        </w:rPr>
        <w:pict>
          <v:oval id="_x0000_s1037" style="position:absolute;margin-left:122.55pt;margin-top:2.1pt;width:20.25pt;height:17.25pt;z-index:251657216"/>
        </w:pict>
      </w:r>
      <w:r>
        <w:rPr>
          <w:noProof/>
          <w:lang w:eastAsia="zh-TW"/>
        </w:rPr>
        <w:pict>
          <v:oval id="_x0000_s1038" style="position:absolute;margin-left:97.8pt;margin-top:2.1pt;width:20.25pt;height:17.25pt;z-index:251656192"/>
        </w:pict>
      </w:r>
      <w:r>
        <w:rPr>
          <w:noProof/>
          <w:lang w:eastAsia="zh-TW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73.05pt;margin-top:2.1pt;width:21pt;height:17.25pt;z-index:251655168"/>
        </w:pict>
      </w:r>
      <w:r>
        <w:rPr>
          <w:noProof/>
          <w:lang w:eastAsia="zh-TW"/>
        </w:rPr>
        <w:pict>
          <v:oval id="_x0000_s1040" style="position:absolute;margin-left:49.05pt;margin-top:2.1pt;width:20.25pt;height:17.25pt;z-index:251654144"/>
        </w:pict>
      </w:r>
      <w:r>
        <w:rPr>
          <w:noProof/>
          <w:lang w:eastAsia="zh-TW"/>
        </w:rPr>
        <w:pict>
          <v:oval id="_x0000_s1041" style="position:absolute;margin-left:22.8pt;margin-top:2.1pt;width:20.25pt;height:17.25pt;z-index:251653120"/>
        </w:pict>
      </w:r>
      <w:r>
        <w:rPr>
          <w:rFonts w:ascii="Hand writing Mutlu" w:hAnsi="Hand writing Mutlu" w:cs="Hand writing Mutlu"/>
          <w:noProof/>
          <w:lang w:eastAsia="tr-TR"/>
        </w:rPr>
        <w:t>A-</w:t>
      </w:r>
      <w:r w:rsidRPr="00A14979">
        <w:rPr>
          <w:rFonts w:ascii="Hand writing Mutlu" w:hAnsi="Hand writing Mutlu" w:cs="Hand writing Mutlu"/>
          <w:noProof/>
          <w:lang w:eastAsia="tr-TR"/>
        </w:rPr>
        <w:t xml:space="preserve">                            </w:t>
      </w:r>
      <w:r>
        <w:rPr>
          <w:rFonts w:ascii="Hand writing Mutlu" w:hAnsi="Hand writing Mutlu" w:cs="Hand writing Mutlu"/>
          <w:noProof/>
          <w:lang w:eastAsia="tr-TR"/>
        </w:rPr>
        <w:t xml:space="preserve">                      </w:t>
      </w:r>
    </w:p>
    <w:p w:rsidR="008A6C64" w:rsidRPr="00A14979" w:rsidRDefault="008A6C64" w:rsidP="00A14979">
      <w:pPr>
        <w:rPr>
          <w:rFonts w:ascii="Hand writing Mutlu" w:hAnsi="Hand writing Mutlu" w:cs="Hand writing Mutlu"/>
          <w:noProof/>
          <w:lang w:eastAsia="tr-TR"/>
        </w:rPr>
      </w:pPr>
      <w:r>
        <w:rPr>
          <w:noProof/>
          <w:lang w:eastAsia="zh-TW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42" type="#_x0000_t23" style="position:absolute;margin-left:122.55pt;margin-top:3.85pt;width:20.25pt;height:18pt;z-index:251662336"/>
        </w:pict>
      </w:r>
      <w:r>
        <w:rPr>
          <w:noProof/>
          <w:lang w:eastAsia="zh-TW"/>
        </w:rPr>
        <w:pict>
          <v:shape id="_x0000_s1043" type="#_x0000_t23" style="position:absolute;margin-left:97.8pt;margin-top:3.85pt;width:20.25pt;height:18pt;z-index:251661312"/>
        </w:pict>
      </w:r>
      <w:r>
        <w:rPr>
          <w:rFonts w:ascii="Hand writing Mutlu" w:hAnsi="Hand writing Mutlu" w:cs="Hand writing Mutlu"/>
          <w:noProof/>
          <w:lang w:eastAsia="tr-TR"/>
        </w:rPr>
        <w:t>B-</w:t>
      </w:r>
      <w:r w:rsidRPr="00A14979">
        <w:rPr>
          <w:rFonts w:ascii="Hand writing Mutlu" w:hAnsi="Hand writing Mutlu" w:cs="Hand writing Mutlu"/>
          <w:noProof/>
          <w:lang w:eastAsia="tr-TR"/>
        </w:rPr>
        <w:t xml:space="preserve">           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noProof/>
          <w:lang w:eastAsia="zh-TW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4" type="#_x0000_t67" style="position:absolute;margin-left:128.55pt;margin-top:3.35pt;width:19.5pt;height:22.5pt;z-index:251666432">
            <v:textbox style="layout-flow:vertical-ideographic"/>
          </v:shape>
        </w:pict>
      </w:r>
      <w:r>
        <w:rPr>
          <w:noProof/>
          <w:lang w:eastAsia="zh-TW"/>
        </w:rPr>
        <w:pict>
          <v:shape id="_x0000_s1045" type="#_x0000_t67" style="position:absolute;margin-left:103.05pt;margin-top:3.35pt;width:19.5pt;height:22.5pt;z-index:251667456">
            <v:textbox style="layout-flow:vertical-ideographic"/>
          </v:shape>
        </w:pict>
      </w:r>
      <w:r>
        <w:rPr>
          <w:noProof/>
          <w:lang w:eastAsia="zh-TW"/>
        </w:rPr>
        <w:pict>
          <v:rect id="_x0000_s1046" style="position:absolute;margin-left:73.05pt;margin-top:3.35pt;width:24.75pt;height:22.5pt;z-index:251665408"/>
        </w:pict>
      </w:r>
      <w:r>
        <w:rPr>
          <w:noProof/>
          <w:lang w:eastAsia="zh-TW"/>
        </w:rPr>
        <w:pict>
          <v:shape id="_x0000_s1047" type="#_x0000_t67" style="position:absolute;margin-left:49.05pt;margin-top:3.35pt;width:19.5pt;height:22.5pt;z-index:251664384">
            <v:textbox style="layout-flow:vertical-ideographic"/>
          </v:shape>
        </w:pict>
      </w:r>
      <w:r>
        <w:rPr>
          <w:noProof/>
          <w:lang w:eastAsia="zh-TW"/>
        </w:rPr>
        <w:pict>
          <v:shape id="_x0000_s1048" type="#_x0000_t67" style="position:absolute;margin-left:22.8pt;margin-top:3.35pt;width:19.5pt;height:22.5pt;z-index:251663360">
            <v:textbox style="layout-flow:vertical-ideographic"/>
          </v:shape>
        </w:pict>
      </w:r>
      <w:r>
        <w:rPr>
          <w:rFonts w:ascii="Hand writing Mutlu" w:hAnsi="Hand writing Mutlu" w:cs="Hand writing Mutlu"/>
          <w:noProof/>
          <w:lang w:eastAsia="tr-TR"/>
        </w:rPr>
        <w:t>C-</w:t>
      </w:r>
      <w:r w:rsidRPr="006A3EC7">
        <w:rPr>
          <w:rFonts w:ascii="Hand writing Mutlu" w:hAnsi="Hand writing Mutlu" w:cs="Hand writing Mutlu"/>
          <w:noProof/>
          <w:lang w:eastAsia="tr-TR"/>
        </w:rPr>
        <w:t xml:space="preserve"> 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13) 75,33,48 sayılarını küçükten büyüğe doğru sıralarsak hangisi doğru olur?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A-33,75,48  B)75,33,48  C-33,48,75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14)Aşağıdakilerden hangisi doğrudur?       A-Santimetre, metreden uzundur.              BMetre, santimetreden uzundur.                C-Santimetre ile metre aynı uzunluktadır.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15)Bir yarışta beşinciden sonra yarışı bitiren kişi kaçıncı olur?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A-Altıncı  B-Yedinci  C-Sekizinci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16)  Evimiz ile market arasındaki uzaklık 30 metredir.Market ile okulumuz arasındaki mesafe 60 metredir.Evden markete uğrayarak okula gidersem kaç metre yürürüm?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A-75       B-80       C-90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17)Aşağıdakilerden hangisinin boyu en uzundur?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A-Yatağımın boyu                                   B-Masamın boyu                                   C-Silgimin boyu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18) 6 birlik ve 4 onlukla aşağıdaki hangi sayıya eşit olur?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A-64 sayısına                                         B-46 sayısına                                          C-10 sayısına</w:t>
      </w:r>
    </w:p>
    <w:p w:rsidR="008A6C64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19) 3 onluk + 5 birlik</w:t>
      </w:r>
    </w:p>
    <w:p w:rsidR="008A6C64" w:rsidRPr="0081761B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.35pt;margin-top:10.35pt;width:11.2pt;height:0;flip:x;z-index:251670528" o:connectortype="straight"/>
        </w:pict>
      </w:r>
      <w:r>
        <w:rPr>
          <w:noProof/>
          <w:lang w:eastAsia="zh-TW"/>
        </w:rPr>
        <w:pict>
          <v:shape id="_x0000_s1050" type="#_x0000_t32" style="position:absolute;margin-left:7.6pt;margin-top:6.6pt;width:0;height:9pt;z-index:251669504" o:connectortype="straight"/>
        </w:pict>
      </w:r>
      <w:r>
        <w:rPr>
          <w:noProof/>
          <w:lang w:eastAsia="zh-TW"/>
        </w:rPr>
        <w:pict>
          <v:shape id="_x0000_s1051" type="#_x0000_t32" style="position:absolute;margin-left:-1.4pt;margin-top:23.1pt;width:135pt;height:.05pt;z-index:251668480" o:connectortype="straight"/>
        </w:pict>
      </w:r>
      <w:r>
        <w:rPr>
          <w:rFonts w:ascii="Hand writing Mutlu" w:hAnsi="Hand writing Mutlu" w:cs="Hand writing Mutlu"/>
          <w:noProof/>
          <w:lang w:eastAsia="tr-TR"/>
        </w:rPr>
        <w:t xml:space="preserve">    4 onluk + 2 birlik</w:t>
      </w:r>
    </w:p>
    <w:p w:rsidR="008A6C64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Yukarıda verilen işlemin sonucu kaçtır?</w:t>
      </w:r>
    </w:p>
    <w:p w:rsidR="008A6C64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A-7 onluk + 7 birlik</w:t>
      </w:r>
    </w:p>
    <w:p w:rsidR="008A6C64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B-8 onluk + 7 birlik</w:t>
      </w:r>
    </w:p>
    <w:p w:rsidR="008A6C64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C-10 onluk + 10 birlik</w:t>
      </w:r>
    </w:p>
    <w:p w:rsidR="008A6C64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20)Hangi sayıyı hem 3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er hem de 4</w:t>
      </w:r>
      <w:r>
        <w:rPr>
          <w:rFonts w:ascii="Times New Roman" w:hAnsi="Times New Roman" w:cs="Times New Roman"/>
          <w:noProof/>
          <w:lang w:eastAsia="tr-TR"/>
        </w:rPr>
        <w:t>’</w:t>
      </w:r>
      <w:r>
        <w:rPr>
          <w:rFonts w:ascii="Hand writing Mutlu" w:hAnsi="Hand writing Mutlu" w:cs="Hand writing Mutlu"/>
          <w:noProof/>
          <w:lang w:eastAsia="tr-TR"/>
        </w:rPr>
        <w:t>er ritmik saymada söyleriz?</w:t>
      </w:r>
    </w:p>
    <w:p w:rsidR="008A6C64" w:rsidRPr="00585508" w:rsidRDefault="008A6C64" w:rsidP="00585508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>A-20      B</w:t>
      </w:r>
      <w:r>
        <w:rPr>
          <w:rFonts w:ascii="Times New Roman" w:hAnsi="Times New Roman" w:cs="Times New Roman"/>
          <w:noProof/>
          <w:lang w:eastAsia="tr-TR"/>
        </w:rPr>
        <w:t>-</w:t>
      </w:r>
      <w:r>
        <w:rPr>
          <w:rFonts w:ascii="Hand writing Mutlu" w:hAnsi="Hand writing Mutlu" w:cs="Hand writing Mutlu"/>
          <w:noProof/>
          <w:lang w:eastAsia="tr-TR"/>
        </w:rPr>
        <w:t>24     C-28</w:t>
      </w:r>
    </w:p>
    <w:p w:rsidR="008A6C64" w:rsidRPr="006A3EC7" w:rsidRDefault="008A6C64" w:rsidP="004C643C">
      <w:pPr>
        <w:rPr>
          <w:rFonts w:ascii="Hand writing Mutlu" w:hAnsi="Hand writing Mutlu" w:cs="Hand writing Mutlu"/>
          <w:noProof/>
          <w:lang w:eastAsia="tr-TR"/>
        </w:rPr>
      </w:pPr>
      <w:r>
        <w:rPr>
          <w:rFonts w:ascii="Hand writing Mutlu" w:hAnsi="Hand writing Mutlu" w:cs="Hand writing Mutlu"/>
          <w:noProof/>
          <w:lang w:eastAsia="tr-TR"/>
        </w:rPr>
        <w:t xml:space="preserve">           BAŞARILAR-S.Alışkan  </w:t>
      </w:r>
    </w:p>
    <w:sectPr w:rsidR="008A6C64" w:rsidRPr="006A3EC7" w:rsidSect="00E52FCB">
      <w:pgSz w:w="11906" w:h="16838" w:code="9"/>
      <w:pgMar w:top="1134" w:right="506" w:bottom="851" w:left="600" w:header="709" w:footer="709" w:gutter="0"/>
      <w:cols w:num="2" w:space="42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C64" w:rsidRDefault="008A6C64" w:rsidP="00BE1DFD">
      <w:pPr>
        <w:spacing w:after="0" w:line="240" w:lineRule="auto"/>
      </w:pPr>
      <w:r>
        <w:separator/>
      </w:r>
    </w:p>
  </w:endnote>
  <w:endnote w:type="continuationSeparator" w:id="0">
    <w:p w:rsidR="008A6C64" w:rsidRDefault="008A6C64" w:rsidP="00BE1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C64" w:rsidRDefault="008A6C64" w:rsidP="00BE1DFD">
      <w:pPr>
        <w:spacing w:after="0" w:line="240" w:lineRule="auto"/>
      </w:pPr>
      <w:r>
        <w:separator/>
      </w:r>
    </w:p>
  </w:footnote>
  <w:footnote w:type="continuationSeparator" w:id="0">
    <w:p w:rsidR="008A6C64" w:rsidRDefault="008A6C64" w:rsidP="00BE1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301EF"/>
    <w:multiLevelType w:val="hybridMultilevel"/>
    <w:tmpl w:val="03DEA2F6"/>
    <w:lvl w:ilvl="0" w:tplc="43266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11E08"/>
    <w:multiLevelType w:val="hybridMultilevel"/>
    <w:tmpl w:val="384E5F92"/>
    <w:lvl w:ilvl="0" w:tplc="114604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12CEB"/>
    <w:multiLevelType w:val="hybridMultilevel"/>
    <w:tmpl w:val="0E20291A"/>
    <w:lvl w:ilvl="0" w:tplc="083EB6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DFD"/>
    <w:rsid w:val="000D186C"/>
    <w:rsid w:val="001566B3"/>
    <w:rsid w:val="00367FC2"/>
    <w:rsid w:val="00423C23"/>
    <w:rsid w:val="004B3C12"/>
    <w:rsid w:val="004C643C"/>
    <w:rsid w:val="005454AF"/>
    <w:rsid w:val="00585508"/>
    <w:rsid w:val="005B16FE"/>
    <w:rsid w:val="006A3EC7"/>
    <w:rsid w:val="0081761B"/>
    <w:rsid w:val="008A6C64"/>
    <w:rsid w:val="008D4BCE"/>
    <w:rsid w:val="00A07500"/>
    <w:rsid w:val="00A14979"/>
    <w:rsid w:val="00AB01DF"/>
    <w:rsid w:val="00BE1DFD"/>
    <w:rsid w:val="00C944AB"/>
    <w:rsid w:val="00C9507C"/>
    <w:rsid w:val="00D841B1"/>
    <w:rsid w:val="00E52FCB"/>
    <w:rsid w:val="00F67489"/>
    <w:rsid w:val="00F67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1B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E1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D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E1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1DFD"/>
  </w:style>
  <w:style w:type="paragraph" w:styleId="Footer">
    <w:name w:val="footer"/>
    <w:basedOn w:val="Normal"/>
    <w:link w:val="FooterChar"/>
    <w:uiPriority w:val="99"/>
    <w:semiHidden/>
    <w:rsid w:val="00BE1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1DFD"/>
  </w:style>
  <w:style w:type="paragraph" w:styleId="ListParagraph">
    <w:name w:val="List Paragraph"/>
    <w:basedOn w:val="Normal"/>
    <w:uiPriority w:val="99"/>
    <w:qFormat/>
    <w:rsid w:val="006A3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451</Words>
  <Characters>2577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Adım Soyadım:………………………………………</dc:title>
  <dc:subject/>
  <dc:creator>Sabri</dc:creator>
  <cp:keywords/>
  <dc:description/>
  <cp:lastModifiedBy>GÜLCE</cp:lastModifiedBy>
  <cp:revision>2</cp:revision>
  <dcterms:created xsi:type="dcterms:W3CDTF">2012-11-25T20:24:00Z</dcterms:created>
  <dcterms:modified xsi:type="dcterms:W3CDTF">2012-11-25T20:24:00Z</dcterms:modified>
</cp:coreProperties>
</file>